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ff1c" w14:paraId="591ff1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CA6FFD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A6FFD">
              <w:rPr>
                <w:noProof/>
              </w:rPr>
              <w:t>223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ED6206">
        <w:t>SEDAM FUMARA d.o.o., OIB: 61389005943, Vis, Viškog Skupa 0</w:t>
      </w:r>
      <w:r w:rsidR="00D36C47">
        <w:t>,</w:t>
      </w:r>
      <w:r w:rsidR="00E25E3D">
        <w:t xml:space="preserve"> </w:t>
      </w:r>
      <w:r w:rsidR="00A25B81">
        <w:t xml:space="preserve">dana </w:t>
      </w:r>
      <w:r w:rsidR="00ED6206">
        <w:t>18</w:t>
      </w:r>
      <w:r w:rsidR="007108CB">
        <w:t>. svibnja 2018.</w:t>
      </w:r>
      <w:r w:rsidR="00135B11">
        <w:t>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ED6206">
        <w:t>SEDAM FUMARA d.o.o., OIB: 61389005943, Vis, Viškog Skupa 0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ED6206">
        <w:t>5. ožujka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ED6206">
        <w:t>60.607,31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ED6206">
        <w:t>18</w:t>
      </w:r>
      <w:r w:rsidR="007108CB">
        <w:t>. svibnja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48A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D6206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St-223/2018</izvorni_sadrzaj>
    <derivirana_varijabla naziv="DomainObject.Predmet.OznakaBroj_1">St-223/2018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SEDAM FUMARA d.o.o. za trgovinu i usluge</izvorni_sadrzaj>
    <derivirana_varijabla naziv="DomainObject.Predmet.ProtustrankaFormated_1">  SEDAM FUMARA d.o.o. za trgovinu i usluge</derivirana_varijabla>
  </DomainObject.Predmet.ProtustrankaFormated>
  <DomainObject.Predmet.ProtustrankaFormatedOIB>
    <izvorni_sadrzaj>  SEDAM FUMARA d.o.o. za trgovinu i usluge, OIB 61389005943</izvorni_sadrzaj>
    <derivirana_varijabla naziv="DomainObject.Predmet.ProtustrankaFormatedOIB_1">  SEDAM FUMARA d.o.o. za trgovinu i usluge, OIB 61389005943</derivirana_varijabla>
  </DomainObject.Predmet.ProtustrankaFormatedOIB>
  <DomainObject.Predmet.ProtustrankaFormatedWithAdress>
    <izvorni_sadrzaj> SEDAM FUMARA d.o.o. za trgovinu i usluge, Viškog Skupa 0, 21480 Vis</izvorni_sadrzaj>
    <derivirana_varijabla naziv="DomainObject.Predmet.ProtustrankaFormatedWithAdress_1"> SEDAM FUMARA d.o.o. za trgovinu i usluge, Viškog Skupa 0, 21480 Vis</derivirana_varijabla>
  </DomainObject.Predmet.ProtustrankaFormatedWithAdress>
  <DomainObject.Predmet.ProtustrankaFormatedWithAdressOIB>
    <izvorni_sadrzaj> SEDAM FUMARA d.o.o. za trgovinu i usluge, OIB 61389005943, Viškog Skupa 0, 21480 Vis</izvorni_sadrzaj>
    <derivirana_varijabla naziv="DomainObject.Predmet.ProtustrankaFormatedWithAdressOIB_1"> SEDAM FUMARA d.o.o. za trgovinu i usluge, OIB 61389005943, Viškog Skupa 0, 21480 Vis</derivirana_varijabla>
  </DomainObject.Predmet.ProtustrankaFormatedWithAdressOIB>
  <DomainObject.Predmet.ProtustrankaWithAdress>
    <izvorni_sadrzaj>SEDAM FUMARA d.o.o. za trgovinu i usluge Viškog Skupa 0, 21480 Vis</izvorni_sadrzaj>
    <derivirana_varijabla naziv="DomainObject.Predmet.ProtustrankaWithAdress_1">SEDAM FUMARA d.o.o. za trgovinu i usluge Viškog Skupa 0, 21480 Vis</derivirana_varijabla>
  </DomainObject.Predmet.ProtustrankaWithAdress>
  <DomainObject.Predmet.ProtustrankaWithAdressOIB>
    <izvorni_sadrzaj>SEDAM FUMARA d.o.o. za trgovinu i usluge, OIB 61389005943, Viškog Skupa 0, 21480 Vis</izvorni_sadrzaj>
    <derivirana_varijabla naziv="DomainObject.Predmet.ProtustrankaWithAdressOIB_1">SEDAM FUMARA d.o.o. za trgovinu i usluge, OIB 61389005943, Viškog Skupa 0, 21480 Vis</derivirana_varijabla>
  </DomainObject.Predmet.ProtustrankaWithAdressOIB>
  <DomainObject.Predmet.ProtustrankaNazivFormated>
    <izvorni_sadrzaj>SEDAM FUMARA d.o.o. za trgovinu i usluge</izvorni_sadrzaj>
    <derivirana_varijabla naziv="DomainObject.Predmet.ProtustrankaNazivFormated_1">SEDAM FUMARA d.o.o. za trgovinu i usluge</derivirana_varijabla>
  </DomainObject.Predmet.ProtustrankaNazivFormated>
  <DomainObject.Predmet.ProtustrankaNazivFormatedOIB>
    <izvorni_sadrzaj>SEDAM FUMARA d.o.o. za trgovinu i usluge, OIB 61389005943</izvorni_sadrzaj>
    <derivirana_varijabla naziv="DomainObject.Predmet.ProtustrankaNazivFormatedOIB_1">SEDAM FUMARA d.o.o. za trgovinu i usluge, OIB 61389005943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60607.31</izvorni_sadrzaj>
    <derivirana_varijabla naziv="DomainObject.Predmet.TrenutnaVrijednost_1">60607.31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SEDAM FUMARA d.o.o. za trgovinu i usluge</item>
    </izvorni_sadrzaj>
    <derivirana_varijabla naziv="DomainObject.Predmet.ProtuStrankaListFormated_1">
      <item>SEDAM FUMARA d.o.o. za trgovinu i usluge</item>
    </derivirana_varijabla>
  </DomainObject.Predmet.ProtuStrankaListFormated>
  <DomainObject.Predmet.ProtuStrankaListFormatedOIB>
    <izvorni_sadrzaj>
      <item>SEDAM FUMARA d.o.o. za trgovinu i usluge, OIB 61389005943</item>
    </izvorni_sadrzaj>
    <derivirana_varijabla naziv="DomainObject.Predmet.ProtuStrankaListFormatedOIB_1">
      <item>SEDAM FUMARA d.o.o. za trgovinu i usluge, OIB 61389005943</item>
    </derivirana_varijabla>
  </DomainObject.Predmet.ProtuStrankaListFormatedOIB>
  <DomainObject.Predmet.ProtuStrankaListFormatedWithAdress>
    <izvorni_sadrzaj>
      <item>SEDAM FUMARA d.o.o. za trgovinu i usluge, Viškog Skupa 0, 21480 Vis</item>
    </izvorni_sadrzaj>
    <derivirana_varijabla naziv="DomainObject.Predmet.ProtuStrankaListFormatedWithAdress_1">
      <item>SEDAM FUMARA d.o.o. za trgovinu i usluge, Viškog Skupa 0, 21480 Vis</item>
    </derivirana_varijabla>
  </DomainObject.Predmet.ProtuStrankaListFormatedWithAdress>
  <DomainObject.Predmet.ProtuStrankaListFormatedWithAdressOIB>
    <izvorni_sadrzaj>
      <item>SEDAM FUMARA d.o.o. za trgovinu i usluge, OIB 61389005943, Viškog Skupa 0, 21480 Vis</item>
    </izvorni_sadrzaj>
    <derivirana_varijabla naziv="DomainObject.Predmet.ProtuStrankaListFormatedWithAdressOIB_1">
      <item>SEDAM FUMARA d.o.o. za trgovinu i usluge, OIB 61389005943, Viškog Skupa 0, 21480 Vis</item>
    </derivirana_varijabla>
  </DomainObject.Predmet.ProtuStrankaListFormatedWithAdressOIB>
  <DomainObject.Predmet.ProtuStrankaListNazivFormated>
    <izvorni_sadrzaj>
      <item>SEDAM FUMARA d.o.o. za trgovinu i usluge</item>
    </izvorni_sadrzaj>
    <derivirana_varijabla naziv="DomainObject.Predmet.ProtuStrankaListNazivFormated_1">
      <item>SEDAM FUMARA d.o.o. za trgovinu i usluge</item>
    </derivirana_varijabla>
  </DomainObject.Predmet.ProtuStrankaListNazivFormated>
  <DomainObject.Predmet.ProtuStrankaListNazivFormatedOIB>
    <izvorni_sadrzaj>
      <item>SEDAM FUMARA d.o.o. za trgovinu i usluge, OIB 61389005943</item>
    </izvorni_sadrzaj>
    <derivirana_varijabla naziv="DomainObject.Predmet.ProtuStrankaListNazivFormatedOIB_1">
      <item>SEDAM FUMARA d.o.o. za trgovinu i usluge, OIB 61389005943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SEDAM FUMARA d.o.o. za trgovinu i usluge</izvorni_sadrzaj>
    <derivirana_varijabla naziv="DomainObject.Predmet.ProtustrankaIDrugi_1">SEDAM FUMARA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SEDAM FUMARA d.o.o. za trgovinu i usluge, OIB 61389005943, Viškog Skupa 0, 21480 Vis</izvorni_sadrzaj>
    <derivirana_varijabla naziv="DomainObject.Predmet.ProtustrankaIDrugiAdressOIB_1">SEDAM FUMARA d.o.o. za trgovinu i usluge, OIB 61389005943, Viškog Skupa 0,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SEDAM FUMARA d.o.o. za trgovinu i usluge</item>
      <item>FINANCIJSKA AGENCIJA, RC SPLIT</item>
    </izvorni_sadrzaj>
    <derivirana_varijabla naziv="DomainObject.Predmet.SudioniciListNaziv_1">
      <item>SEDAM FUMARA d.o.o. za trgovinu i usluge</item>
      <item>FINANCIJSKA AGENCIJA, RC SPLIT</item>
    </derivirana_varijabla>
  </DomainObject.Predmet.SudioniciListNaziv>
  <DomainObject.Predmet.SudioniciListAdressOIB>
    <izvorni_sadrzaj>
      <item>SEDAM FUMARA d.o.o. za trgovinu i usluge, OIB 61389005943, Viškog Skupa 0,21480 Vis</item>
      <item>FINANCIJSKA AGENCIJA, RC SPLIT, OIB 85821130368, Mažuranićevo šetalište 24 b,21000 Split</item>
    </izvorni_sadrzaj>
    <derivirana_varijabla naziv="DomainObject.Predmet.SudioniciListAdressOIB_1">
      <item>SEDAM FUMARA d.o.o. za trgovinu i usluge, OIB 61389005943, Viškog Skupa 0,21480 Vis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61389005943</item>
      <item>, OIB 85821130368</item>
    </izvorni_sadrzaj>
    <derivirana_varijabla naziv="DomainObject.Predmet.SudioniciListNazivOIB_1">
      <item>, OIB 61389005943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4635CA-AD0F-41DB-B48F-0F0847996E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324</properties:Words>
  <properties:Characters>1814</properties:Characters>
  <properties:Lines>47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2018-05-18T06:13:00Z</cp:lastPrinted>
  <dcterms:modified xmlns:xsi="http://www.w3.org/2001/XMLSchema-instance" xsi:type="dcterms:W3CDTF">2018-05-18T06:15:00Z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(St-223-2018 ssp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