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f522" w14:paraId="e68f522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10020">
        <w:t>2114</w:t>
      </w:r>
      <w:r w:rsidR="00D259A4">
        <w:t>/16-</w:t>
      </w:r>
      <w:r w:rsidR="00CD4DAE">
        <w:t>4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5129B4" w:rsidRPr="005129B4">
        <w:t>NIK PROMET d.o.o., Mirkovci, Zrmanjska 6, MBS: 030134084, OIB: 03417729985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841C42">
        <w:t>17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129B4" w:rsidRPr="005129B4">
        <w:t>NIK PROMET d.o.o., Mirkovci, Zrmanjska 6, MBS: 030134084, OIB: 03417729985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6F7E0B">
        <w:t>Željko Frenčić</w:t>
      </w:r>
      <w:r w:rsidR="00FF2438">
        <w:t xml:space="preserve"> iz </w:t>
      </w:r>
      <w:r w:rsidR="006F7E0B">
        <w:t>Vukovara</w:t>
      </w:r>
      <w:r w:rsidR="00717947">
        <w:t xml:space="preserve">, </w:t>
      </w:r>
      <w:r w:rsidR="006F7E0B">
        <w:t>Kardinala A. Stepinca 2</w:t>
      </w:r>
      <w:r w:rsidR="00841C42">
        <w:t>,</w:t>
      </w:r>
      <w:r w:rsidR="006F7E0B">
        <w:t xml:space="preserve"> p.p.82,</w:t>
      </w:r>
      <w:r w:rsidR="00841C42">
        <w:t xml:space="preserve"> OIB: </w:t>
      </w:r>
      <w:r w:rsidR="006F7E0B">
        <w:t>73873182459</w:t>
      </w:r>
      <w:r w:rsidR="0009206B">
        <w:t>.</w:t>
      </w:r>
    </w:p>
    <w:p w:rsidRDefault="00133EE5" w:rsidP="003742E1" w:rsidR="004B741D">
      <w:pPr>
        <w:pStyle w:val="BodyText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C36747">
        <w:t>10</w:t>
      </w:r>
      <w:r w:rsidR="00FF2438">
        <w:t xml:space="preserve">. </w:t>
      </w:r>
      <w:r w:rsidR="00C36747">
        <w:t>kolovoza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5129B4" w:rsidRPr="005129B4">
        <w:t>NIK PROMET d.o.o., Mirkovci, Zrmanjska 6, MBS: 030134084, OIB: 03417729985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C36747">
        <w:t>12</w:t>
      </w:r>
      <w:r w:rsidR="00841C42">
        <w:t xml:space="preserve">. </w:t>
      </w:r>
      <w:r w:rsidR="00C36747">
        <w:t>srpnja</w:t>
      </w:r>
      <w:r w:rsidR="00841C42">
        <w:t xml:space="preserve"> </w:t>
      </w:r>
      <w:r w:rsidR="002C527F">
        <w:t>201</w:t>
      </w:r>
      <w:r w:rsidR="00C36747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316834" w:rsidP="00841C42" w:rsidR="00316834">
      <w:pPr>
        <w:pStyle w:val="BodyText"/>
      </w:pPr>
      <w:r>
        <w:t xml:space="preserve">od </w:t>
      </w:r>
      <w:r w:rsidR="00C03DCE">
        <w:t>1</w:t>
      </w:r>
      <w:r w:rsidR="00C36747">
        <w:t>20</w:t>
      </w:r>
      <w:r w:rsidR="00841C42">
        <w:t xml:space="preserve"> </w:t>
      </w:r>
      <w:r>
        <w:t xml:space="preserve">dana u ukupnom iznosu od </w:t>
      </w:r>
      <w:r w:rsidR="00C36747">
        <w:t>68.166,16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C03DCE">
        <w:t>1</w:t>
      </w:r>
      <w:r>
        <w:t xml:space="preserve"> </w:t>
      </w:r>
      <w:r w:rsidR="00C03DCE">
        <w:t>zaposlenog</w:t>
      </w:r>
      <w:r>
        <w:t>.</w:t>
      </w:r>
    </w:p>
    <w:p w:rsidRDefault="00841C42" w:rsidP="00841C42" w:rsidR="00841C42">
      <w:pPr>
        <w:jc w:val="right"/>
      </w:pPr>
      <w:r>
        <w:lastRenderedPageBreak/>
        <w:t>6 St-</w:t>
      </w:r>
      <w:r w:rsidR="00910020">
        <w:t>2114</w:t>
      </w:r>
      <w:r>
        <w:t>/16-</w:t>
      </w:r>
      <w:r w:rsidR="00CD4DAE">
        <w:t>4</w:t>
      </w:r>
    </w:p>
    <w:p w:rsidRDefault="00316834" w:rsidP="00D5673C" w:rsidR="00316834">
      <w:pPr>
        <w:pStyle w:val="BodyText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C36747">
        <w:t>Željko Ferenčić iz Vukovara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</w:t>
      </w:r>
      <w:r w:rsidR="00841C42">
        <w:t>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C36747">
        <w:t>10.8.2016.g.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</w:t>
      </w:r>
      <w:r w:rsidR="00C36747">
        <w:t>7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3132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129B4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6F7E0B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132"/>
    <w:rsid w:val="008737C5"/>
    <w:rsid w:val="00891BF4"/>
    <w:rsid w:val="00896E74"/>
    <w:rsid w:val="009001D6"/>
    <w:rsid w:val="00906032"/>
    <w:rsid w:val="00910020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36747"/>
    <w:rsid w:val="00C8323D"/>
    <w:rsid w:val="00C84B33"/>
    <w:rsid w:val="00C9197B"/>
    <w:rsid w:val="00CA5EA9"/>
    <w:rsid w:val="00CA610E"/>
    <w:rsid w:val="00CB7AB0"/>
    <w:rsid w:val="00CD4DAE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87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73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73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87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73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73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PROMET d.o.o. za trgovinu i usluge</izvorni_sadrzaj>
    <derivirana_varijabla naziv="DomainObject.Predmet.ProtustrankaFormated_1">  NIK PROMET d.o.o. za trgovinu i usluge</derivirana_varijabla>
  </DomainObject.Predmet.ProtustrankaFormated>
  <DomainObject.Predmet.ProtustrankaFormatedOIB>
    <izvorni_sadrzaj>  NIK PROMET d.o.o. za trgovinu i usluge, OIB 03417729985</izvorni_sadrzaj>
    <derivirana_varijabla naziv="DomainObject.Predmet.ProtustrankaFormatedOIB_1">  NIK PROMET d.o.o. za trgovinu i usluge, OIB 03417729985</derivirana_varijabla>
  </DomainObject.Predmet.ProtustrankaFormatedOIB>
  <DomainObject.Predmet.ProtustrankaFormatedWithAdress>
    <izvorni_sadrzaj> NIK PROMET d.o.o. za trgovinu i usluge, Zrmanjska 6, 32100 Mirkovci</izvorni_sadrzaj>
    <derivirana_varijabla naziv="DomainObject.Predmet.ProtustrankaFormatedWithAdress_1"> NIK PROMET d.o.o. za trgovinu i usluge, Zrmanjska 6, 32100 Mirkovci</derivirana_varijabla>
  </DomainObject.Predmet.ProtustrankaFormatedWithAdress>
  <DomainObject.Predmet.ProtustrankaFormatedWithAdressOIB>
    <izvorni_sadrzaj> NIK PROMET d.o.o. za trgovinu i usluge, OIB 03417729985, Zrmanjska 6, 32100 Mirkovci</izvorni_sadrzaj>
    <derivirana_varijabla naziv="DomainObject.Predmet.ProtustrankaFormatedWithAdressOIB_1"> NIK PROMET d.o.o. za trgovinu i usluge, OIB 03417729985, Zrmanjska 6, 32100 Mirkovci</derivirana_varijabla>
  </DomainObject.Predmet.ProtustrankaFormatedWithAdressOIB>
  <DomainObject.Predmet.ProtustrankaWithAdress>
    <izvorni_sadrzaj>NIK PROMET d.o.o. za trgovinu i usluge Zrmanjska 6, 32100 Mirkovci</izvorni_sadrzaj>
    <derivirana_varijabla naziv="DomainObject.Predmet.ProtustrankaWithAdress_1">NIK PROMET d.o.o. za trgovinu i usluge Zrmanjska 6, 32100 Mirkovci</derivirana_varijabla>
  </DomainObject.Predmet.ProtustrankaWithAdress>
  <DomainObject.Predmet.ProtustrankaWithAdressOIB>
    <izvorni_sadrzaj>NIK PROMET d.o.o. za trgovinu i usluge, OIB 03417729985, Zrmanjska 6, 32100 Mirkovci</izvorni_sadrzaj>
    <derivirana_varijabla naziv="DomainObject.Predmet.ProtustrankaWithAdressOIB_1">NIK PROMET d.o.o. za trgovinu i usluge, OIB 03417729985, Zrmanjska 6, 32100 Mirkovci</derivirana_varijabla>
  </DomainObject.Predmet.ProtustrankaWithAdressOIB>
  <DomainObject.Predmet.ProtustrankaNazivFormated>
    <izvorni_sadrzaj>NIK PROMET d.o.o. za trgovinu i usluge</izvorni_sadrzaj>
    <derivirana_varijabla naziv="DomainObject.Predmet.ProtustrankaNazivFormated_1">NIK PROMET d.o.o. za trgovinu i usluge</derivirana_varijabla>
  </DomainObject.Predmet.ProtustrankaNazivFormated>
  <DomainObject.Predmet.ProtustrankaNazivFormatedOIB>
    <izvorni_sadrzaj>NIK PROMET d.o.o. za trgovinu i usluge, OIB 03417729985</izvorni_sadrzaj>
    <derivirana_varijabla naziv="DomainObject.Predmet.ProtustrankaNazivFormatedOIB_1">NIK PROMET d.o.o. za trgovinu i usluge, OIB 03417729985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 PROMET d.o.o. za trgovinu i usluge</item>
    </izvorni_sadrzaj>
    <derivirana_varijabla naziv="DomainObject.Predmet.ProtuStrankaListFormated_1">
      <item>NIK PROMET d.o.o. za trgovinu i usluge</item>
    </derivirana_varijabla>
  </DomainObject.Predmet.ProtuStrankaListFormated>
  <DomainObject.Predmet.ProtuStrankaListFormatedOIB>
    <izvorni_sadrzaj>
      <item>NIK PROMET d.o.o. za trgovinu i usluge, OIB 03417729985</item>
    </izvorni_sadrzaj>
    <derivirana_varijabla naziv="DomainObject.Predmet.ProtuStrankaListFormatedOIB_1">
      <item>NIK PROMET d.o.o. za trgovinu i usluge, OIB 03417729985</item>
    </derivirana_varijabla>
  </DomainObject.Predmet.ProtuStrankaListFormatedOIB>
  <DomainObject.Predmet.ProtuStrankaListFormatedWithAdress>
    <izvorni_sadrzaj>
      <item>NIK PROMET d.o.o. za trgovinu i usluge, Zrmanjska 6, 32100 Mirkovci</item>
    </izvorni_sadrzaj>
    <derivirana_varijabla naziv="DomainObject.Predmet.ProtuStrankaListFormatedWithAdress_1">
      <item>NIK PROMET d.o.o. za trgovinu i usluge, Zrmanjska 6, 32100 Mirkovci</item>
    </derivirana_varijabla>
  </DomainObject.Predmet.ProtuStrankaListFormatedWithAdress>
  <DomainObject.Predmet.ProtuStrankaListFormatedWithAdressOIB>
    <izvorni_sadrzaj>
      <item>NIK PROMET d.o.o. za trgovinu i usluge, OIB 03417729985, Zrmanjska 6, 32100 Mirkovci</item>
    </izvorni_sadrzaj>
    <derivirana_varijabla naziv="DomainObject.Predmet.ProtuStrankaListFormatedWithAdressOIB_1">
      <item>NIK PROMET d.o.o. za trgovinu i usluge, OIB 03417729985, Zrmanjska 6, 32100 Mirkovci</item>
    </derivirana_varijabla>
  </DomainObject.Predmet.ProtuStrankaListFormatedWithAdressOIB>
  <DomainObject.Predmet.ProtuStrankaListNazivFormated>
    <izvorni_sadrzaj>
      <item>NIK PROMET d.o.o. za trgovinu i usluge</item>
    </izvorni_sadrzaj>
    <derivirana_varijabla naziv="DomainObject.Predmet.ProtuStrankaListNazivFormated_1">
      <item>NIK PROMET d.o.o. za trgovinu i usluge</item>
    </derivirana_varijabla>
  </DomainObject.Predmet.ProtuStrankaListNazivFormated>
  <DomainObject.Predmet.ProtuStrankaListNazivFormatedOIB>
    <izvorni_sadrzaj>
      <item>NIK PROMET d.o.o. za trgovinu i usluge, OIB 03417729985</item>
    </izvorni_sadrzaj>
    <derivirana_varijabla naziv="DomainObject.Predmet.ProtuStrankaListNazivFormatedOIB_1">
      <item>NIK PROMET d.o.o. za trgovinu i usluge, OIB 03417729985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 PROMET d.o.o. za trgovinu i usluge</izvorni_sadrzaj>
    <derivirana_varijabla naziv="DomainObject.Predmet.ProtustrankaIDrugi_1">NIK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 PROMET d.o.o. za trgovinu i usluge, OIB 03417729985, Zrmanjska 6, 32100 Mirkovci</izvorni_sadrzaj>
    <derivirana_varijabla naziv="DomainObject.Predmet.ProtustrankaIDrugiAdressOIB_1">NIK PROMET d.o.o. za trgovinu i usluge, OIB 03417729985, Zrmanjska 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 PROMET d.o.o. za trgovinu i usluge</item>
    </izvorni_sadrzaj>
    <derivirana_varijabla naziv="DomainObject.Predmet.SudioniciListNaziv_1">
      <item>FINA RC OSIJEK</item>
      <item>NIK PROMET d.o.o. za trgovinu i usluge</item>
    </derivirana_varijabla>
  </DomainObject.Predmet.SudioniciListNaziv>
  <DomainObject.Predmet.SudioniciListAdressOIB>
    <izvorni_sadrzaj>
      <item>FINA RC OSIJEK, OIB 85821130368</item>
      <item>NIK PROMET d.o.o. za trgovinu i usluge, OIB 03417729985, Zrmanjska 6,32100 Mirkovci</item>
    </izvorni_sadrzaj>
    <derivirana_varijabla naziv="DomainObject.Predmet.SudioniciListAdressOIB_1">
      <item>FINA RC OSIJEK, OIB 85821130368</item>
      <item>NIK PROMET d.o.o. za trgovinu i usluge, OIB 03417729985, Zrmanjska 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03417729985</item>
    </izvorni_sadrzaj>
    <derivirana_varijabla naziv="DomainObject.Predmet.SudioniciListNazivOIB_1">
      <item>, OIB 85821130368</item>
      <item>, OIB 03417729985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B4D34-3770-40ED-831E-6BD2949C3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2427</properties:Characters>
  <properties:Lines>95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2017-02-17T08:23:00Z</dcterms:created>
  <dc:creator>hermanj</dc:creator>
  <cp:lastModifiedBy>Maja Videnović</cp:lastModifiedBy>
  <cp:lastPrinted>2016-05-05T06:46:00Z</cp:lastPrinted>
  <dcterms:modified xmlns:xsi="http://www.w3.org/2001/XMLSchema-instance" xsi:type="dcterms:W3CDTF">2017-02-17T08:39:00Z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