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24c9" w14:paraId="cd824c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36A5B" w:rsidP="00F36A5B" w:rsidR="00F36A5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St-376/2015-15.</w:t>
      </w:r>
    </w:p>
    <w:p w:rsidRDefault="00F36A5B" w:rsidP="00F36A5B" w:rsidR="00F36A5B">
      <w:pPr>
        <w:jc w:val="center"/>
        <w:rPr>
          <w:rFonts w:hAnsi="Arial" w:ascii="Arial"/>
          <w:b/>
        </w:rPr>
      </w:pPr>
    </w:p>
    <w:p w:rsidRDefault="00F36A5B" w:rsidP="00F36A5B" w:rsidR="00F36A5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F36A5B" w:rsidP="00F36A5B" w:rsidR="00F36A5B">
      <w:pPr>
        <w:jc w:val="center"/>
        <w:rPr>
          <w:rFonts w:hAnsi="Arial" w:ascii="Arial"/>
          <w:b/>
        </w:rPr>
      </w:pPr>
    </w:p>
    <w:p w:rsidRDefault="00F36A5B" w:rsidP="00F36A5B" w:rsidR="00F36A5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F36A5B" w:rsidP="00F36A5B" w:rsidR="00F36A5B">
      <w:pPr>
        <w:jc w:val="center"/>
        <w:rPr>
          <w:rFonts w:hAnsi="Arial" w:ascii="Arial"/>
          <w:b/>
        </w:rPr>
      </w:pPr>
    </w:p>
    <w:p w:rsidRDefault="00F36A5B" w:rsidP="00F36A5B" w:rsidR="00F36A5B">
      <w:pPr>
        <w:jc w:val="both"/>
        <w:rPr>
          <w:rFonts w:hAnsi="Arial" w:ascii="Arial"/>
        </w:rPr>
      </w:pPr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EKO POEN j.d.o.o. za proizvodnju i trgovinu iz Slatine, Kralja Zvonimira 39, OIB 97480102455, dana 06. listopada 2016. godine</w:t>
      </w:r>
    </w:p>
    <w:p w:rsidRDefault="00F36A5B" w:rsidP="00F36A5B" w:rsidR="00F36A5B">
      <w:pPr>
        <w:jc w:val="both"/>
        <w:rPr>
          <w:rFonts w:hAnsi="Arial" w:ascii="Arial"/>
        </w:rPr>
      </w:pPr>
    </w:p>
    <w:p w:rsidRDefault="00F36A5B" w:rsidP="00F36A5B" w:rsidR="00F36A5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36A5B" w:rsidP="00F36A5B" w:rsidR="00F36A5B">
      <w:pPr>
        <w:jc w:val="center"/>
        <w:rPr>
          <w:rFonts w:hAnsi="Arial" w:ascii="Arial"/>
          <w:b/>
        </w:rPr>
      </w:pPr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Vladi Šokcu iz Belišća, </w:t>
      </w:r>
      <w:proofErr w:type="spellStart"/>
      <w:r>
        <w:rPr>
          <w:rFonts w:hAnsi="Arial" w:ascii="Arial"/>
        </w:rPr>
        <w:t>Bistrinci</w:t>
      </w:r>
      <w:proofErr w:type="spellEnd"/>
      <w:r>
        <w:rPr>
          <w:rFonts w:hAnsi="Arial" w:ascii="Arial"/>
        </w:rPr>
        <w:t>, Fiskulturna 12, OIB 95457319937, u bruto iznosu 3.000,00 kuna.</w:t>
      </w:r>
    </w:p>
    <w:p w:rsidRDefault="00F36A5B" w:rsidP="00F36A5B" w:rsidR="00F36A5B">
      <w:pPr>
        <w:jc w:val="both"/>
        <w:rPr>
          <w:rFonts w:hAnsi="Arial" w:ascii="Arial"/>
        </w:rPr>
      </w:pPr>
    </w:p>
    <w:p w:rsidRDefault="00F36A5B" w:rsidP="00F36A5B" w:rsidR="00F36A5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F36A5B" w:rsidP="00F36A5B" w:rsidR="00F36A5B">
      <w:pPr>
        <w:jc w:val="center"/>
        <w:rPr>
          <w:rFonts w:hAnsi="Arial" w:ascii="Arial"/>
          <w:b/>
        </w:rPr>
      </w:pPr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Vlado </w:t>
      </w:r>
      <w:proofErr w:type="spellStart"/>
      <w:r>
        <w:rPr>
          <w:rFonts w:hAnsi="Arial" w:ascii="Arial"/>
        </w:rPr>
        <w:t>Šokec</w:t>
      </w:r>
      <w:proofErr w:type="spellEnd"/>
      <w:r>
        <w:rPr>
          <w:rFonts w:hAnsi="Arial" w:ascii="Arial"/>
        </w:rPr>
        <w:t xml:space="preserve"> podnio je ovom sudu dana 01. travnja 2016. godine izvješće o poslovanju dužnika s mišljenjem mogu li se imovinom dužnika pokriti troškovi postupka.</w:t>
      </w:r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29. srpnja 2016. godine privremeni stečajni upravitelj zatražio je da mu se odobri i isplati nagrada za obavljanje dužnosti u prethodnom postupku.</w:t>
      </w:r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sudac razmotrio je zahtjev stečajnog upravitelja i ocijenio ga temeljem čl.94. i čl.119.st.6.Stečajnog zakona (Narodne novine  broj 71/15, dalje SZ-a) osnovanim u visini od 3.000,00 kuna bruto, a visinu nagrade sud je odredio sukladno odredbi čl.4.Uredbe o kriterijima i načinu obračuna i plaćanja nagrade stečajnim </w:t>
      </w:r>
      <w:r>
        <w:rPr>
          <w:rFonts w:hAnsi="Arial" w:ascii="Arial"/>
        </w:rPr>
        <w:lastRenderedPageBreak/>
        <w:t>upraviteljima (Narodne novine broj 105/15), vodeći računa o složenosti poslova koje je privremeni stečajni upravitelj obavio tijekom prethodnog postupka.</w:t>
      </w:r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F36A5B" w:rsidP="00F36A5B" w:rsidR="00F36A5B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06. listopada 2016. godine</w:t>
      </w:r>
    </w:p>
    <w:p w:rsidRDefault="00F36A5B" w:rsidP="00F36A5B" w:rsidR="00F36A5B">
      <w:pPr>
        <w:ind w:firstLine="720"/>
        <w:jc w:val="center"/>
        <w:rPr>
          <w:rFonts w:hAnsi="Arial" w:ascii="Arial"/>
        </w:rPr>
      </w:pPr>
    </w:p>
    <w:p w:rsidRDefault="00F36A5B" w:rsidP="00F36A5B" w:rsidR="00F36A5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F36A5B" w:rsidP="00F36A5B" w:rsidR="00F36A5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F36A5B" w:rsidP="00F36A5B" w:rsidR="00F36A5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F36A5B" w:rsidP="00F36A5B" w:rsidR="00F36A5B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F36A5B" w:rsidP="00F36A5B" w:rsidR="00F36A5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suda</w:t>
      </w:r>
    </w:p>
    <w:p w:rsidRDefault="00F36A5B" w:rsidP="00F36A5B" w:rsidR="00F36A5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F36A5B" w:rsidP="00F36A5B" w:rsidR="00F36A5B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A5B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1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St-376/2015-15</izvorni_sadrzaj>
    <derivirana_varijabla naziv="DomainObject.Oznaka_1">St-376/2015-15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svibnja 2016.</izvorni_sadrzaj>
    <derivirana_varijabla naziv="DomainObject.Predmet.DatumArhiviranja_1">23.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svibnja 2016.</izvorni_sadrzaj>
    <derivirana_varijabla naziv="DomainObject.Predmet.DatumZatvaranja_1">23.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hr.ibm.icms.common.model.sluzbeneosobe.Referada@5c8a5c8a[id=5725, dbStatus=null, naziv=Referada 7, oznaka=null, sudac=null] &lt;-hr.ibm.icms.common.model.sluzbeneosobe.Referada@5c8a5c8a[status dodjele: =false]</izvorni_sadrzaj>
    <derivirana_varijabla naziv="DomainObject.Predmet.MjestoCuvanja_1">hr.ibm.icms.common.model.sluzbeneosobe.Referada@5c8a5c8a[id=5725, dbStatus=null, naziv=Referada 7, oznaka=null, sudac=null] &lt;-hr.ibm.icms.common.model.sluzbeneosobe.Referada@5c8a5c8a[status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POEN jednostavno društvo s ograničenom odgovornošću za proizvodnju i trgovinu, Slatina zastupanog po punomoćniku Snežana Roland</izvorni_sadrzaj>
    <derivirana_varijabla naziv="DomainObject.Predmet.ProtustrankaFormated_1">  EKO POEN jednostavno društvo s ograničenom odgovornošću za proizvodnju i trgovinu, Slatina zastupanog po punomoćniku Snežana Roland</derivirana_varijabla>
  </DomainObject.Predmet.ProtustrankaFormated>
  <DomainObject.Predmet.ProtustrankaFormatedOIB>
    <izvorni_sadrzaj>  EKO POEN jednostavno društvo s ograničenom odgovornošću za proizvodnju i trgovinu, Slatina, OIB 97480102455 zastupanog po punomoćniku Snežana Roland</izvorni_sadrzaj>
    <derivirana_varijabla naziv="DomainObject.Predmet.ProtustrankaFormatedOIB_1">  EKO POEN jednostavno društvo s ograničenom odgovornošću za proizvodnju i trgovinu, Slatina, OIB 97480102455 zastupanog po punomoćniku Snežana Roland</derivirana_varijabla>
  </DomainObject.Predmet.ProtustrankaFormatedOIB>
  <DomainObject.Predmet.ProtustrankaFormatedWithAdress>
    <izvorni_sadrzaj> EKO POEN jednostavno društvo s ograničenom odgovornošću za proizvodnju i trgovinu, Slatina, Kralja Zvonimira 39, 33520 Slatina zastupanog po punomoćniku Snežana Roland</izvorni_sadrzaj>
    <derivirana_varijabla naziv="DomainObject.Predmet.ProtustrankaFormatedWithAdress_1"> EKO POEN jednostavno društvo s ograničenom odgovornošću za proizvodnju i trgovinu, Slatina, Kralja Zvonimira 39, 33520 Slatina zastupanog po punomoćniku Snežana Roland</derivirana_varijabla>
  </DomainObject.Predmet.ProtustrankaFormatedWithAdress>
  <DomainObject.Predmet.ProtustrankaFormatedWithAdressOIB>
    <izvorni_sadrzaj> EKO POEN jednostavno društvo s ograničenom odgovornošću za proizvodnju i trgovinu, Slatina, OIB 97480102455, Kralja Zvonimira 39, 33520 Slatina zastupanog po punomoćniku Snežana Roland</izvorni_sadrzaj>
    <derivirana_varijabla naziv="DomainObject.Predmet.ProtustrankaFormatedWithAdressOIB_1"> EKO POEN jednostavno društvo s ograničenom odgovornošću za proizvodnju i trgovinu, Slatina, OIB 97480102455, Kralja Zvonimira 39, 33520 Slatina zastupanog po punomoćniku Snežana Roland</derivirana_varijabla>
  </DomainObject.Predmet.ProtustrankaFormatedWithAdressOIB>
  <DomainObject.Predmet.ProtustrankaWithAdress>
    <izvorni_sadrzaj>EKO POEN jednostavno društvo s ograničenom odgovornošću za proizvodnju i trgovinu, Slatina Kralja Zvonimira 39, 33520 Slatina</izvorni_sadrzaj>
    <derivirana_varijabla naziv="DomainObject.Predmet.ProtustrankaWithAdress_1">EKO POEN jednostavno društvo s ograničenom odgovornošću za proizvodnju i trgovinu, Slatina Kralja Zvonimira 39, 33520 Slatina</derivirana_varijabla>
  </DomainObject.Predmet.ProtustrankaWithAdress>
  <DomainObject.Predmet.ProtustrankaWithAdressOIB>
    <izvorni_sadrzaj>EKO POEN jednostavno društvo s ograničenom odgovornošću za proizvodnju i trgovinu, Slatina, OIB 97480102455, Kralja Zvonimira 39, 33520 Slatina</izvorni_sadrzaj>
    <derivirana_varijabla naziv="DomainObject.Predmet.ProtustrankaWithAdressOIB_1">EKO POEN jednostavno društvo s ograničenom odgovornošću za proizvodnju i trgovinu, Slatina, OIB 97480102455, Kralja Zvonimira 39, 33520 Slatina</derivirana_varijabla>
  </DomainObject.Predmet.ProtustrankaWithAdressOIB>
  <DomainObject.Predmet.ProtustrankaNazivFormated>
    <izvorni_sadrzaj>EKO POEN jednostavno društvo s ograničenom odgovornošću za proizvodnju i trgovinu, Slatina</izvorni_sadrzaj>
    <derivirana_varijabla naziv="DomainObject.Predmet.ProtustrankaNazivFormated_1">EKO POEN jednostavno društvo s ograničenom odgovornošću za proizvodnju i trgovinu, Slatina</derivirana_varijabla>
  </DomainObject.Predmet.ProtustrankaNazivFormated>
  <DomainObject.Predmet.ProtustrankaNazivFormatedOIB>
    <izvorni_sadrzaj>EKO POEN jednostavno društvo s ograničenom odgovornošću za proizvodnju i trgovinu, Slatina, OIB 97480102455</izvorni_sadrzaj>
    <derivirana_varijabla naziv="DomainObject.Predmet.ProtustrankaNazivFormatedOIB_1">EKO POEN jednostavno društvo s ograničenom odgovornošću za proizvodnju i trgovinu, Slatina, OIB 97480102455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POEN jednostavno društvo s ograničenom odgovornošću za proizvodnju i trgovinu, Slatina zastupanog po punomoćniku Snežana Roland</item>
    </izvorni_sadrzaj>
    <derivirana_varijabla naziv="DomainObject.Predmet.ProtuStrankaListFormated_1">
      <item>EKO POEN jednostavno društvo s ograničenom odgovornošću za proizvodnju i trgovinu, Slatina zastupanog po punomoćniku Snežana Roland</item>
    </derivirana_varijabla>
  </DomainObject.Predmet.ProtuStrankaListFormated>
  <DomainObject.Predmet.ProtuStrankaListFormatedOIB>
    <izvorni_sadrzaj>
      <item>EKO POEN jednostavno društvo s ograničenom odgovornošću za proizvodnju i trgovinu, Slatina, OIB 97480102455 zastupanog po punomoćniku Snežana Roland</item>
    </izvorni_sadrzaj>
    <derivirana_varijabla naziv="DomainObject.Predmet.ProtuStrankaListFormatedOIB_1">
      <item>EKO POEN jednostavno društvo s ograničenom odgovornošću za proizvodnju i trgovinu, Slatina, OIB 97480102455 zastupanog po punomoćniku Snežana Roland</item>
    </derivirana_varijabla>
  </DomainObject.Predmet.ProtuStrankaListFormatedOIB>
  <DomainObject.Predmet.ProtuStrankaListFormatedWithAdress>
    <izvorni_sadrzaj>
      <item>EKO POEN jednostavno društvo s ograničenom odgovornošću za proizvodnju i trgovinu, Slatina, Kralja Zvonimira 39, 33520 Slatina zastupanog po punomoćniku Snežana Roland</item>
    </izvorni_sadrzaj>
    <derivirana_varijabla naziv="DomainObject.Predmet.ProtuStrankaListFormatedWithAdress_1">
      <item>EKO POEN jednostavno društvo s ograničenom odgovornošću za proizvodnju i trgovinu, Slatina, Kralja Zvonimira 39, 33520 Slatina zastupanog po punomoćniku Snežana Roland</item>
    </derivirana_varijabla>
  </DomainObject.Predmet.ProtuStrankaListFormatedWithAdress>
  <DomainObject.Predmet.ProtuStrankaListFormatedWithAdressOIB>
    <izvorni_sadrzaj>
      <item>EKO POEN jednostavno društvo s ograničenom odgovornošću za proizvodnju i trgovinu, Slatina, OIB 97480102455, Kralja Zvonimira 39, 33520 Slatina zastupanog po punomoćniku Snežana Roland</item>
    </izvorni_sadrzaj>
    <derivirana_varijabla naziv="DomainObject.Predmet.ProtuStrankaListFormatedWithAdressOIB_1">
      <item>EKO POEN jednostavno društvo s ograničenom odgovornošću za proizvodnju i trgovinu, Slatina, OIB 97480102455, Kralja Zvonimira 39, 33520 Slatina zastupanog po punomoćniku Snežana Roland</item>
    </derivirana_varijabla>
  </DomainObject.Predmet.ProtuStrankaListFormatedWithAdressOIB>
  <DomainObject.Predmet.ProtuStrankaListNazivFormated>
    <izvorni_sadrzaj>
      <item>EKO POEN jednostavno društvo s ograničenom odgovornošću za proizvodnju i trgovinu, Slatina</item>
    </izvorni_sadrzaj>
    <derivirana_varijabla naziv="DomainObject.Predmet.ProtuStrankaListNazivFormated_1">
      <item>EKO POEN jednostavno društvo s ograničenom odgovornošću za proizvodnju i trgovinu, Slatina</item>
    </derivirana_varijabla>
  </DomainObject.Predmet.ProtuStrankaListNazivFormated>
  <DomainObject.Predmet.ProtuStrankaListNazivFormatedOIB>
    <izvorni_sadrzaj>
      <item>EKO POEN jednostavno društvo s ograničenom odgovornošću za proizvodnju i trgovinu, Slatina, OIB 97480102455</item>
    </izvorni_sadrzaj>
    <derivirana_varijabla naziv="DomainObject.Predmet.ProtuStrankaListNazivFormatedOIB_1">
      <item>EKO POEN jednostavno društvo s ograničenom odgovornošću za proizvodnju i trgovinu, Slatina, OIB 97480102455</item>
    </derivirana_varijabla>
  </DomainObject.Predmet.ProtuStrankaListNazivFormatedOIB>
  <DomainObject.Predmet.OstaliListFormated>
    <izvorni_sadrzaj>
      <item>Snežana Roland punomoćnik sudionika u postupku EKO POEN jednostavno društvo s ograničenom odgovornošću za proizvodnju i trgovinu, Slatina</item>
    </izvorni_sadrzaj>
    <derivirana_varijabla naziv="DomainObject.Predmet.OstaliListFormated_1">
      <item>Snežana Roland punomoćnik sudionika u postupku EKO POEN jednostavno društvo s ograničenom odgovornošću za proizvodnju i trgovinu, Slatina</item>
    </derivirana_varijabla>
  </DomainObject.Predmet.OstaliListFormated>
  <DomainObject.Predmet.OstaliListFormatedOIB>
    <izvorni_sadrzaj>
      <item>Snežana Roland, OIB 50078906308 punomoćnik sudionika u postupku EKO POEN jednostavno društvo s ograničenom odgovornošću za proizvodnju i trgovinu, Slatina</item>
    </izvorni_sadrzaj>
    <derivirana_varijabla naziv="DomainObject.Predmet.OstaliListFormatedOIB_1">
      <item>Snežana Roland, OIB 50078906308 punomoćnik sudionika u postupku EKO POEN jednostavno društvo s ograničenom odgovornošću za proizvodnju i trgovinu, Slatina</item>
    </derivirana_varijabla>
  </DomainObject.Predmet.OstaliListFormatedOIB>
  <DomainObject.Predmet.OstaliListFormatedWithAdress>
    <izvorni_sadrzaj>
      <item>Snežana Roland, Kralja Zvonimira 39., 33520 Slatina punomoćnik sudionika u postupku EKO POEN jednostavno društvo s ograničenom odgovornošću za proizvodnju i trgovinu, Slatina</item>
    </izvorni_sadrzaj>
    <derivirana_varijabla naziv="DomainObject.Predmet.OstaliListFormatedWithAdress_1">
      <item>Snežana Roland, Kralja Zvonimira 39., 33520 Slatina punomoćnik sudionika u postupku EKO POEN jednostavno društvo s ograničenom odgovornošću za proizvodnju i trgovinu, Slatina</item>
    </derivirana_varijabla>
  </DomainObject.Predmet.OstaliListFormatedWithAdress>
  <DomainObject.Predmet.OstaliListFormatedWithAdressOIB>
    <izvorni_sadrzaj>
      <item>Snežana Roland, OIB 50078906308, Kralja Zvonimira 39., 33520 Slatina punomoćnik sudionika u postupku EKO POEN jednostavno društvo s ograničenom odgovornošću za proizvodnju i trgovinu, Slatina</item>
    </izvorni_sadrzaj>
    <derivirana_varijabla naziv="DomainObject.Predmet.OstaliListFormatedWithAdressOIB_1">
      <item>Snežana Roland, OIB 50078906308, Kralja Zvonimira 39., 33520 Slatina punomoćnik sudionika u postupku EKO POEN jednostavno društvo s ograničenom odgovornošću za proizvodnju i trgovinu, Slatina</item>
    </derivirana_varijabla>
  </DomainObject.Predmet.OstaliListFormatedWithAdressOIB>
  <DomainObject.Predmet.OstaliListNazivFormated>
    <izvorni_sadrzaj>
      <item>Snežana Roland</item>
    </izvorni_sadrzaj>
    <derivirana_varijabla naziv="DomainObject.Predmet.OstaliListNazivFormated_1">
      <item>Snežana Roland</item>
    </derivirana_varijabla>
  </DomainObject.Predmet.OstaliListNazivFormated>
  <DomainObject.Predmet.OstaliListNazivFormatedOIB>
    <izvorni_sadrzaj>
      <item>Snežana Roland, OIB 50078906308</item>
    </izvorni_sadrzaj>
    <derivirana_varijabla naziv="DomainObject.Predmet.OstaliListNazivFormatedOIB_1">
      <item>Snežana Roland, OIB 50078906308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St-376/2015-15</izvorni_sadrzaj>
    <derivirana_varijabla naziv="DomainObject.PoslovniBrojDokumenta_1">St-376/2015-15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POEN jednostavno društvo s ograničenom odgovornošću za proizvodnju i trgovinu, Slatina</izvorni_sadrzaj>
    <derivirana_varijabla naziv="DomainObject.Predmet.ProtustrankaIDrugi_1">EKO POEN jednostavno društvo s ograničenom odgovornošću za proizvodnju i trgovinu,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POEN jednostavno društvo s ograničenom odgovornošću za proizvodnju i trgovinu, Slatina, OIB 97480102455, Kralja Zvonimira 39, 33520 Slatina</izvorni_sadrzaj>
    <derivirana_varijabla naziv="DomainObject.Predmet.ProtustrankaIDrugiAdressOIB_1">EKO POEN jednostavno društvo s ograničenom odgovornošću za proizvodnju i trgovinu, Slatina, OIB 97480102455, Kralja Zvonimira 39,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St-376/2015-10</izvorni_sadrzaj>
    <derivirana_varijabla naziv="DomainObject.Predmet.OdlukaRjesenje.Oznaka_1">St-376/2015-10</derivirana_varijabla>
  </DomainObject.Predmet.OdlukaRjesenje.Oznaka>
  <DomainObject.Predmet.SudioniciListNaziv>
    <izvorni_sadrzaj>
      <item>FINA, RC ZAGREB, Podružnica Bjelovar</item>
      <item>EKO POEN jednostavno društvo s ograničenom odgovornošću za proizvodnju i trgovinu, Slatina</item>
      <item>Snežana Roland</item>
    </izvorni_sadrzaj>
    <derivirana_varijabla naziv="DomainObject.Predmet.SudioniciListNaziv_1">
      <item>FINA, RC ZAGREB, Podružnica Bjelovar</item>
      <item>EKO POEN jednostavno društvo s ograničenom odgovornošću za proizvodnju i trgovinu, Slatina</item>
      <item>Snežana Roland</item>
    </derivirana_varijabla>
  </DomainObject.Predmet.SudioniciListNaziv>
  <DomainObject.Predmet.SudioniciListAdressOIB>
    <izvorni_sadrzaj>
      <item>FINA, RC ZAGREB, Podružnica Bjelovar, OIB 85821130368, F. Supila 4,43000 Bjelovar</item>
      <item>EKO POEN jednostavno društvo s ograničenom odgovornošću za proizvodnju i trgovinu, Slatina, OIB 97480102455, Kralja Zvonimira 39,33520 Slatina</item>
      <item>Snežana Roland, OIB 50078906308, Kralja Zvonimira 39.,33520 Slatina</item>
    </izvorni_sadrzaj>
    <derivirana_varijabla naziv="DomainObject.Predmet.SudioniciListAdressOIB_1">
      <item>FINA, RC ZAGREB, Podružnica Bjelovar, OIB 85821130368, F. Supila 4,43000 Bjelovar</item>
      <item>EKO POEN jednostavno društvo s ograničenom odgovornošću za proizvodnju i trgovinu, Slatina, OIB 97480102455, Kralja Zvonimira 39,33520 Slatina</item>
      <item>Snežana Roland, OIB 50078906308, Kralja Zvonimira 39.,33520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CDE61-70C5-46BB-8D85-E917EA13C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1881</properties:Characters>
  <properties:Lines>59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2016-10-07T05:31:00Z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St-376/2015-15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