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655C" w:rsidR="00D5655C" w:rsidP="00456F37" w:rsidRDefault="00D5655C" w14:paraId="4502164" w14:textId="4502164">
      <w:pPr>
        <w:spacing w:after="0" w:line="240" w:lineRule="auto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D5655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5655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5655C" w:rsidR="00D5655C" w:rsidP="00456F37" w:rsidRDefault="00D56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55C">
        <w:rPr>
          <w:rFonts w:ascii="Times New Roman" w:hAnsi="Times New Roman" w:cs="Times New Roman"/>
          <w:sz w:val="24"/>
          <w:szCs w:val="24"/>
        </w:rPr>
        <w:t xml:space="preserve">   REPUBLIKA HRVATSKA</w:t>
      </w:r>
    </w:p>
    <w:p w:rsidRPr="00D5655C" w:rsidR="00D5655C" w:rsidP="00456F37" w:rsidRDefault="00D56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55C">
        <w:rPr>
          <w:rFonts w:ascii="Times New Roman" w:hAnsi="Times New Roman" w:cs="Times New Roman"/>
          <w:sz w:val="24"/>
          <w:szCs w:val="24"/>
        </w:rPr>
        <w:t>TRGOVAČKI SUD U PAZINU</w:t>
      </w:r>
    </w:p>
    <w:p w:rsidRPr="00D5655C" w:rsidR="00D5655C" w:rsidP="00456F37" w:rsidRDefault="00D56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55C">
        <w:rPr>
          <w:rFonts w:ascii="Times New Roman" w:hAnsi="Times New Roman" w:cs="Times New Roman"/>
          <w:sz w:val="24"/>
          <w:szCs w:val="24"/>
        </w:rPr>
        <w:t xml:space="preserve">           Pazin, Dršćevka 1</w:t>
      </w:r>
      <w:r w:rsidRPr="00D5655C">
        <w:rPr>
          <w:rFonts w:ascii="Times New Roman" w:hAnsi="Times New Roman" w:cs="Times New Roman"/>
          <w:sz w:val="24"/>
          <w:szCs w:val="24"/>
        </w:rPr>
        <w:tab/>
      </w:r>
    </w:p>
    <w:p w:rsidRPr="00D5655C" w:rsidR="00D5655C" w:rsidP="00456F37" w:rsidRDefault="00D56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6F37" w:rsidP="00456F37" w:rsidRDefault="00456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55C">
        <w:rPr>
          <w:rFonts w:ascii="Times New Roman" w:hAnsi="Times New Roman" w:cs="Times New Roman"/>
          <w:b/>
          <w:sz w:val="24"/>
          <w:szCs w:val="24"/>
        </w:rPr>
        <w:t>stečajni dužnik:</w:t>
      </w: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55C">
        <w:rPr>
          <w:rFonts w:ascii="Times New Roman" w:hAnsi="Times New Roman" w:cs="Times New Roman"/>
          <w:b/>
          <w:sz w:val="24"/>
          <w:szCs w:val="24"/>
        </w:rPr>
        <w:t xml:space="preserve">ULJANIK </w:t>
      </w:r>
      <w:r>
        <w:rPr>
          <w:rFonts w:ascii="Times New Roman" w:hAnsi="Times New Roman" w:cs="Times New Roman"/>
          <w:b/>
          <w:sz w:val="24"/>
          <w:szCs w:val="24"/>
        </w:rPr>
        <w:t xml:space="preserve">STROJOGRADNJA DIESEL </w:t>
      </w:r>
      <w:r w:rsidRPr="00D5655C">
        <w:rPr>
          <w:rFonts w:ascii="Times New Roman" w:hAnsi="Times New Roman" w:cs="Times New Roman"/>
          <w:b/>
          <w:sz w:val="24"/>
          <w:szCs w:val="24"/>
        </w:rPr>
        <w:t>d.d. "u stečaju"</w:t>
      </w: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55C">
        <w:rPr>
          <w:rFonts w:ascii="Times New Roman" w:hAnsi="Times New Roman" w:cs="Times New Roman"/>
          <w:b/>
          <w:sz w:val="24"/>
          <w:szCs w:val="24"/>
        </w:rPr>
        <w:t>Pula, Flaciusova 1</w:t>
      </w: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55C">
        <w:rPr>
          <w:rFonts w:ascii="Times New Roman" w:hAnsi="Times New Roman" w:cs="Times New Roman"/>
          <w:b/>
          <w:sz w:val="24"/>
          <w:szCs w:val="24"/>
        </w:rPr>
        <w:t xml:space="preserve">OIB: </w:t>
      </w:r>
      <w:r>
        <w:rPr>
          <w:rFonts w:ascii="Times New Roman" w:hAnsi="Times New Roman" w:cs="Times New Roman"/>
          <w:b/>
          <w:sz w:val="24"/>
          <w:szCs w:val="24"/>
        </w:rPr>
        <w:t>35951488983</w:t>
      </w: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55C">
        <w:rPr>
          <w:rFonts w:ascii="Times New Roman" w:hAnsi="Times New Roman" w:cs="Times New Roman"/>
          <w:b/>
          <w:bCs/>
          <w:sz w:val="24"/>
          <w:szCs w:val="24"/>
        </w:rPr>
        <w:t>TABLICA PRIJAVLJENIH I UTVRĐENIH TRAŽBINA</w:t>
      </w: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5655C">
        <w:rPr>
          <w:rFonts w:ascii="Times New Roman" w:hAnsi="Times New Roman" w:cs="Times New Roman"/>
          <w:sz w:val="24"/>
          <w:szCs w:val="24"/>
          <w:u w:val="single"/>
        </w:rPr>
        <w:t>VJEROVNICI PRVOG VIŠEG ISPLATNOG REDA</w:t>
      </w:r>
    </w:p>
    <w:p w:rsidR="00D5655C" w:rsidP="00456F37" w:rsidRDefault="00D5655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4"/>
        <w:gridCol w:w="1861"/>
        <w:gridCol w:w="1546"/>
        <w:gridCol w:w="2090"/>
        <w:gridCol w:w="1701"/>
        <w:gridCol w:w="10"/>
        <w:gridCol w:w="1691"/>
        <w:gridCol w:w="20"/>
      </w:tblGrid>
      <w:tr w:rsidRPr="00F30066" w:rsidR="00D5655C" w:rsidTr="004F729A">
        <w:trPr>
          <w:trHeight w:val="600"/>
        </w:trPr>
        <w:tc>
          <w:tcPr>
            <w:tcW w:w="694" w:type="dxa"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>Redni broj</w:t>
            </w:r>
          </w:p>
        </w:tc>
        <w:tc>
          <w:tcPr>
            <w:tcW w:w="1861" w:type="dxa"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>Ime i prezime / tvrtka  ili naziv vjerovnika</w:t>
            </w:r>
          </w:p>
        </w:tc>
        <w:tc>
          <w:tcPr>
            <w:tcW w:w="1546" w:type="dxa"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>OIB</w:t>
            </w:r>
          </w:p>
        </w:tc>
        <w:tc>
          <w:tcPr>
            <w:tcW w:w="2090" w:type="dxa"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name="RANGE!F2" w:id="1"/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>Iznos prijavljene tražbine</w:t>
            </w:r>
            <w:bookmarkEnd w:id="1"/>
          </w:p>
        </w:tc>
        <w:tc>
          <w:tcPr>
            <w:tcW w:w="1711" w:type="dxa"/>
            <w:gridSpan w:val="2"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11" w:type="dxa"/>
            <w:gridSpan w:val="2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Iznos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osporene</w:t>
            </w:r>
            <w:r w:rsidRPr="00F300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tražbine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LUCIANO SVETINA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09095855428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345.816,94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345.816,94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gridAfter w:val="1"/>
          <w:wAfter w:w="20" w:type="dxa"/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NADA RELJIĆ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39246786218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280.121,49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280.121,49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AGENCIJA ZA OSIGURANJE RADNIČKIH TRAŽBINA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04323472109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3.119.943,60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3.119.943,60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LEONI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37078382410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272.043,12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272.043,12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ŽELIMIR BRMALJ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15591142771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291.642,06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291.642,06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BRUNO TRTAN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86490380847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111.838,86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111.838,86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BOŠKO PRKAČIN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37153736747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276.079,59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276.079,59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MLADEN PAVLETIĆ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75723663484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229.265,14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229.265,14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ANTON GAŠPARAC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00370888781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282.842,65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282.842,65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DONČE MANEV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87377310962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65.249,36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65.249,36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742FB4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18683136487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4.696.932,22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2.159.933,71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 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2.536.998,51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IBRAHIM MURIĆ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28052164704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136.200,00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136.200,00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IBRAHIM MURIĆ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28052164704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1.772,04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1.772,04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LUKA ANIĆ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83642841965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MARKO BATEL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67909617702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60.862,94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60.862,94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BERTETIĆ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88689542582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73.828,03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73.828,03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DRAGAN BILETA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24438582205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49.522,30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49.522,30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ANDREA BLAŠKOVIĆ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14812291264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40.041,25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40.041,25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MILORAD BRAJKOVIĆ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85690392804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62.364,45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62.364,45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D4B4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PETAR BRAJUHA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61573358666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75.212,44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75.212,44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VALTER BRGIĆ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50800772605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113.653,61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113.653,61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MARINO CAPOLICCHIO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71212473631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82.473,25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82.473,25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MIHO CILIGA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88801228068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71.483,57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71.483,57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ATILIO DIKOVIĆ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21498382202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83.251,99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83.251,99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DILBER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94439633854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81.878,34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81.878,34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MARKO DILBER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21449195128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55.692,68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55.692,68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SENAHID DJEDOVIĆ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35803633802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68.100,37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68.100,37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DAVID DOBRILA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28108107080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11.599,78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11.599,78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ROBERT FURJAN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42880576663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34.000,62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34.000,62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MIRAN DASKO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11469658065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128.411,15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128.411,15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ZDRAVKO BARIČEVIĆ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70839666504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80.929,30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80.929,30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ROMANO BUSLETA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43274263461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81.532,24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81.532,24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SAŠA ČELIĆ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83951753386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96.255,61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96.255,61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B43E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TOMISLAV DOKOZA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10254081500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109.215,49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109.215,49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MILORAD BARIŠA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39825815272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64.827,70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64.827,70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DANIEL BURŠIĆ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44838066463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44.328,85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44.328,85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MIRNES DŽANIĆ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41735526474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78.926,43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78.926,43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ALEKSANDAR BRAIĆ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74843861403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63.035,47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63.035,47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VEDRAN BELIĆ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80343337352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18.507,25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18.507,25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IGOR DESPOTOVIĆ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88954729960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210.920,28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210.920,28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LUCIANO GRŽINIĆ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94572079206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157.735,60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157.735,60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SANJA GRGORINIĆ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85848610644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280.981,36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280.981,36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RAFAELLE BOŽAC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25942306820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24.658,36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24.658,36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DABO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53728168908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280.175,87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280.175,87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LUCIJAN GORTAN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17263786712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71.047,76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71.047,76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760E0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FINDERLE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18976141251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90.835,92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90.835,92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VANJA FESTIĆ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67601908907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8.555,69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8.555,69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ĐANI BENČIĆ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17312144041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45.496,53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45.496,53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BOŠNJAK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19822994963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53.739,98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53.739,98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EMANUEL DIMINIĆ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19245854833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73.719,01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73.719,01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IGNAC MALENŠEK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74697552207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32.545,30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32.545,30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IGOR MAREM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51258064793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42.768,47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42.768,47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MARETIĆ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72921156243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154.346,67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154.346,67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MASLOVAR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07205113017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54.116,36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54.116,36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NIHAD MAŠINOVIĆ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91402765811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123.530,27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123.530,27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VINKO MATEJČIĆ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21291925120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78.541,50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78.541,50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BRANIMIR MEDEN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08130252277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98.881,02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98.881,02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MILKO MIHOVILOVIĆ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70546253445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555.653,36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555.653,36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BOJAN MILOŠEVIĆ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10762332049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85.795,55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85.795,55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SAŠA MONAS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57637040628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250.814,44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250.814,44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MARINA ORBANIĆ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35430254683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136.671,17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136.671,17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D26B14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DAVOR ORLIĆ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35147406836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122.076,62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122.076,62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PAŠIĆ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16249900564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85.785,42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85.785,42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DARIO PAULETIĆ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94843233838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129.071,56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129.071,56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ROBERT PERUŠKO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21919180303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78.585,68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78.585,68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DANILO PIUTTI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25458278221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19.397,23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19.397,23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ELVINO PLIŠKO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02001811404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147.076,60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147.076,60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POPOVIĆ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81665995877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151.089,59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151.089,59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MORGAN POPOVIĆ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54301352542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51.286,59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51.286,59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DALIBOR PREMATE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76440358109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103.884,58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103.884,58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02E9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FRANKO PUH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35433196961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141.773,58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141.773,58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TATJANA PUDELKO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45570970581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11.228,60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11.228,60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MAURIZIO NEŽIĆ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64589300487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53.795,10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53.795,10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DUŠAN MIJATOVIĆ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44265178210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69.446,63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69.446,63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DINO PAURO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38505267175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58.240,13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58.240,13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EDI MODRUŠAN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18526103979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95.233,61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95.233,61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MODRUŠAN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26382585364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47.992,06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47.992,06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MAURO MILANOVIĆ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94511308965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31.914,82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31.914,82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MIKELIĆ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17670559813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147.226,32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147.226,32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DAVOR NEŽIĆ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36509887505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86.717,36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86.717,36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DARIO PUČIĆ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81404944397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91.007,51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91.007,51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MARIJAN PATAFTA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92431991695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65.219,37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65.219,37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SMILJANA POPOVIĆ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85443811239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81.673,17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81.673,17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RADOVAN PERUŠKO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87272703320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84.948,57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84.948,57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OBROVAC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10499643279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50.001,52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50.001,52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ALDO PAČIĆ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24831240695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38.844,96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38.844,96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4740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DAVID PAULIŠIĆ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42924209859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65.991,52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65.991,52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PAULETIĆ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67923661564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46.908,78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46.908,78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NASKO MAKAREVIĆ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65465691721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85.464,76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85.464,76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MAJSTOROVIĆ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84825105203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101.144,86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101.144,86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DANE MORAVAC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68413501361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112.895,94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112.895,94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SAŠA JERMAN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71743296232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6.502,40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6.502,40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JOVICA HADŽI - TONIĆ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94540974456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94.881,08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94.881,08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IGOR HRŽIĆ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92928602106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55.422,09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55.422,09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LATIF HUREMOVIĆ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57184944154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68.740,96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68.740,96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BOJAN IVANČIĆ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71584404997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150.709,74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150.709,74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E7F1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IVKOVIĆ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25549212685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59.464,62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59.464,62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REMIĐO JEROMELA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31300548643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105.780,19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105.780,19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DRAGAN JOVIĆ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70743422359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88.736,64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88.736,64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JURAŠIN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78120746595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43.359,59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43.359,59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VLADIMIR KIRAC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71931159128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58.826,88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58.826,88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ALČEO KLJUNIĆ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08710933263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78.357,28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78.357,28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TIHOMIR KOLARIĆ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52416350263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169.448,28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169.448,28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MARINO JURCAN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92743880265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287.733,67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287.733,67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STANKO JURKOVIĆ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61980741154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114.391,31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114.391,31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DAMIR KAUZLARIĆ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93784939755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118.340,17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118.340,17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NEVEN KIRAC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62313534623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109.379,27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109.379,27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KOLIĆ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22118347181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57.009,35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57.009,35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SUVAD KOLJIĆ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47101043763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72.439,33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72.439,33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DRAGAN KOMAZEC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75444689386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65.359,24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65.359,24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B616B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ĐURO KOPČALIĆ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86844869402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74.661,33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74.661,33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PINO KUHAR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28631001125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88.214,68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88.214,68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NERMIN KUPINIĆ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62194956080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116.318,17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116.318,17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ORNELA LELIĆ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90731659137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77.908,45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77.908,45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ŽAN LELIĆ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07759497133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94.471,88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94.471,88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AMIR LIGONJA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75073655418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107.705,62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107.705,62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SABIN LIVAK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89932197247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59.720,55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59.720,55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ANDREA LONZAR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26250679255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51.615,38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51.615,38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KRISTIJAN LORENZIN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66719534787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44.893,07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44.893,07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DAMIR LUKEŽ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20027545169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83.183,02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83.183,02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LUKIĆ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68992081527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81.504,58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81.504,58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SANDI LIČEN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54280910661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3.948,05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3.948,05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MILE KEVRIĆ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41557419538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30.285,04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30.285,04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DRAGO IVEZIĆ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48839652551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91.745,58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91.745,58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A36CF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SRĐAN KURUC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51003692153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12.512,12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12.512,12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ANDREJ KAPUSTIĆ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47838458664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36.034,69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36.034,69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MIRANDA RADOLA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84236847809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104.479,18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104.479,18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ROLAND RASOL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79207103558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112.872,07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112.872,07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ZLATKO RUŠNJAK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07341245274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48.891,36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48.891,36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MARINO RUŽIĆ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70105503136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75.685,90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75.685,90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MIRSAD SALIHBAŠIĆ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63290238999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60.976,03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60.976,03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OLIVER SAVIĆ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44535288425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56.279,40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56.279,40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TATJANA SAVIN BULEŠIĆ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85645050142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12.787,15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12.787,15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SANDRO SILJAN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98073682767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313.955,19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313.955,19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MLADEN SKITARELIĆ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68058922291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63.214,55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63.214,55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GORAN SLADOJEVIĆ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60431299539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95.275,54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95.275,54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SAŠA SMOLIĆ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18942764055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86.598,82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86.598,82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ILIJA STANIĆ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31858410921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100.978,43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100.978,43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STANIĆ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52724452302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36.254,93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36.254,93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DARIO STOCCO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04585750282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101.084,07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101.084,07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65A3E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RAUL STOMILOVIĆ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92840964758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43.241,28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43.241,28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SUTTIL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27102206816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80.807,30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80.807,30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TONI ŠEGOTA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25273671004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79.373,41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79.373,41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ANA TONC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69856285697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15.372,13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15.372,13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TEŠIJA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36571147253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203.535,15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203.535,15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ČEDOMIR TRIVIĆ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30866871558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61.785,24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61.785,24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MLADEN TURK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03322271744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48.528,05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48.528,05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MILORAD UČKAR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43377022431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47.472,50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47.472,50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LIVIO VERK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08562774294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89.235,39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89.235,39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SVETLANA VITASOVIĆ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29210868615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46.412,15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46.412,15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B4A9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RUDOLF VLAHOVIĆ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70347590419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57.760,59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57.760,59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VUČETIĆ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60543255202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75.199,73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75.199,73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VUKELIĆ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96170134466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56.159,13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56.159,13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ANTONIO ZUPPICI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02175896732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72.649,01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72.649,01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ŽGRABLIĆ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61562981452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83.544,13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83.544,13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SVJETLANA VITASOVIĆ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15728960926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5.630,96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5.630,96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TURK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63003282588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156.218,16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156.218,16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STOJANOVIĆ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49821408670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60.148,54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60.148,54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VUJIČIĆ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72365343110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58.311,13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58.311,13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LUČANO SOŠIĆ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09857136669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49.791,55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49.791,55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MIRIJAN ŠANTEKOVIĆ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85573944926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27.499,34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27.499,34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EMILIO UŠIĆ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04594636421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218.220,38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218.220,38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DONALD SMEH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56866404825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110.800,00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110.800,00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BRANKO TRBOVIĆ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85156817601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107.131,23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107.131,23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DAVOR PLETIKOS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01436837208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91.928,98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91.928,98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MARINO ZUBAN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57628069503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47.558,79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47.558,79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562A9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ZUBAJ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29044976029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82.618,66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82.618,66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JOSIP UŠIĆ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36224706490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81.165,63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81.165,63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ŠIMIĆ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75718759419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177.783,23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177.783,23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ISMET ADROVIĆ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74324689680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5.010,01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5.010,01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VALTER CETINA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94129372886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ZVONIMIR DEVERNAY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92427694148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49.456,10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49.456,10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DJANFRANKO KREŠINA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73606368828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7.108,15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7.108,15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JOVANKA KROG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91330429561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2.100,17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2.100,17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GAIA LADAVAC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92306193260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14.676,72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14.676,72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DONČE MANEV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87377310962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249,59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ANA MIKULIĆ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69123395641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3.252,00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3.252,00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274088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VOJISLAV MIROSAVLJEVIĆ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47276565676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44.672,98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44.672,98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ŽIVKO ROJNIĆ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35856914629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9.674,80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9.674,80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JOŽE RUMAC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24113642760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RUSGNACH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38771743896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7.884,93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7.884,93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ŠTIMAC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31153630260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4.833,12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4.833,12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ANDREA ŠUGAR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57134759703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3.800,24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3.800,24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VUKELIĆ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59055006048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59.807,87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59.807,87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DRAGUTIN BUTKOVIĆ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37516046274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13.323,26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13.323,26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VELIMIR KOLJEVIĆ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62803685956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70.604,06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70.604,06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DAMIR VALE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96596492164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77.111,21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77.111,21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EMIL RADOLA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63834089303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102.564,59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102.564,59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SERĐO PERUŠKO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02529545223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28.009,92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28.009,92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BANOVIĆ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66204908235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77.336,89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77.336,89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MATO GABRIĆ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32500466365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63.498,47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63.498,47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JOSO NJEGOVAN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51696786175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112.556,72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112.556,72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TOMO MARKOVIĆ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21920040659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65.909,40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65.909,40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MIRKOVIĆ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97689360941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78.364,05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78.364,05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STJEPAN PODNAR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94159134749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79.089,65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79.089,65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5558A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FRANKO MARČENIĆ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76005521837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86.670,75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86.670,75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ERNEST PERKOVIĆ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57217050326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14.725,46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14.725,46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MIRKOVIĆ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25190268061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88.004,55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88.004,55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NOJKOVIĆ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80629250903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141.074,88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141.074,88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ALEN MAROHNIĆ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02777506004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83.190,45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83.190,45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NATALIA ŠTIGLIĆ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51404560429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145.383,70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145.383,70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ŠTEFAN MARKOVIĆ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75860475979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116.863,48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116.863,48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994C2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VALTER POROPAT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54256673172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93.538,97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93.538,97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SVETLAN MATKOVIĆ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63789570347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88.401,43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88.401,43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ANDREJ MAJER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38546604824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71.764,32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71.764,32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DORA ŽIVKOVIĆ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32805107107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106.349,06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106.349,06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ROBI STOJAKOVIĆ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42540911835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109.957,09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109.957,09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MARKO VRLJIĆ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54151563331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188.863,75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188.863,75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BOŠKO FABLE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45590938949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47.652,71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47.652,71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HAMDIJA MUZAFEROVIĆ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26434091171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63.493,31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63.493,31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ZVONKO OSTRUGNJAJ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09955102775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104.002,82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104.002,82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SANJIN RELJIĆ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16977453369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101.722,14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101.722,14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MARCHINI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36511554990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81.616,84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81.616,84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DRAŽENKO OSTOJIĆ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12186462332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62.216,37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62.216,37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TIHOMIR POLJAK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84835201099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98.259,24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98.259,24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RUŽICA OŽBOLT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80726947638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86.446,98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86.446,98</w:t>
            </w:r>
            <w:r w:rsidR="0014349B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LJILJANA MATEK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31139204780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134.145,21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134.145,21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51FB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KLAUDIO MARGAN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24519669399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92.453,55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92.453,55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MAURICIO BASTIANCICH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11170003706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71.391,35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71.391,35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DRAGAN SANČANIN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96540701165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196.342,69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196.342,69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GAZIĆ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12856899409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168.603,23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168.603,23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SINIŠA PUŽ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78373169914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38.386,53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38.386,53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ĐURĐICA ŠUNTIĆ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49380875942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75.440,36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75.440,36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LJUBIŠA DIVKOVIĆ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85633472290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65.851,36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65.851,36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ZVONIMIR ŠEPAC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75524806152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167.279,93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167.279,93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STIPAN KOVAČ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65784351205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64.974,90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64.974,90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5931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BRANKO GREGOV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06977802452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174.249,62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174.249,62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JOVO LJUBOBRATOVIĆ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14769475805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137.721,78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137.721,78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ĐORĐE HAJDUKOVIĆ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61899693629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95.671,11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95.671,11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LEONI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43332947247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61.603,26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61.603,26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ROBERT KOCIJAN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29545201080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17.503,29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17.503,29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IVANKOVIĆ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39749502981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103.430,55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103.430,55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HAZIM JAPIĆ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46636696596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92.023,81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92.023,81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GOJKO GAJIĆ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12843653346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97.694,18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97.694,18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MARIJAN STARČEVIĆ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50450288772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65.576,61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65.576,61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DALIBOR KNEŽEVIĆ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31296346125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74.379,71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74.379,71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DANIMIR MALJEVAC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72901123266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38.599,47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38.599,47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DRAGAN JEREMIĆ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73678487626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101.462,68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101.462,68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CA7161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ŠPOLJARIĆ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77941696184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115.911,31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115.911,31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VALTER ZULJANI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84165509511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100.396,73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100.396,73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JOZO VUČKOVIĆ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46046778868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68.306,40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68.306,40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ARSEN LOHAJNER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85916666975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65.464,98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65.464,98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OLIVER DUJMOVIĆ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26114467737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111.453,06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111.453,06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RENATO TURKOVIĆ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96556235190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32.333,74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32.333,74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BRANKO ZORIĆ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91007306853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94.777,15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94.777,15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EŠKINJA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44909296787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101.597,73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101.597,73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ĐEVAD BOTONJIĆ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19660152854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66.400,90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66.400,90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BRANKO MALJKOVIĆ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70088489442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143.905,58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143.905,58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LEO MALEŠIĆ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44121611107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84.789,05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84.789,05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278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MARIN BOŽIĆ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60754672415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97.141,07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97.141,07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HAKIJA ILJAZOVIĆ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28739661238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66.704,81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66.704,81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ANDJELKO MALIĆ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22694328484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119.896,80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119.896,80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SILVIO BLAŽIĆ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97094457710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61.588,47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61.588,47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DUBRAVKO BARIĆ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18685623903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76.968,90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76.968,90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DARIO DABO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61266434921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97.709,56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97.709,56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MILORAD TRNINIĆ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46825155608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15.752,18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15.752,18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ZLATKO BABIĆ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49121377595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59.030,78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59.030,78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DEJAN TONKOVIĆ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40531364699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49.662,41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49.662,41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BOTIĆ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41251521342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78.501,85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78.501,85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JOSIP ISKRA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52551403019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38.484,86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38.484,86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TURAK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80051614788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90.170,14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90.170,14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VOJISLAV JURDANA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47743191737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72.356,36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72.356,36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SANJIN SAMARŽIJA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57684175687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20.268,66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20.268,66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ŠIME ERSTIĆ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57973719882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88.578,28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88.578,28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DEMIR TIGANI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13151973348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97.986,06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97.986,06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ZORAN IVANKOVIĆ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09339889550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81.134,00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81.134,00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E90AC7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ILARIO BELAK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20250817619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106.025,71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106.025,71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MULAZIM ŽLIBANOVIĆ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47109361745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68.304,10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68.304,10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ARSEN BRNČIĆ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88039690046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71.022,52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71.022,52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DEJAN JELENKOVIĆ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06234562719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52.443,98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52.443,98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PREDRAG JURETIĆ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61124038956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60.287,16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60.287,16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ZVONIMIR BAČIĆ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58836599693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58.391,72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58.391,72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MLADEN SKELEDŽIĆ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05229796341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89.114,31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89.114,31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ZLATKO KLAJIĆ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29782228793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43.828,79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43.828,79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0C166D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ZLATKO ŠUNTIĆ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02304939383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156.272,51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156.272,51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MARIO MAŠIĆ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80104371676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4.135,41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4.135,41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ZUBALJ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55204025567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61.363,29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61.363,29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FEMI TIGANI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91429818365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68.448,96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68.448,96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279.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BERNARD EŠLER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84686805796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85.938,92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85.938,92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LORENA SINDIČIĆ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95559020777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71.003,94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71.003,94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FUAD SMAJLOVIĆ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24740696037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50.370,26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50.370,26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CAZIN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96997204011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60.911,79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60.911,79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LUČIANO GRŽINIĆ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43449191370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86.148,75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86.148,75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IVAN ROGIĆ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99807966176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37.091,70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37.091,70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MILAN KRSNIK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97642438989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88.925,82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88.925,82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IVICA TAPALOVIĆ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46389929720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117.209,39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117.209,39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MILOVAN SAVIĆ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10432814768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98.619,47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98.619,47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PATRICK ANGLUSSI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07793931247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55.574,49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55.574,49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ROBERT GRMAN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88584697201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110.041,33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110.041,33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BORIS CIKOJEVIĆ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60333737440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100.302,28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100.302,28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BOSILJKA ZLOJUTRO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73645870873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73.432,20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73.432,20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VENO PIŠTORA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03351755036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4.295,13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4.295,13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D3FAC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DENIS HUŠ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70284781666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8.425,66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8.425,66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RATKO GIZDULIĆ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39343287403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64.622,00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64.622,00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ŠTRK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54089675418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46.988,03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46.988,03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ŠIME ČEMELJIĆ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14066552227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24.730,09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24.730,09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ROMAN MALJEVAC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63821361719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55.391,85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55.391,85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BOŽIDAR PEDIŠIĆ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44411248818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65.729,97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65.729,97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299.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DARKO RUTAR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2012325990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69.451,83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69.451,83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300.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TOMISLAV BUKŠA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43616864546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264.032,52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264.032,52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B70BB6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301.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DEAN BEGIĆ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66418973108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 w:rsidR="00A97DFE">
              <w:rPr>
                <w:rFonts w:ascii="Times New Roman" w:hAnsi="Times New Roman" w:cs="Times New Roman"/>
                <w:sz w:val="20"/>
                <w:szCs w:val="20"/>
              </w:rPr>
              <w:t xml:space="preserve"> kn 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A767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302.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DALIBOR BOŽIĆ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77999152971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 w:rsidR="00A97DFE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A767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DAVORIN CEROVIĆ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61768117480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 w:rsidR="00A97DFE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A767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MRAVAC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35467990473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20.957,53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20.957,53</w:t>
            </w:r>
            <w:r w:rsidR="00A97DFE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A767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NIKICA STILIN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92376293491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 w:rsidR="00A97DFE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4A767F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A63C4A">
        <w:trPr>
          <w:trHeight w:val="601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306.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SILVANO PALISKA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63725587159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63.385,71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63.385,71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307.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ŽARKO BUTURIĆ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71796883399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64.274,07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44.808,59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19.465,48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308.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VINKO RADOVANI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07004881933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114.599,77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114.599,77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309.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MILAN MRŠIĆ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10159680133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260.554,14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260.554,14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310.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DRAŽEN LOVRENČIĆ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24458179071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64.379,8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64.379,8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311.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ANTE BRLETIĆ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16520884248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216.152,90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216.152,90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312.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BISERKA VUŠKOVIĆ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36750750766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266.936,42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266.936,42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313.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NEVENKA KLOBUČAR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84199441655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239.903,27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239.903,27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314.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ANĐELKA MANDIĆ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22984159182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225.984,92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225.984,92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315.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IVANA DUNDOVIĆ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50836840915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57.369,72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57.369,72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316.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MUHEDIN BAHOVIĆ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76009741972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219.746,70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219.746,70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317.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ZARIJA JANKOVIĆ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49865801577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240.307,34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622AED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240.307,34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318.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STJEPAN STOŠIĆ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84349354291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284.544,27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284.544,27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319.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BRANKA DUNDOVIĆ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25177302693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284.003,65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284.003,65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320.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IVAN FUMIĆ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15686242790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281.986,33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281.986,33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321.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MARIJAN SELCI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49919941327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211.361,95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211.361,95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322.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MILAN VUKOJA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71834417086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241.705,12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241.705,12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323.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HAZIM BEGOVIĆ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52532931222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206.148,88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206.148,88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324.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ZVONKO MANDIĆ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54819493955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262.639,70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262.639,70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325.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ILIJA ČUBRA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20789320432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85.250,92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85.250,92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326.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MARIJAN DODIĆ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62872519069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181.002,86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181.002,86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327.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ŠIMO BEGIĆ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93821279798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78.221,66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78.221,66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328.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ZDRAVKO KOSTELENSKI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84044747252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78.221,66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78.221,66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329.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ŽELJKO IVANIĆ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88902969237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260.554,14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260.554,14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330.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6A23A8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VALTER IPSA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36706996760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253.435,76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253.435,76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331.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 xml:space="preserve">VESNA </w:t>
            </w:r>
            <w:r w:rsidR="00742FB4">
              <w:rPr>
                <w:rFonts w:ascii="Times New Roman" w:hAnsi="Times New Roman" w:cs="Times New Roman"/>
                <w:sz w:val="20"/>
                <w:szCs w:val="20"/>
              </w:rPr>
              <w:t>ORLIĆ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03220988441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222.725,73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222.725,73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332.</w:t>
            </w:r>
          </w:p>
        </w:tc>
        <w:tc>
          <w:tcPr>
            <w:tcW w:w="1861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7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MIRJANA NOVAKOVIĆ</w:t>
            </w:r>
          </w:p>
        </w:tc>
        <w:tc>
          <w:tcPr>
            <w:tcW w:w="1546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45382970363</w:t>
            </w:r>
          </w:p>
        </w:tc>
        <w:tc>
          <w:tcPr>
            <w:tcW w:w="2090" w:type="dxa"/>
            <w:shd w:val="clear" w:color="auto" w:fill="D9D9D9" w:themeFill="background1" w:themeFillShade="D9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195.527,88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1" w:type="dxa"/>
            <w:gridSpan w:val="2"/>
            <w:shd w:val="clear" w:color="auto" w:fill="D9D9D9" w:themeFill="background1" w:themeFillShade="D9"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195.527,88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333.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TOMISLAV BLAŽIČEVIĆ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00677299018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60.284,42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60.284,42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334.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BARBARA TAPALOVIĆ KUKULJAN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73831566479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1.852,01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1.852,01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335.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BOBAN VRAGOVIĆ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68309970870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50.903,53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50.903,53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336.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NIKOLA BARAĆ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10535863291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1.740,84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337.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ENCO MILOVAN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20178125904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71.183,03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71.183,03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F30066" w:rsidR="00D5655C" w:rsidTr="004F729A">
        <w:trPr>
          <w:trHeight w:val="300"/>
        </w:trPr>
        <w:tc>
          <w:tcPr>
            <w:tcW w:w="694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338.</w:t>
            </w:r>
          </w:p>
        </w:tc>
        <w:tc>
          <w:tcPr>
            <w:tcW w:w="1861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IGOR PERUŠKO</w:t>
            </w:r>
          </w:p>
        </w:tc>
        <w:tc>
          <w:tcPr>
            <w:tcW w:w="1546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21913439883</w:t>
            </w:r>
          </w:p>
        </w:tc>
        <w:tc>
          <w:tcPr>
            <w:tcW w:w="2090" w:type="dxa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60.111,92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  <w:hideMark/>
          </w:tcPr>
          <w:p w:rsidRPr="00F30066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66">
              <w:rPr>
                <w:rFonts w:ascii="Times New Roman" w:hAnsi="Times New Roman" w:cs="Times New Roman"/>
                <w:sz w:val="20"/>
                <w:szCs w:val="20"/>
              </w:rPr>
              <w:t>60.111,92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</w:tcPr>
          <w:p w:rsidR="00D5655C" w:rsidP="00456F37" w:rsidRDefault="00D5655C">
            <w:pPr>
              <w:spacing w:after="0" w:line="240" w:lineRule="auto"/>
              <w:jc w:val="center"/>
            </w:pPr>
            <w:r w:rsidRPr="00183AC2"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E73D2D" w:rsidR="00D5655C" w:rsidTr="004F729A">
        <w:trPr>
          <w:trHeight w:val="300"/>
        </w:trPr>
        <w:tc>
          <w:tcPr>
            <w:tcW w:w="4101" w:type="dxa"/>
            <w:gridSpan w:val="3"/>
            <w:noWrap/>
          </w:tcPr>
          <w:p w:rsidRPr="00E73D2D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3D2D">
              <w:rPr>
                <w:rFonts w:ascii="Times New Roman" w:hAnsi="Times New Roman" w:cs="Times New Roman"/>
                <w:b/>
                <w:sz w:val="20"/>
                <w:szCs w:val="20"/>
              </w:rPr>
              <w:t>UKUPNO</w:t>
            </w:r>
          </w:p>
        </w:tc>
        <w:tc>
          <w:tcPr>
            <w:tcW w:w="2090" w:type="dxa"/>
            <w:noWrap/>
          </w:tcPr>
          <w:p w:rsidRPr="00E73D2D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3D2D">
              <w:rPr>
                <w:rFonts w:ascii="Times New Roman" w:hAnsi="Times New Roman" w:cs="Times New Roman"/>
                <w:b/>
                <w:sz w:val="20"/>
                <w:szCs w:val="20"/>
              </w:rPr>
              <w:t>38.884.124,9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E73D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w="1711" w:type="dxa"/>
            <w:gridSpan w:val="2"/>
            <w:noWrap/>
          </w:tcPr>
          <w:p w:rsidRPr="00E73D2D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3D2D">
              <w:rPr>
                <w:rFonts w:ascii="Times New Roman" w:hAnsi="Times New Roman" w:cs="Times New Roman"/>
                <w:b/>
                <w:sz w:val="20"/>
                <w:szCs w:val="20"/>
              </w:rPr>
              <w:t>29.288.002,50 kn</w:t>
            </w:r>
          </w:p>
        </w:tc>
        <w:tc>
          <w:tcPr>
            <w:tcW w:w="1711" w:type="dxa"/>
            <w:gridSpan w:val="2"/>
          </w:tcPr>
          <w:p w:rsidRPr="00E73D2D" w:rsidR="00D5655C" w:rsidP="00456F37" w:rsidRDefault="00D565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3D2D">
              <w:rPr>
                <w:rFonts w:ascii="Times New Roman" w:hAnsi="Times New Roman" w:cs="Times New Roman"/>
                <w:b/>
                <w:sz w:val="20"/>
                <w:szCs w:val="20"/>
              </w:rPr>
              <w:t>9.596.122,48 kn</w:t>
            </w:r>
          </w:p>
        </w:tc>
      </w:tr>
    </w:tbl>
    <w:p w:rsidR="00D5655C" w:rsidP="00456F37" w:rsidRDefault="00D5655C">
      <w:pPr>
        <w:spacing w:after="0" w:line="240" w:lineRule="auto"/>
        <w:rPr>
          <w:rFonts w:ascii="Times New Roman" w:hAnsi="Times New Roman" w:cs="Times New Roman"/>
        </w:rPr>
      </w:pPr>
    </w:p>
    <w:p w:rsidR="00D5655C" w:rsidP="00456F37" w:rsidRDefault="00D5655C">
      <w:pPr>
        <w:spacing w:after="0" w:line="240" w:lineRule="auto"/>
        <w:rPr>
          <w:rFonts w:ascii="Times New Roman" w:hAnsi="Times New Roman" w:cs="Times New Roman"/>
        </w:rPr>
      </w:pPr>
    </w:p>
    <w:p w:rsidRPr="00D5655C" w:rsidR="00D5655C" w:rsidP="00456F37" w:rsidRDefault="00D565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5655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VJEROVNICI </w:t>
      </w:r>
      <w:r>
        <w:rPr>
          <w:rFonts w:ascii="Times New Roman" w:hAnsi="Times New Roman" w:cs="Times New Roman"/>
          <w:sz w:val="24"/>
          <w:szCs w:val="24"/>
          <w:u w:val="single"/>
        </w:rPr>
        <w:t>DRUGOG</w:t>
      </w:r>
      <w:r w:rsidRPr="00D5655C">
        <w:rPr>
          <w:rFonts w:ascii="Times New Roman" w:hAnsi="Times New Roman" w:cs="Times New Roman"/>
          <w:sz w:val="24"/>
          <w:szCs w:val="24"/>
          <w:u w:val="single"/>
        </w:rPr>
        <w:t xml:space="preserve"> VIŠEG ISPLATNOG REDA</w:t>
      </w:r>
    </w:p>
    <w:p w:rsidR="00E73D2D" w:rsidP="00456F37" w:rsidRDefault="00E73D2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41"/>
        <w:gridCol w:w="2217"/>
        <w:gridCol w:w="1416"/>
        <w:gridCol w:w="1858"/>
        <w:gridCol w:w="1827"/>
        <w:gridCol w:w="1717"/>
      </w:tblGrid>
      <w:tr w:rsidRPr="009B2592" w:rsidR="004F729A" w:rsidTr="004F729A">
        <w:trPr>
          <w:trHeight w:val="978"/>
          <w:jc w:val="center"/>
        </w:trPr>
        <w:tc>
          <w:tcPr>
            <w:tcW w:w="741" w:type="dxa"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w="2217" w:type="dxa"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16" w:type="dxa"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1858" w:type="dxa"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827" w:type="dxa"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TREA TRADE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96536434016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26.435,55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4.760,55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21.675,00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HRVATSKE ŠUME d.o.o.,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06963144506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1.251.978,20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798.035,91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453.942,29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HP - HRVATSKA POŠTA d.d.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87311810356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571,07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571,07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INTEHNA ZAGREB 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37327565128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60.212,52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60.212,52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NEUTRAL j.d.o.o.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85846348639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119.017,59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119.017,59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PIČULJAN MARINE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38404522886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673.485,04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673.485,04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ELEKTRA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53086210999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8.750,00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8.750,00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STEČAJNA MASA IZA ULJANIK POSLOVNO INFORMACIJSKI SUSTAVI d.o.o. u stečaju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60885307456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4.227.336,71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3.079.218,06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E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77E22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77E22">
              <w:rPr>
                <w:rFonts w:ascii="Times New Roman" w:hAnsi="Times New Roman" w:cs="Times New Roman"/>
                <w:sz w:val="20"/>
                <w:szCs w:val="20"/>
              </w:rPr>
              <w:t>118,65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85828625994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48,74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48,74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ANTON GAŠPARAC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00370888781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24.385,13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24.385,13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PEEM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28019763406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80.045,61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80.045,61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HERMES – ŠUŠNJIĆ 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29124837480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18.467,40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18.467,40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MESSER CROATIA PLIN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321790081874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163.458,22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150.420,59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13.037,63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ZAVOD ZA ZAŠTITU NA RADU, ZAŠTITU OD POŽARA I ZAŠTITU ČOVJEKOVE OKOLINE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00106585846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1.631,25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1.631,25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IMC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11259593301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16.785,16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15.028,31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1.756,85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ADRIA SHIPPING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02783014834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1.250,00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1.250,00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UTP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78830943478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702.007,99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702.007,99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MARKO BIONDIĆ vl. uslužnog obrta MB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94198721160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92.161,52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92.161,52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TEKOL – TERI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33758635544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88.003,26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88.003,26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HRVATSKE VODE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28921383001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1.651,41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1.651,41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 – ALAT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87423114270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37.337,02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37.337,02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OTP banka d.d.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52508873833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32.978.392,10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32.978.392,10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ĆOSIĆPROMEX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87489058793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535.490,23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535.490,23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PEZIĆ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92818388389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25.331,00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25.331,00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CROATIA OSIGURANJE d.d.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26187994862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726.907,75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726.907,75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METALPROM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76147579166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99.206,32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99.206,32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ODVJETNICA dr. sc. ANA HOLJAR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46976172185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1.267.899,28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16.651,91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1.251.247,37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LLOYD´S 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GISTER EMEA, Podružnica Rijeka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72262856307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60.585,07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60.585,07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METAL – COM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27599744316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42.814,58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42.814,58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VULKAN – NOVA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12441871562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22.507,11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22.507,11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SVEUČILIŠTE U ZAGREBU, FAKULTET STROJARSTVA I BRODOGRADNJE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22910368449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39.316,00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39.316,00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STROJOPROMET – ZAGREB d.o.o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97994010225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455.348,85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419.873,18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35.475,67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ISTARSKA KREDITNA BANKA UMAG d.d.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65723536010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3.342,00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3.342,00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JAKARA INDUMONT d.o.o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49904970494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346.322,93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346.322,93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REPUBLIKA HRVATSKA, MINISTARSTVO POLJOPRIVREDE, zastupana po Županijskom državnom odvjetništvu u Puli - Pola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52634238587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23.307,06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23.307,06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REPUBLIKA HRVATSKA, MINISTARSTVO FINANCIJA, POREZNA UPRAVA, zastupana po Županijskom državnom odvjetništvu u Puli - Pola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18683136487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579.990,78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579.990,78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HRVATSKI CRVENI KRIŽ GRADSKO DRUŠTVO CRVENOG KRIŽA RIJEKA,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23240845583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4.560,00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4.560,00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PULA HERCULANEA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11294943436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23.957,66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23.957,66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BENE TRADE s.r.o.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00025354329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3.344.900,02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2.345.431,19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999.468,83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GRAD PULA - POLA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79517841355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3.648.626,34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3.648.626,34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PLINARA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18436964560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18.690,50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18.690,50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JAVNI BILJEŽNIK DENIS KRAJCAR,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76890055000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2.561,42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2.561,42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IBRAHIM MURIĆ,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28052164704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312,5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312,5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ULJANIK POMORSTVO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61741481122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16.947,77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16.947,77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HEMPEL 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14448967911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16.800,00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16.800,00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 MAJ UGOSTITELJSTVO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58340198319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47.684,00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47.684,00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ITCR 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40089236426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86.910,70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86.910,70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HRVATSKI ZAVOD ZA MIROVINSKO OSIGURANJE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84397956623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349.764,36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349.764,36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SKDD d.d. ( SREDIŠNJE KLIRINŠKO DEPOZITARNO DRUŠTVO d.d. )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64406809162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6.350,34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6.350,34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WINTERTHUR GAS &amp; DIESEL AG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CHE-108.762.947 MWST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3.389.711,12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679.234,76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2.710.476,36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ILIJA LOVRIĆ vl. obrta GALVANIZACIJA LOVRIĆ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23777176335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1.169,10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1.169,10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BUREAU VERITAS CROATIA 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82798532151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500.022,95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500.022,95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HRVATSKI ZAVOD ZA MIROVINSKO OSIGURANJE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84397956623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518.256,00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518.256,00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KÜNZ GmbH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27965980961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1.273.009,86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1.273.009,86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FINANCIJSKA AGENCIJA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85821130368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1.120.475,79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1.120.475,79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BIJUK HPC 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61373622132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85.206,67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85.206,67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MLADIN j.d.o.o.,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21008074650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184.545,29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184.545,29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ANTONIJA BABIĆ vl. obrta za čišćenje ATTA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14377428109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12.121,00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12.121,00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MIHO CILIGA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88801228068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18.000,00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18.000,00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CENTAR ZA RESTRUKTURIRANJE I PRODAJU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38083028711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8.229.526,19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8.229.526,19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EME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44016597388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25.000,00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25.000,00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NATALIJA JURAS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29217701185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404.000,24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404.000,24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ŠTEFANIJA KOLARIĆ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77343359213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399.716,26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399.716,26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ULJANIK BRODOGRADILIŠTE d.d. u stečaju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21764428190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2.224.187,16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2.195.616,72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28.570,44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DNV GL Adriatica d.o.o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66958856391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44.734,75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44.734,75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SILVANO PALISKA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63725587159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8.900,41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8.900,41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DRAGAN KAPELOTO vl. tokarsko bravarskog obrta Đino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68343579601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29.104,08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29.104,08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ALFA COMMERCE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20407691223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27.212,20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27.212,20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ULJANIK STANDARD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76215244096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9.045.768,27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60.887,53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8.984.880,74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GRAD RIJEKA,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54382731928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20.908.092,71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20.908.092,71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PALFINGER MARINE NORWAY AS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69765000110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3.146.394,44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3.146.394,44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UČILIŠTE ULJANIK, USTANOVA ZA OBRAZOVANJE ODRASLIH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26303043176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54.699,43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54.699,43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VRULJA MONTAŽA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23122713906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81.970,41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24.591,12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57.379,29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ULJANIK BRODOGRAĐEVNI PROJEKTI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52293691007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3.657.751,67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3.657.751,67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HRVATSKI REGISTAR BRODOVA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04601923208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694.175,85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349.185,92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344.989,93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HANS JENSEN LUBRICATORS A/S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71104806944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1.495.653,31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1.495.653,31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HIDRO.LAB d.o.o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71304602630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4.875,00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4.875,00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 MAJ BRODOGRADILIŠTE d.d.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86167814130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24.645.098,67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14.624.870,74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10.020.227,93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ULJANIK d.d. u stečaju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56243843109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184.305.366,22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181.114.565,64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3.190.800,58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ISTRATEHNA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54417554373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61.642,26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61.642,26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PONS HANDELS GMBH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DE811935039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51.831,71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37.427,44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14.404,27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PRICEWATERHOUSE COOPERS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81744835353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32.268,96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32.268,96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MIREJ BARBIĆ vl. obrta Elba – Elektromaterijal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65927463125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39.762,04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39.762,04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auto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2217" w:type="dxa"/>
            <w:shd w:val="clear" w:color="auto" w:fill="auto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185.987,55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auto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185.987,55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auto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76.789,37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76.789,37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250.395,75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250.395,75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155,52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155,52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45.984,00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45.984,00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19.060,63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19.060,63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2.511.212,35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636.098,75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1.875.113,60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2.178.914,24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978.483,71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1.200.430,53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 Energy Solutions SE, Tyskland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2.630.743,38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1.513.524,52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1.117.218,86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MAN Energy Solutions, filial af 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Energy Solutions SE, Tyskland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03623956821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3.908.885,13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1.410.801,70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2.498.083,35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VINKO RADOVANI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07004881933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MILAN MRŠIĆ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10159680133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BISERKA VUŠKOVIĆ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36750750766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NEVENKA KLOBUČAR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84199441655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ANĐELKA MANDIĆ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22984159182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IVANA DUNDOVIĆ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50836840915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MUHEDIN BAHOVIĆ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76009741972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ZARIJA JANKOVIĆ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49865801577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STJEPAN STOŠIĆ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84349354291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BRANKA DUNDOVIĆ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25177302693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DRAŽEN LOVRENČIĆ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24458179071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MIRJANA NOVAKOVIĆ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45382970363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IVAN FUMIĆ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15686242790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MARIJA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SELCI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49919941327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MILAN VUKOJA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71834417086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109.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HAZIM BEGOVIĆ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52532931222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ZVONKO MANDIĆ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54819493955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ILIJA ČUBRA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20789320432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MARIJAN DODIĆ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62872519069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4.853,32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ŠIMO BEGIĆ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93821279798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114.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3C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ZDRAVKO KOSTELENSKI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84044747252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1.733,89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115.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ŽELJKO IVANIĆ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88902969237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VALTER IPSA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36706996760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4.865,80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4.865,80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117.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3C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VESNA ORLIĆ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03220988441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4.334,72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118.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HRVATSKA RADIOTELEVIZIJA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35951488983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1.306,41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1.306,41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119.</w:t>
            </w:r>
          </w:p>
        </w:tc>
        <w:tc>
          <w:tcPr>
            <w:tcW w:w="2217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3C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ORTO d.o.o.</w:t>
            </w:r>
          </w:p>
        </w:tc>
        <w:tc>
          <w:tcPr>
            <w:tcW w:w="1416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08497462140</w:t>
            </w:r>
          </w:p>
        </w:tc>
        <w:tc>
          <w:tcPr>
            <w:tcW w:w="1858" w:type="dxa"/>
            <w:shd w:val="clear" w:color="auto" w:fill="D9D9D9" w:themeFill="background1" w:themeFillShade="D9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316.310,71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17" w:type="dxa"/>
            <w:shd w:val="clear" w:color="auto" w:fill="D9D9D9" w:themeFill="background1" w:themeFillShade="D9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316.310,71 kn</w:t>
            </w:r>
          </w:p>
        </w:tc>
      </w:tr>
      <w:tr w:rsidRPr="009B2592" w:rsidR="004F729A" w:rsidTr="004F729A">
        <w:trPr>
          <w:trHeight w:val="300"/>
          <w:jc w:val="center"/>
        </w:trPr>
        <w:tc>
          <w:tcPr>
            <w:tcW w:w="741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221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EUROCOP d.o.o.</w:t>
            </w:r>
          </w:p>
        </w:tc>
        <w:tc>
          <w:tcPr>
            <w:tcW w:w="1416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48400313356</w:t>
            </w:r>
          </w:p>
        </w:tc>
        <w:tc>
          <w:tcPr>
            <w:tcW w:w="1858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4.639,30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27" w:type="dxa"/>
            <w:noWrap/>
            <w:hideMark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2">
              <w:rPr>
                <w:rFonts w:ascii="Times New Roman" w:hAnsi="Times New Roman" w:cs="Times New Roman"/>
                <w:sz w:val="20"/>
                <w:szCs w:val="20"/>
              </w:rPr>
              <w:t>4.639,30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717" w:type="dxa"/>
          </w:tcPr>
          <w:p w:rsidRPr="009B2592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 kn</w:t>
            </w:r>
          </w:p>
        </w:tc>
      </w:tr>
      <w:tr w:rsidRPr="00ED2D21" w:rsidR="004F729A" w:rsidTr="004F729A">
        <w:trPr>
          <w:trHeight w:val="300"/>
          <w:jc w:val="center"/>
        </w:trPr>
        <w:tc>
          <w:tcPr>
            <w:tcW w:w="4374" w:type="dxa"/>
            <w:gridSpan w:val="3"/>
            <w:noWrap/>
          </w:tcPr>
          <w:p w:rsidRPr="00ED2D21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21">
              <w:rPr>
                <w:rFonts w:ascii="Times New Roman" w:hAnsi="Times New Roman" w:cs="Times New Roman"/>
                <w:b/>
                <w:sz w:val="20"/>
                <w:szCs w:val="20"/>
              </w:rPr>
              <w:t>UKUPNO</w:t>
            </w:r>
          </w:p>
        </w:tc>
        <w:tc>
          <w:tcPr>
            <w:tcW w:w="1858" w:type="dxa"/>
            <w:noWrap/>
          </w:tcPr>
          <w:p w:rsidRPr="00ED2D21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331.321.391,09 kn</w:t>
            </w:r>
          </w:p>
        </w:tc>
        <w:tc>
          <w:tcPr>
            <w:tcW w:w="1827" w:type="dxa"/>
            <w:noWrap/>
          </w:tcPr>
          <w:p w:rsidRPr="00ED2D21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288.426.383,33</w:t>
            </w:r>
            <w:r w:rsidRPr="00ED2D21" w:rsidR="004F72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kn</w:t>
            </w:r>
          </w:p>
          <w:p w:rsidRPr="00ED2D21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Pr="00ED2D21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42.895.007,76 kn</w:t>
            </w:r>
          </w:p>
        </w:tc>
      </w:tr>
    </w:tbl>
    <w:p w:rsidR="004F729A" w:rsidP="00456F37" w:rsidRDefault="004F729A">
      <w:pPr>
        <w:spacing w:after="0" w:line="240" w:lineRule="auto"/>
        <w:rPr>
          <w:rFonts w:ascii="Times New Roman" w:hAnsi="Times New Roman" w:cs="Times New Roman"/>
        </w:rPr>
      </w:pPr>
    </w:p>
    <w:p w:rsidR="004F729A" w:rsidP="00456F37" w:rsidRDefault="004F729A">
      <w:pPr>
        <w:spacing w:after="0" w:line="240" w:lineRule="auto"/>
        <w:rPr>
          <w:rFonts w:ascii="Times New Roman" w:hAnsi="Times New Roman" w:cs="Times New Roman"/>
        </w:rPr>
      </w:pPr>
    </w:p>
    <w:p w:rsidRPr="004F729A" w:rsidR="00E73D2D" w:rsidP="00456F37" w:rsidRDefault="004F7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F729A">
        <w:rPr>
          <w:rFonts w:ascii="Times New Roman" w:hAnsi="Times New Roman" w:cs="Times New Roman"/>
          <w:sz w:val="24"/>
          <w:szCs w:val="24"/>
          <w:u w:val="single"/>
        </w:rPr>
        <w:t>ZBIRNO</w:t>
      </w:r>
    </w:p>
    <w:tbl>
      <w:tblPr>
        <w:tblpPr w:leftFromText="180" w:rightFromText="180" w:vertAnchor="text" w:horzAnchor="margin" w:tblpXSpec="center" w:tblpY="176"/>
        <w:tblW w:w="9185" w:type="dxa"/>
        <w:tblLayout w:type="fixed"/>
        <w:tblLook w:firstRow="1" w:lastRow="0" w:firstColumn="1" w:lastColumn="0" w:noHBand="0" w:noVBand="1" w:val="04A0"/>
      </w:tblPr>
      <w:tblGrid>
        <w:gridCol w:w="3397"/>
        <w:gridCol w:w="1790"/>
        <w:gridCol w:w="2125"/>
        <w:gridCol w:w="1873"/>
      </w:tblGrid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ukupno prijavljene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ukupno priznate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bCs/>
                <w:sz w:val="20"/>
                <w:szCs w:val="20"/>
              </w:rPr>
              <w:t>ukupno osporene</w:t>
            </w:r>
          </w:p>
        </w:tc>
      </w:tr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bCs/>
                <w:sz w:val="20"/>
                <w:szCs w:val="20"/>
              </w:rPr>
              <w:t>Tražbine prvog višeg isplatnog reda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38.884.124,98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29.288.002,50 kn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(75%)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9.596.122,48 kn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(25</w:t>
            </w:r>
            <w:r w:rsidR="00D76F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Tražbine drugog višeg isplatnog reda 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331.321.391,09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BB31A5" w:rsidR="00BB31A5" w:rsidP="00BB31A5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31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288.426.383,33 kn</w:t>
            </w:r>
          </w:p>
          <w:p w:rsidRPr="00BB31A5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31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(87%)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BB31A5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A5">
              <w:rPr>
                <w:rFonts w:ascii="Times New Roman" w:hAnsi="Times New Roman" w:cs="Times New Roman"/>
                <w:sz w:val="20"/>
                <w:szCs w:val="20"/>
              </w:rPr>
              <w:t xml:space="preserve">42.895.007,76 kn </w:t>
            </w:r>
            <w:r w:rsidRPr="00BB31A5" w:rsidR="004F729A">
              <w:rPr>
                <w:rFonts w:ascii="Times New Roman" w:hAnsi="Times New Roman" w:cs="Times New Roman"/>
                <w:sz w:val="20"/>
                <w:szCs w:val="20"/>
              </w:rPr>
              <w:t>(13%)</w:t>
            </w:r>
          </w:p>
        </w:tc>
      </w:tr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bCs/>
                <w:sz w:val="20"/>
                <w:szCs w:val="20"/>
              </w:rPr>
              <w:t>Sve tražbine ukupno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sz w:val="20"/>
                <w:szCs w:val="20"/>
              </w:rPr>
              <w:t>370.205.516,07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317.714.385,83</w:t>
            </w:r>
            <w:r w:rsidRPr="004F729A" w:rsidR="004F729A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D76FED" w:rsidRDefault="00BB31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52.491.130,24</w:t>
            </w:r>
            <w:r w:rsidRPr="004F729A" w:rsidR="004F72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kn</w:t>
            </w:r>
          </w:p>
        </w:tc>
      </w:tr>
      <w:tr w:rsidRPr="004F729A" w:rsidR="004F729A" w:rsidTr="004F729A">
        <w:trPr>
          <w:trHeight w:val="300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729A">
              <w:rPr>
                <w:rFonts w:ascii="Times New Roman" w:hAnsi="Times New Roman" w:cs="Times New Roman"/>
                <w:bCs/>
                <w:sz w:val="20"/>
                <w:szCs w:val="20"/>
              </w:rPr>
              <w:t>Sve tražbine ukupno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(u postocima)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456F37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BB31A5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B31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4F729A" w:rsidR="004F729A" w:rsidP="00BB31A5" w:rsidRDefault="004F72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B31A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</w:tr>
    </w:tbl>
    <w:p w:rsidR="00BB4EC9" w:rsidP="00456F37" w:rsidRDefault="00BB4EC9">
      <w:pPr>
        <w:spacing w:after="0" w:line="240" w:lineRule="auto"/>
        <w:rPr>
          <w:rFonts w:ascii="Times New Roman" w:hAnsi="Times New Roman" w:cs="Times New Roman"/>
        </w:rPr>
      </w:pPr>
    </w:p>
    <w:p w:rsidRPr="00456F37" w:rsidR="00456F37" w:rsidP="00456F37" w:rsidRDefault="0045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56F37" w:rsidR="00456F37" w:rsidP="00456F37" w:rsidRDefault="00456F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6F37">
        <w:rPr>
          <w:rFonts w:ascii="Times New Roman" w:hAnsi="Times New Roman" w:cs="Times New Roman"/>
          <w:sz w:val="24"/>
          <w:szCs w:val="24"/>
        </w:rPr>
        <w:t>U Pazinu, 1</w:t>
      </w:r>
      <w:r w:rsidR="00023761">
        <w:rPr>
          <w:rFonts w:ascii="Times New Roman" w:hAnsi="Times New Roman" w:cs="Times New Roman"/>
          <w:sz w:val="24"/>
          <w:szCs w:val="24"/>
        </w:rPr>
        <w:t>3</w:t>
      </w:r>
      <w:r w:rsidRPr="00456F37">
        <w:rPr>
          <w:rFonts w:ascii="Times New Roman" w:hAnsi="Times New Roman" w:cs="Times New Roman"/>
          <w:sz w:val="24"/>
          <w:szCs w:val="24"/>
        </w:rPr>
        <w:t>. rujna 2019. godine</w:t>
      </w:r>
    </w:p>
    <w:p w:rsidRPr="00456F37" w:rsidR="00456F37" w:rsidP="00456F37" w:rsidRDefault="0045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56F37" w:rsidR="00456F37" w:rsidP="00456F37" w:rsidRDefault="00456F37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456F37">
        <w:rPr>
          <w:rFonts w:ascii="Times New Roman" w:hAnsi="Times New Roman" w:cs="Times New Roman"/>
          <w:sz w:val="24"/>
          <w:szCs w:val="24"/>
        </w:rPr>
        <w:t>Stečajna sutkinja:</w:t>
      </w:r>
    </w:p>
    <w:p w:rsidRPr="00456F37" w:rsidR="00456F37" w:rsidP="00456F37" w:rsidRDefault="00456F37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456F37">
        <w:rPr>
          <w:rFonts w:ascii="Times New Roman" w:hAnsi="Times New Roman" w:cs="Times New Roman"/>
          <w:sz w:val="24"/>
          <w:szCs w:val="24"/>
        </w:rPr>
        <w:t>Tijana Licul</w:t>
      </w:r>
    </w:p>
    <w:p w:rsidRPr="00456F37" w:rsidR="00456F37" w:rsidP="00456F37" w:rsidRDefault="0045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56F37" w:rsidR="00456F37" w:rsidP="00456F37" w:rsidRDefault="0045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F37">
        <w:rPr>
          <w:rFonts w:ascii="Times New Roman" w:hAnsi="Times New Roman" w:cs="Times New Roman"/>
          <w:sz w:val="24"/>
          <w:szCs w:val="24"/>
        </w:rPr>
        <w:t>DNA:</w:t>
      </w:r>
    </w:p>
    <w:p w:rsidRPr="00456F37" w:rsidR="00456F37" w:rsidP="00456F37" w:rsidRDefault="0045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F37">
        <w:rPr>
          <w:rFonts w:ascii="Times New Roman" w:hAnsi="Times New Roman" w:cs="Times New Roman"/>
          <w:sz w:val="24"/>
          <w:szCs w:val="24"/>
        </w:rPr>
        <w:t>e-oglasna ploča</w:t>
      </w:r>
    </w:p>
    <w:sectPr w:rsidRPr="00456F37" w:rsidR="00456F37" w:rsidSect="00BB31A5"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2FB4" w:rsidP="00456F37" w:rsidRDefault="00742FB4">
      <w:pPr>
        <w:spacing w:after="0" w:line="240" w:lineRule="auto"/>
      </w:pPr>
      <w:r>
        <w:separator/>
      </w:r>
    </w:p>
  </w:endnote>
  <w:endnote w:type="continuationSeparator" w:id="0">
    <w:p w:rsidR="00742FB4" w:rsidP="00456F37" w:rsidRDefault="00742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2FB4" w:rsidP="00456F37" w:rsidRDefault="00742FB4">
      <w:pPr>
        <w:spacing w:after="0" w:line="240" w:lineRule="auto"/>
      </w:pPr>
      <w:r>
        <w:separator/>
      </w:r>
    </w:p>
  </w:footnote>
  <w:footnote w:type="continuationSeparator" w:id="0">
    <w:p w:rsidR="00742FB4" w:rsidP="00456F37" w:rsidRDefault="00742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641207"/>
      <w:docPartObj>
        <w:docPartGallery w:val="Page Numbers (Top of Page)"/>
        <w:docPartUnique/>
      </w:docPartObj>
    </w:sdtPr>
    <w:sdtEndPr/>
    <w:sdtContent>
      <w:p w:rsidR="00742FB4" w:rsidP="00456F37" w:rsidRDefault="00742FB4">
        <w:pPr>
          <w:pStyle w:val="Zaglavlje"/>
          <w:tabs>
            <w:tab w:val="clear" w:pos="4536"/>
          </w:tabs>
          <w:ind w:firstLine="4248"/>
          <w:jc w:val="center"/>
        </w:pPr>
        <w:r w:rsidRPr="00456F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6F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6F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7A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6F37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023761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023761">
          <w:rPr>
            <w:rFonts w:ascii="Times New Roman" w:hAnsi="Times New Roman" w:cs="Times New Roman"/>
            <w:sz w:val="24"/>
            <w:szCs w:val="24"/>
          </w:rPr>
          <w:tab/>
          <w:t>Posl. broj: 4 St-117/19-74</w:t>
        </w:r>
      </w:p>
    </w:sdtContent>
  </w:sdt>
  <w:p w:rsidR="00742FB4" w:rsidRDefault="00742FB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FB4" w:rsidP="00456F37" w:rsidRDefault="00023761">
    <w:pPr>
      <w:pStyle w:val="Zaglavlje"/>
      <w:jc w:val="right"/>
    </w:pPr>
    <w:r>
      <w:rPr>
        <w:rFonts w:ascii="Times New Roman" w:hAnsi="Times New Roman" w:cs="Times New Roman"/>
        <w:sz w:val="24"/>
        <w:szCs w:val="24"/>
      </w:rPr>
      <w:t>Posl. broj: 4 St-117/19-74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F4F3E1A"/>
    <w:multiLevelType w:val="hybridMultilevel"/>
    <w:tmpl w:val="696A98D0"/>
    <w:lvl w:ilvl="0" w:tplc="EBC6B528">
      <w:start w:val="4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66"/>
    <w:rsid w:val="00023761"/>
    <w:rsid w:val="0014349B"/>
    <w:rsid w:val="001D65D3"/>
    <w:rsid w:val="003C2F82"/>
    <w:rsid w:val="00456F37"/>
    <w:rsid w:val="004B3223"/>
    <w:rsid w:val="004F729A"/>
    <w:rsid w:val="005430C4"/>
    <w:rsid w:val="00622AED"/>
    <w:rsid w:val="006A23A8"/>
    <w:rsid w:val="00742FB4"/>
    <w:rsid w:val="00932E2B"/>
    <w:rsid w:val="009A63C4"/>
    <w:rsid w:val="00A24433"/>
    <w:rsid w:val="00A63C4A"/>
    <w:rsid w:val="00A97DFE"/>
    <w:rsid w:val="00BB31A5"/>
    <w:rsid w:val="00BB4EC9"/>
    <w:rsid w:val="00BC2F13"/>
    <w:rsid w:val="00D5655C"/>
    <w:rsid w:val="00D76FED"/>
    <w:rsid w:val="00D87A45"/>
    <w:rsid w:val="00E73D2D"/>
    <w:rsid w:val="00EA0E67"/>
    <w:rsid w:val="00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AABCCE3"/>
  <w15:docId w15:val="{B9AE9357-E552-41D7-A11B-BC8D4A3140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3006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F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729A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56F37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56F3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56F37"/>
  </w:style>
  <w:style w:type="paragraph" w:styleId="Podnoje">
    <w:name w:val="footer"/>
    <w:basedOn w:val="Normal"/>
    <w:link w:val="PodnojeChar"/>
    <w:uiPriority w:val="99"/>
    <w:unhideWhenUsed/>
    <w:rsid w:val="00456F3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56F37"/>
  </w:style>
  <w:style w:type="character" w:styleId="Tekstrezerviranogmjesta">
    <w:name w:val="Placeholder Text"/>
    <w:basedOn w:val="Zadanifontodlomka"/>
    <w:uiPriority w:val="99"/>
    <w:semiHidden/>
    <w:rsid w:val="000237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376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761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376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376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25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6199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12. rujna 2019.</izvorni_sadrzaj>
    <derivirana_varijabla naziv="DomainObject.PredzadnjaOdlukaIzPredmeta.DatumDonosenjaOdluke_1">12. rujna 2019.</derivirana_varijabla>
  </DomainObject.PredzadnjaOdlukaIzPredmeta.DatumDonosenjaOdluke>
  <DomainObject.PredzadnjaOdlukaIzPredmeta.Oznaka>
    <izvorni_sadrzaj>St-117/2019-69</izvorni_sadrzaj>
    <derivirana_varijabla naziv="DomainObject.PredzadnjaOdlukaIzPredmeta.Oznaka_1">St-117/2019-69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70460-D1C3-4611-8EE1-214EA72243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15</properties:Pages>
  <properties:Words>4991</properties:Words>
  <properties:Characters>28068</properties:Characters>
  <properties:Lines>3133</properties:Lines>
  <properties:Paragraphs>2804</properties:Paragraphs>
  <properties:TotalTime>243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2019-09-05T06:56:00Z</dcterms:created>
  <dc:creator>Tijana Licul</dc:creator>
  <dc:description/>
  <cp:keywords/>
  <cp:lastModifiedBy>Sanja Prodan</cp:lastModifiedBy>
  <cp:lastPrinted>2019-09-13T10:03:00Z</cp:lastPrinted>
  <dcterms:modified xmlns:xsi="http://www.w3.org/2001/XMLSchema-instance" xsi:type="dcterms:W3CDTF">2019-09-13T10:03:00Z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(st11719, strojogradnja.docx)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15</vt:i4>
  </prop:property>
</prop:Properties>
</file>