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6353" w14:paraId="3af6353" w:rsidRDefault="004A3868" w:rsidP="004A3868" w:rsidR="004A3868">
      <w:pPr>
        <w:jc w:val="right"/>
        <w15:collapsed w:val="false"/>
      </w:pPr>
      <w:r>
        <w:t>Broj: 6 St-</w:t>
      </w:r>
      <w:r w:rsidR="0058748B">
        <w:t>104/16-10</w:t>
      </w:r>
    </w:p>
    <w:p w:rsidRDefault="0058748B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4A3868" w:rsidP="004A3868" w:rsidR="004A3868">
      <w:pPr>
        <w:jc w:val="center"/>
      </w:pPr>
    </w:p>
    <w:p w:rsidRDefault="006247C8" w:rsidP="004A3868" w:rsidR="006247C8">
      <w:pPr>
        <w:jc w:val="center"/>
      </w:pPr>
    </w:p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58748B" w:rsidRPr="0058748B">
        <w:rPr>
          <w:b/>
        </w:rPr>
        <w:t>VIRGA d.o.o. proizvodnja, trgovina i poljoprivredne usluge, Široko Polje, Đakovačka 25, MBS: 030004077, OIB: 08911178518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58748B">
        <w:t>8. lipnja</w:t>
      </w:r>
      <w:r w:rsidR="00EC7990">
        <w:t xml:space="preserve"> 2016.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58748B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58748B" w:rsidRPr="0058748B">
        <w:rPr>
          <w:b/>
        </w:rPr>
        <w:t>VIRGA d.o.o. proizvodnja, trgovina i poljoprivredne usluge, Široko Polje, Đakovačka 25, MBS: 030004077, OIB: 08911178518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58748B">
        <w:t>15. siječnja</w:t>
      </w:r>
      <w:r w:rsidR="00313597">
        <w:t xml:space="preserve"> 2016.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C71FF8">
        <w:t>23</w:t>
      </w:r>
      <w:r w:rsidR="0048779D">
        <w:t>. ožujka</w:t>
      </w:r>
      <w:r w:rsidR="006247C8">
        <w:t xml:space="preserve"> 2016. g.</w:t>
      </w:r>
      <w:r>
        <w:t xml:space="preserve"> oglas od </w:t>
      </w:r>
      <w:r w:rsidR="00C71FF8">
        <w:t>23</w:t>
      </w:r>
      <w:r w:rsidR="0048779D">
        <w:t>. ožujka</w:t>
      </w:r>
      <w:r w:rsidR="006247C8">
        <w:t xml:space="preserve"> 2016.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B04AB5" w:rsidP="00AF7AAE" w:rsidR="00AF7AAE">
      <w:pPr>
        <w:ind w:firstLine="720"/>
        <w:jc w:val="both"/>
      </w:pPr>
      <w:r>
        <w:t xml:space="preserve">Uz podnesak od </w:t>
      </w:r>
      <w:r w:rsidR="0058748B">
        <w:t>24. svibnja</w:t>
      </w:r>
      <w:r w:rsidR="00EC7990">
        <w:t xml:space="preserve"> 2016. g.</w:t>
      </w:r>
      <w:r>
        <w:t xml:space="preserve"> </w:t>
      </w:r>
      <w:r w:rsidR="0058748B" w:rsidRPr="0058748B">
        <w:t xml:space="preserve">Granolio d.d. Zagreb, </w:t>
      </w:r>
      <w:proofErr w:type="spellStart"/>
      <w:r w:rsidR="0058748B" w:rsidRPr="0058748B">
        <w:t>Budmanijeva</w:t>
      </w:r>
      <w:proofErr w:type="spellEnd"/>
      <w:r w:rsidR="0058748B" w:rsidRPr="0058748B">
        <w:t xml:space="preserve"> 5, OIB: 59064993527 zastupan po punomoćniku – odvjetniku</w:t>
      </w:r>
      <w:r w:rsidR="0058748B">
        <w:t xml:space="preserve"> je</w:t>
      </w:r>
      <w:r>
        <w:t xml:space="preserve"> na </w:t>
      </w:r>
      <w:r w:rsidR="00E87FD6">
        <w:t xml:space="preserve">propisanom </w:t>
      </w:r>
      <w:r>
        <w:t>obrascu podni</w:t>
      </w:r>
      <w:r w:rsidR="0058748B">
        <w:t xml:space="preserve">o </w:t>
      </w:r>
      <w:r>
        <w:t xml:space="preserve"> prijedlog za otvaranje stečajnog postupka budući </w:t>
      </w:r>
      <w:r w:rsidR="001F3B52">
        <w:t xml:space="preserve">da imaju status </w:t>
      </w:r>
      <w:r w:rsidR="00EC7990">
        <w:t>stečajnog</w:t>
      </w:r>
      <w:r w:rsidR="001F3B52">
        <w:t xml:space="preserve"> vjerovnika</w:t>
      </w:r>
      <w:r w:rsidR="00E87FD6">
        <w:t xml:space="preserve"> temeljem</w:t>
      </w:r>
      <w:r w:rsidR="00AF7AAE">
        <w:t xml:space="preserve"> pravomoćnog i ovršnog rješenja o ovrsi na temelju vjerodostojne isprave javnog bilježnika Lidija Perić poslovni broj </w:t>
      </w:r>
      <w:proofErr w:type="spellStart"/>
      <w:r w:rsidR="00AF7AAE">
        <w:t>Ovrv</w:t>
      </w:r>
      <w:proofErr w:type="spellEnd"/>
      <w:r w:rsidR="00AF7AAE">
        <w:t xml:space="preserve">-1498/15 od 23. listopada 2015. g. radi </w:t>
      </w:r>
    </w:p>
    <w:p w:rsidRDefault="00AF7AAE" w:rsidP="00AF7AAE" w:rsidR="00AF7AAE">
      <w:pPr>
        <w:jc w:val="both"/>
      </w:pPr>
    </w:p>
    <w:p w:rsidRDefault="00AF7AAE" w:rsidP="00AF7AAE" w:rsidR="00AF7AAE">
      <w:pPr>
        <w:jc w:val="right"/>
      </w:pPr>
      <w:r>
        <w:t>Broj: 6 St-104/16-10</w:t>
      </w:r>
    </w:p>
    <w:p w:rsidRDefault="00AF7AAE" w:rsidP="00AF7AAE" w:rsidR="00AF7AAE">
      <w:pPr>
        <w:jc w:val="both"/>
      </w:pPr>
    </w:p>
    <w:p w:rsidRDefault="00AF7AAE" w:rsidP="00AF7AAE" w:rsidR="00AF7AAE">
      <w:pPr>
        <w:jc w:val="both"/>
      </w:pPr>
    </w:p>
    <w:p w:rsidRDefault="00AF7AAE" w:rsidP="00AF7AAE" w:rsidR="00AF7AAE">
      <w:pPr>
        <w:jc w:val="both"/>
      </w:pPr>
    </w:p>
    <w:p w:rsidRDefault="00AF7AAE" w:rsidP="00AF7AAE" w:rsidR="001F3B52">
      <w:pPr>
        <w:jc w:val="both"/>
      </w:pPr>
      <w:r>
        <w:t>naplate novčane tražbine u iznosu od 340.467,25 kn a dužnik u Očevidniku redoslijeda osnova za plaćanje FINE ima evidentirane neizvršene osnove za plaćanje u neprekinutom razdoblju od 120 dana</w:t>
      </w:r>
      <w:r w:rsidR="00E87FD6">
        <w:t xml:space="preserve"> </w:t>
      </w:r>
      <w:r w:rsidR="001F3B52">
        <w:t>te je valjalo sukladno čl. 433 SZ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BF2EA1">
      <w:pPr>
        <w:ind w:firstLine="720"/>
        <w:jc w:val="both"/>
      </w:pPr>
      <w:r>
        <w:t xml:space="preserve"> </w:t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4392F">
        <w:rPr>
          <w:bCs/>
        </w:rPr>
        <w:t>8</w:t>
      </w:r>
      <w:r w:rsidR="00AF7AAE">
        <w:rPr>
          <w:bCs/>
        </w:rPr>
        <w:t>. lipanj</w:t>
      </w:r>
      <w:r w:rsidR="00EC7990">
        <w:rPr>
          <w:bCs/>
        </w:rPr>
        <w:t xml:space="preserve"> 2016.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B75497">
      <w:pPr>
        <w:numPr>
          <w:ilvl w:val="0"/>
          <w:numId w:val="2"/>
        </w:numPr>
        <w:jc w:val="both"/>
      </w:pPr>
      <w:r>
        <w:t xml:space="preserve">ŽDO </w:t>
      </w:r>
      <w:r w:rsidR="00AF7AAE">
        <w:t>Osijek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8D21F8" w:rsidP="001F3B52" w:rsidR="00AF7AAE">
      <w:pPr>
        <w:numPr>
          <w:ilvl w:val="0"/>
          <w:numId w:val="2"/>
        </w:numPr>
        <w:jc w:val="both"/>
      </w:pPr>
      <w:r>
        <w:t>dužnik</w:t>
      </w:r>
    </w:p>
    <w:p w:rsidRDefault="00AF7AAE" w:rsidP="001F3B52" w:rsidR="008D21F8">
      <w:pPr>
        <w:numPr>
          <w:ilvl w:val="0"/>
          <w:numId w:val="2"/>
        </w:numPr>
        <w:jc w:val="both"/>
      </w:pPr>
      <w:r>
        <w:t>za predlagatelja-vjerovnika – pun- Snježana Popović odvjetnica iz Osijeka, Park k. P. Krešimira IV 1/II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AF7AAE">
        <w:t>vjerovnika od 24.5.2016. g.</w:t>
      </w:r>
      <w:r>
        <w:t xml:space="preserve"> (str.</w:t>
      </w:r>
      <w:r w:rsidR="00AF7AAE">
        <w:t xml:space="preserve"> 7,</w:t>
      </w:r>
      <w:r>
        <w:t xml:space="preserve"> </w:t>
      </w:r>
      <w:r w:rsidR="00AF7AAE">
        <w:t>18 i 19</w:t>
      </w:r>
      <w:r w:rsidR="0048779D">
        <w:t xml:space="preserve">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14392F">
        <w:t>8.7.</w:t>
      </w:r>
      <w:bookmarkStart w:name="_GoBack" w:id="0"/>
      <w:bookmarkEnd w:id="0"/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247C8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247C8" w:rsidP="006247C8" w:rsidR="002E4934" w:rsidRPr="00EF33B5">
      <w:pPr>
        <w:jc w:val="both"/>
      </w:pPr>
      <w:r>
        <w:t xml:space="preserve">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</w:t>
      </w:r>
      <w:proofErr w:type="spellStart"/>
      <w:r w:rsidRPr="00EF33B5">
        <w:t>otpravka</w:t>
      </w:r>
      <w:proofErr w:type="spellEnd"/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4D" w:rsidP="004A3868" w:rsidR="0033094D">
      <w:r>
        <w:separator/>
      </w:r>
    </w:p>
  </w:endnote>
  <w:endnote w:id="0" w:type="continuationSeparator">
    <w:p w:rsidRDefault="0033094D" w:rsidP="004A3868" w:rsidR="00330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4D" w:rsidP="004A3868" w:rsidR="0033094D">
      <w:r>
        <w:separator/>
      </w:r>
    </w:p>
  </w:footnote>
  <w:footnote w:id="0" w:type="continuationSeparator">
    <w:p w:rsidRDefault="0033094D" w:rsidP="004A3868" w:rsidR="00330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392F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2F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094D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8748B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61EE6"/>
    <w:rsid w:val="00782257"/>
    <w:rsid w:val="007C1C95"/>
    <w:rsid w:val="007C2112"/>
    <w:rsid w:val="007F551F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B00D7"/>
    <w:rsid w:val="009E2A56"/>
    <w:rsid w:val="00A45F7B"/>
    <w:rsid w:val="00A819D4"/>
    <w:rsid w:val="00AA0272"/>
    <w:rsid w:val="00AF266F"/>
    <w:rsid w:val="00AF7AAE"/>
    <w:rsid w:val="00B04AB5"/>
    <w:rsid w:val="00B526C2"/>
    <w:rsid w:val="00B6174E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9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3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9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3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St-104/2016-10</izvorni_sadrzaj>
    <derivirana_varijabla naziv="DomainObject.Oznaka_1">St-104/2016-10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VIRGA d.o.o. proizvodnja, trgovina i poljoprivredne usluge</izvorni_sadrzaj>
    <derivirana_varijabla naziv="DomainObject.Predmet.ProtustrankaFormated_1">  VIRGA d.o.o. proizvodnja, trgovina i poljoprivredne usluge</derivirana_varijabla>
  </DomainObject.Predmet.ProtustrankaFormated>
  <DomainObject.Predmet.ProtustrankaFormatedOIB>
    <izvorni_sadrzaj>  VIRGA d.o.o. proizvodnja, trgovina i poljoprivredne usluge, OIB 08911178518</izvorni_sadrzaj>
    <derivirana_varijabla naziv="DomainObject.Predmet.ProtustrankaFormatedOIB_1">  VIRGA d.o.o. proizvodnja, trgovina i poljoprivredne usluge, OIB 08911178518</derivirana_varijabla>
  </DomainObject.Predmet.ProtustrankaFormatedOIB>
  <DomainObject.Predmet.ProtustrankaFormatedWithAdress>
    <izvorni_sadrzaj> VIRGA d.o.o. proizvodnja, trgovina i poljoprivredne usluge, Đakovačka 25, 31403 Široko Polje</izvorni_sadrzaj>
    <derivirana_varijabla naziv="DomainObject.Predmet.ProtustrankaFormatedWithAdress_1"> VIRGA d.o.o. proizvodnja, trgovina i poljoprivredne usluge, Đakovačka 25, 31403 Široko Polje</derivirana_varijabla>
  </DomainObject.Predmet.ProtustrankaFormatedWithAdress>
  <DomainObject.Predmet.ProtustrankaFormatedWithAdressOIB>
    <izvorni_sadrzaj> VIRGA d.o.o. proizvodnja, trgovina i poljoprivredne usluge, OIB 08911178518, Đakovačka 25, 31403 Široko Polje</izvorni_sadrzaj>
    <derivirana_varijabla naziv="DomainObject.Predmet.ProtustrankaFormatedWithAdressOIB_1"> VIRGA d.o.o. proizvodnja, trgovina i poljoprivredne usluge, OIB 08911178518, Đakovačka 25, 31403 Široko Polje</derivirana_varijabla>
  </DomainObject.Predmet.ProtustrankaFormatedWithAdressOIB>
  <DomainObject.Predmet.ProtustrankaWithAdress>
    <izvorni_sadrzaj>VIRGA d.o.o. proizvodnja, trgovina i poljoprivredne usluge Đakovačka 25, 31403 Široko Polje</izvorni_sadrzaj>
    <derivirana_varijabla naziv="DomainObject.Predmet.ProtustrankaWithAdress_1">VIRGA d.o.o. proizvodnja, trgovina i poljoprivredne usluge Đakovačka 25, 31403 Široko Polje</derivirana_varijabla>
  </DomainObject.Predmet.ProtustrankaWithAdress>
  <DomainObject.Predmet.ProtustrankaWithAdressOIB>
    <izvorni_sadrzaj>VIRGA d.o.o. proizvodnja, trgovina i poljoprivredne usluge, OIB 08911178518, Đakovačka 25, 31403 Široko Polje</izvorni_sadrzaj>
    <derivirana_varijabla naziv="DomainObject.Predmet.ProtustrankaWithAdressOIB_1">VIRGA d.o.o. proizvodnja, trgovina i poljoprivredne usluge, OIB 08911178518, Đakovačka 25, 31403 Široko Polje</derivirana_varijabla>
  </DomainObject.Predmet.ProtustrankaWithAdressOIB>
  <DomainObject.Predmet.ProtustrankaNazivFormated>
    <izvorni_sadrzaj>VIRGA d.o.o. proizvodnja, trgovina i poljoprivredne usluge</izvorni_sadrzaj>
    <derivirana_varijabla naziv="DomainObject.Predmet.ProtustrankaNazivFormated_1">VIRGA d.o.o. proizvodnja, trgovina i poljoprivredne usluge</derivirana_varijabla>
  </DomainObject.Predmet.ProtustrankaNazivFormated>
  <DomainObject.Predmet.ProtustrankaNazivFormatedOIB>
    <izvorni_sadrzaj>VIRGA d.o.o. proizvodnja, trgovina i poljoprivredne usluge, OIB 08911178518</izvorni_sadrzaj>
    <derivirana_varijabla naziv="DomainObject.Predmet.ProtustrankaNazivFormatedOIB_1">VIRGA d.o.o. proizvodnja, trgovina i poljoprivredne usluge, OIB 08911178518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Granolio d.d. za proizvodnju, trgovinu i usluge</izvorni_sadrzaj>
    <derivirana_varijabla naziv="DomainObject.Predmet.StrankaFormated_1">  FINA RC OSIJEK; Granolio d.d. za proizvodnju, trgovinu i usluge</derivirana_varijabla>
  </DomainObject.Predmet.StrankaFormated>
  <DomainObject.Predmet.StrankaFormatedOIB>
    <izvorni_sadrzaj>  FINA RC OSIJEK, OIB 85821130368; Granolio d.d. za proizvodnju, trgovinu i usluge, OIB 59064993527</izvorni_sadrzaj>
    <derivirana_varijabla naziv="DomainObject.Predmet.StrankaFormatedOIB_1">  FINA RC OSIJEK, OIB 85821130368; Granolio d.d. za proizvodnju, trgovinu i usluge, OIB 59064993527</derivirana_varijabla>
  </DomainObject.Predmet.StrankaFormatedOIB>
  <DomainObject.Predmet.StrankaFormatedWithAdress>
    <izvorni_sadrzaj> FINA RC OSIJEK; Granolio d.d. za proizvodnju, trgovinu i usluge, Budmanijeva 5, 10000 Zagreb</izvorni_sadrzaj>
    <derivirana_varijabla naziv="DomainObject.Predmet.StrankaFormatedWithAdress_1"> FINA RC OSIJEK; Granolio d.d. za proizvodnju, trgovinu i usluge, Budmanijeva 5, 10000 Zagreb</derivirana_varijabla>
  </DomainObject.Predmet.StrankaFormatedWithAdress>
  <DomainObject.Predmet.StrankaFormatedWithAdressOIB>
    <izvorni_sadrzaj> FINA RC OSIJEK, OIB 85821130368; Granolio d.d. za proizvodnju, trgovinu i usluge, OIB 59064993527, Budmanijeva 5, 10000 Zagreb</izvorni_sadrzaj>
    <derivirana_varijabla naziv="DomainObject.Predmet.StrankaFormatedWithAdressOIB_1"> FINA RC OSIJEK, OIB 85821130368; Granolio d.d. za proizvodnju, trgovinu i usluge, OIB 59064993527, Budmanijeva 5, 10000 Zagreb</derivirana_varijabla>
  </DomainObject.Predmet.StrankaFormatedWithAdressOIB>
  <DomainObject.Predmet.StrankaWithAdress>
    <izvorni_sadrzaj>FINA RC OSIJEK ,Granolio d.d. za proizvodnju, trgovinu i usluge Budmanijeva 5,10000 Zagreb</izvorni_sadrzaj>
    <derivirana_varijabla naziv="DomainObject.Predmet.StrankaWithAdress_1">FINA RC OSIJEK ,Granolio d.d. za proizvodnju, trgovinu i usluge Budmanijeva 5,10000 Zagreb</derivirana_varijabla>
  </DomainObject.Predmet.StrankaWithAdress>
  <DomainObject.Predmet.StrankaWithAdressOIB>
    <izvorni_sadrzaj>FINA RC OSIJEK, OIB 85821130368,Granolio d.d. za proizvodnju, trgovinu i usluge, OIB 59064993527, Budmanijeva 5,10000 Zagreb</izvorni_sadrzaj>
    <derivirana_varijabla naziv="DomainObject.Predmet.StrankaWithAdressOIB_1">FINA RC OSIJEK, OIB 85821130368,Granolio d.d. za proizvodnju, trgovinu i usluge, OIB 59064993527, Budmanijeva 5,10000 Zagreb</derivirana_varijabla>
  </DomainObject.Predmet.StrankaWithAdressOIB>
  <DomainObject.Predmet.StrankaNazivFormated>
    <izvorni_sadrzaj>FINA RC OSIJEK,Granolio d.d. za proizvodnju, trgovinu i usluge</izvorni_sadrzaj>
    <derivirana_varijabla naziv="DomainObject.Predmet.StrankaNazivFormated_1">FINA RC OSIJEK,Granolio d.d. za proizvodnju, trgovinu i usluge</derivirana_varijabla>
  </DomainObject.Predmet.StrankaNazivFormated>
  <DomainObject.Predmet.StrankaNazivFormatedOIB>
    <izvorni_sadrzaj>FINA RC OSIJEK, OIB 85821130368,Granolio d.d. za proizvodnju, trgovinu i usluge, OIB 59064993527</izvorni_sadrzaj>
    <derivirana_varijabla naziv="DomainObject.Predmet.StrankaNazivFormatedOIB_1">FINA RC OSIJEK, OIB 85821130368,Granolio d.d. za proizvodnju, trgovinu i usluge, OIB 59064993527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Granolio d.d. za proizvodnju, trgovinu i usluge</item>
    </izvorni_sadrzaj>
    <derivirana_varijabla naziv="DomainObject.Predmet.StrankaListFormated_1">
      <item>FINA RC OSIJEK</item>
      <item>Granolio d.d. za proizvodnju, trgovinu i usluge</item>
    </derivirana_varijabla>
  </DomainObject.Predmet.StrankaListFormated>
  <DomainObject.Predmet.StrankaListFormatedOIB>
    <izvorni_sadrzaj>
      <item>FINA RC OSIJEK, OIB 85821130368</item>
      <item>Granolio d.d. za proizvodnju, trgovinu i usluge, OIB 59064993527</item>
    </izvorni_sadrzaj>
    <derivirana_varijabla naziv="DomainObject.Predmet.StrankaListFormatedOIB_1">
      <item>FINA RC OSIJEK, OIB 85821130368</item>
      <item>Granolio d.d. za proizvodnju, trgovinu i usluge, OIB 59064993527</item>
    </derivirana_varijabla>
  </DomainObject.Predmet.StrankaListFormatedOIB>
  <DomainObject.Predmet.StrankaListFormatedWithAdress>
    <izvorni_sadrzaj>
      <item>FINA RC OSIJEK</item>
      <item>Granolio d.d. za proizvodnju, trgovinu i usluge, Budmanijeva 5, 10000 Zagreb</item>
    </izvorni_sadrzaj>
    <derivirana_varijabla naziv="DomainObject.Predmet.StrankaListFormatedWithAdress_1">
      <item>FINA RC OSIJEK</item>
      <item>Granolio d.d. za proizvodnju, trgovinu i usluge, Budmanijeva 5, 10000 Zagreb</item>
    </derivirana_varijabla>
  </DomainObject.Predmet.StrankaListFormatedWithAdress>
  <DomainObject.Predmet.StrankaListFormatedWithAdressOIB>
    <izvorni_sadrzaj>
      <item>FINA RC OSIJEK, OIB 85821130368</item>
      <item>Granolio d.d. za proizvodnju, trgovinu i usluge, OIB 59064993527, Budmanijeva 5, 10000 Zagreb</item>
    </izvorni_sadrzaj>
    <derivirana_varijabla naziv="DomainObject.Predmet.StrankaListFormatedWithAdressOIB_1">
      <item>FINA RC OSIJEK, OIB 85821130368</item>
      <item>Granolio d.d. za proizvodnju, trgovinu i usluge, OIB 59064993527, Budmanijeva 5, 10000 Zagreb</item>
    </derivirana_varijabla>
  </DomainObject.Predmet.StrankaListFormatedWithAdressOIB>
  <DomainObject.Predmet.StrankaListNazivFormated>
    <izvorni_sadrzaj>
      <item>FINA RC OSIJEK</item>
      <item>Granolio d.d. za proizvodnju, trgovinu i usluge</item>
    </izvorni_sadrzaj>
    <derivirana_varijabla naziv="DomainObject.Predmet.StrankaListNazivFormated_1">
      <item>FINA RC OSIJEK</item>
      <item>Granolio d.d. za proizvodnju, trgovinu i usluge</item>
    </derivirana_varijabla>
  </DomainObject.Predmet.StrankaListNazivFormated>
  <DomainObject.Predmet.StrankaListNazivFormatedOIB>
    <izvorni_sadrzaj>
      <item>FINA RC OSIJEK, OIB 85821130368</item>
      <item>Granolio d.d. za proizvodnju, trgovinu i usluge, OIB 59064993527</item>
    </izvorni_sadrzaj>
    <derivirana_varijabla naziv="DomainObject.Predmet.StrankaListNazivFormatedOIB_1">
      <item>FINA RC OSIJEK, OIB 85821130368</item>
      <item>Granolio d.d. za proizvodnju, trgovinu i usluge, OIB 59064993527</item>
    </derivirana_varijabla>
  </DomainObject.Predmet.StrankaListNazivFormatedOIB>
  <DomainObject.Predmet.ProtuStrankaListFormated>
    <izvorni_sadrzaj>
      <item>VIRGA d.o.o. proizvodnja, trgovina i poljoprivredne usluge</item>
    </izvorni_sadrzaj>
    <derivirana_varijabla naziv="DomainObject.Predmet.ProtuStrankaListFormated_1">
      <item>VIRGA d.o.o. proizvodnja, trgovina i poljoprivredne usluge</item>
    </derivirana_varijabla>
  </DomainObject.Predmet.ProtuStrankaListFormated>
  <DomainObject.Predmet.ProtuStrankaListFormatedOIB>
    <izvorni_sadrzaj>
      <item>VIRGA d.o.o. proizvodnja, trgovina i poljoprivredne usluge, OIB 08911178518</item>
    </izvorni_sadrzaj>
    <derivirana_varijabla naziv="DomainObject.Predmet.ProtuStrankaListFormatedOIB_1">
      <item>VIRGA d.o.o. proizvodnja, trgovina i poljoprivredne usluge, OIB 08911178518</item>
    </derivirana_varijabla>
  </DomainObject.Predmet.ProtuStrankaListFormatedOIB>
  <DomainObject.Predmet.ProtuStrankaListFormatedWithAdress>
    <izvorni_sadrzaj>
      <item>VIRGA d.o.o. proizvodnja, trgovina i poljoprivredne usluge, Đakovačka 25, 31403 Široko Polje</item>
    </izvorni_sadrzaj>
    <derivirana_varijabla naziv="DomainObject.Predmet.ProtuStrankaListFormatedWithAdress_1">
      <item>VIRGA d.o.o. proizvodnja, trgovina i poljoprivredne usluge, Đakovačka 25, 31403 Široko Polje</item>
    </derivirana_varijabla>
  </DomainObject.Predmet.ProtuStrankaListFormatedWithAdress>
  <DomainObject.Predmet.ProtuStrankaListFormatedWithAdressOIB>
    <izvorni_sadrzaj>
      <item>VIRGA d.o.o. proizvodnja, trgovina i poljoprivredne usluge, OIB 08911178518, Đakovačka 25, 31403 Široko Polje</item>
    </izvorni_sadrzaj>
    <derivirana_varijabla naziv="DomainObject.Predmet.ProtuStrankaListFormatedWithAdressOIB_1">
      <item>VIRGA d.o.o. proizvodnja, trgovina i poljoprivredne usluge, OIB 08911178518, Đakovačka 25, 31403 Široko Polje</item>
    </derivirana_varijabla>
  </DomainObject.Predmet.ProtuStrankaListFormatedWithAdressOIB>
  <DomainObject.Predmet.ProtuStrankaListNazivFormated>
    <izvorni_sadrzaj>
      <item>VIRGA d.o.o. proizvodnja, trgovina i poljoprivredne usluge</item>
    </izvorni_sadrzaj>
    <derivirana_varijabla naziv="DomainObject.Predmet.ProtuStrankaListNazivFormated_1">
      <item>VIRGA d.o.o. proizvodnja, trgovina i poljoprivredne usluge</item>
    </derivirana_varijabla>
  </DomainObject.Predmet.ProtuStrankaListNazivFormated>
  <DomainObject.Predmet.ProtuStrankaListNazivFormatedOIB>
    <izvorni_sadrzaj>
      <item>VIRGA d.o.o. proizvodnja, trgovina i poljoprivredne usluge, OIB 08911178518</item>
    </izvorni_sadrzaj>
    <derivirana_varijabla naziv="DomainObject.Predmet.ProtuStrankaListNazivFormatedOIB_1">
      <item>VIRGA d.o.o. proizvodnja, trgovina i poljoprivredne usluge, OIB 08911178518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St-104/2016-10</izvorni_sadrzaj>
    <derivirana_varijabla naziv="DomainObject.PoslovniBrojDokumenta_1">St-104/2016-10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VIRGA d.o.o. proizvodnja, trgovina i poljoprivredne usluge</izvorni_sadrzaj>
    <derivirana_varijabla naziv="DomainObject.Predmet.ProtustrankaIDrugi_1">VIRGA d.o.o. proizvodnja, trgovina i poljoprivredne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VIRGA d.o.o. proizvodnja, trgovina i poljoprivredne usluge, OIB 08911178518, Đakovačka 25, 31403 Široko Polje</izvorni_sadrzaj>
    <derivirana_varijabla naziv="DomainObject.Predmet.ProtustrankaIDrugiAdressOIB_1">VIRGA d.o.o. proizvodnja, trgovina i poljoprivredne usluge, OIB 08911178518, Đakovačka 25,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VIRGA d.o.o. proizvodnja, trgovina i poljoprivredne usluge</item>
      <item>Granolio d.d. za proizvodnju, trgovinu i usluge</item>
    </izvorni_sadrzaj>
    <derivirana_varijabla naziv="DomainObject.Predmet.SudioniciListNaziv_1">
      <item>FINA RC OSIJEK</item>
      <item>VIRGA d.o.o. proizvodnja, trgovina i poljoprivredne usluge</item>
      <item>Granolio d.d. za proizvodnju, trgovinu i usluge</item>
    </derivirana_varijabla>
  </DomainObject.Predmet.SudioniciListNaziv>
  <DomainObject.Predmet.SudioniciListAdressOIB>
    <izvorni_sadrzaj>
      <item>FINA RC OSIJEK, OIB 85821130368</item>
      <item>VIRGA d.o.o. proizvodnja, trgovina i poljoprivredne usluge, OIB 08911178518, Đakovačka 25,31403 Široko Polje</item>
      <item>Granolio d.d. za proizvodnju, trgovinu i usluge, OIB 59064993527, Budmanijeva 5,10000 Zagreb</item>
    </izvorni_sadrzaj>
    <derivirana_varijabla naziv="DomainObject.Predmet.SudioniciListAdressOIB_1">
      <item>FINA RC OSIJEK, OIB 85821130368</item>
      <item>VIRGA d.o.o. proizvodnja, trgovina i poljoprivredne usluge, OIB 08911178518, Đakovačka 25,31403 Široko Polje</item>
      <item>Granolio d.d. za proizvodnju, trgovinu i usluge, OIB 59064993527,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08911178518</item>
      <item>, OIB 59064993527</item>
    </izvorni_sadrzaj>
    <derivirana_varijabla naziv="DomainObject.Predmet.SudioniciListNazivOIB_1">
      <item>, OIB 85821130368</item>
      <item>, OIB 08911178518</item>
      <item>, OIB 59064993527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4F0F1-D136-4920-AF6B-1F0A9BB79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2113</properties:Characters>
  <properties:Lines>121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2016-06-08T12:56:00Z</dcterms:created>
  <dc:creator>mkocijan</dc:creator>
  <cp:lastModifiedBy>Danijela Sekulić</cp:lastModifiedBy>
  <cp:lastPrinted>2016-06-09T06:58:00Z</cp:lastPrinted>
  <dcterms:modified xmlns:xsi="http://www.w3.org/2001/XMLSchema-instance" xsi:type="dcterms:W3CDTF">2016-06-09T06:59:00Z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St-104/2016-10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