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1054" w14:paraId="a4c1054" w:rsidRDefault="003A4D70" w:rsidP="00562E01" w:rsidR="00562E01">
      <w:pPr>
        <w:jc w:val="right"/>
        <w15:collapsed w:val="false"/>
      </w:pPr>
      <w:bookmarkStart w:name="_GoBack" w:id="0"/>
      <w:bookmarkEnd w:id="0"/>
      <w:r>
        <w:t>13 St-814/16-12</w:t>
      </w:r>
    </w:p>
    <w:p w:rsidRDefault="00562E01" w:rsidP="00562E01" w:rsidR="00562E01">
      <w:r>
        <w:rPr>
          <w:rStyle w:val="Naglaeno"/>
        </w:rPr>
        <w:t xml:space="preserve">             </w:t>
      </w:r>
      <w:r w:rsidR="00C12364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3A4D70">
        <w:t xml:space="preserve">Trgovački sud u Osijeku, po sucu Jadranki Herman, kao stečajnom sucu, povodom prijedloga FINANCIJSKE AGENCIJE ZAGREB, Regionalni centar Osijek, Podružnica Osijek, Lorenza Jegera 3, za otvaranje stečajnog  postupka nad dužnikom : </w:t>
      </w:r>
      <w:r w:rsidR="003A4D70">
        <w:rPr>
          <w:color w:val="000000"/>
        </w:rPr>
        <w:t>NEGATIV j.d.o.o. za trgovinu i usluge, Vukovar, Duga 55, MBS: 030130933, OIB: 61773706264</w:t>
      </w:r>
      <w:r w:rsidR="003A4D70">
        <w:t xml:space="preserve">, dana </w:t>
      </w:r>
      <w:r w:rsidR="00BB3212">
        <w:t xml:space="preserve">26. travnja </w:t>
      </w:r>
      <w:r w:rsidR="003A4D70">
        <w:t xml:space="preserve">2018.      </w:t>
      </w:r>
    </w:p>
    <w:p w:rsidRDefault="00562E01" w:rsidP="00EA06B9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BB3212">
        <w:rPr>
          <w:color w:val="000000"/>
        </w:rPr>
        <w:t>NEGATIV j.d.o.o. za trgovinu i usluge, Vukovar, Duga 55, MBS: 030130933, OIB: 61773706264</w:t>
      </w:r>
      <w:r>
        <w:t xml:space="preserve">, da u roku od 15 dana solidarno uplate na sudski depozit ovog suda broj HR31 2390 0011 3000 0020 </w:t>
      </w:r>
      <w:r w:rsidR="00BB3212">
        <w:t>0 s pozivom na broj HR05 272-814</w:t>
      </w:r>
      <w:r>
        <w:t xml:space="preserve">-16  kod Hrvatske poštanske banke iznos od </w:t>
      </w:r>
      <w:r w:rsidR="00BB3212">
        <w:t>23.983</w:t>
      </w:r>
      <w:r>
        <w:t>,00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6B34CF" w:rsidP="00EA06B9" w:rsidR="00562E01" w:rsidRPr="00EA06B9">
      <w:pPr>
        <w:pStyle w:val="Tijeloteksta"/>
        <w:ind w:firstLine="708"/>
        <w:rPr>
          <w:bCs/>
        </w:rPr>
      </w:pPr>
      <w:r>
        <w:rPr>
          <w:color w:val="000000"/>
        </w:rPr>
        <w:t>Predlagatelj FINA je dana 4. travnja 2016. podnijela ovom sudu prijedlog za pokretanje stečajnog postupka nad dužnikom NEGATIV j.d.o.o. za trgovinu i usluge, Vukovar, Duga 55, MBS: 030130933, OIB: 61773706264, temeljem odredbe članka 110. stav 1. Stečajnog zakona (Narodne novine 71/15).</w:t>
      </w:r>
    </w:p>
    <w:p w:rsidRDefault="00562E01" w:rsidP="00562E01" w:rsidR="00562E01">
      <w:pPr>
        <w:jc w:val="both"/>
      </w:pPr>
    </w:p>
    <w:p w:rsidRDefault="00562E01" w:rsidP="00562E01" w:rsidR="00EA06B9">
      <w:pPr>
        <w:jc w:val="both"/>
      </w:pPr>
      <w:r>
        <w:tab/>
        <w:t xml:space="preserve">Na ročištu radi izjašnjenja o prijedlogu za otvaranje stečajnog postupka nad dužnikom, održanom </w:t>
      </w:r>
      <w:r w:rsidR="006B34CF">
        <w:t>26. travnja 2018.</w:t>
      </w:r>
      <w:r>
        <w:t xml:space="preserve"> godine, izvršen je uvid u dokumentaciju u spisu iz koje je razvidno </w:t>
      </w:r>
      <w:r w:rsidR="00EA06B9">
        <w:t xml:space="preserve">  d</w:t>
      </w:r>
      <w:r>
        <w:t>a</w:t>
      </w:r>
      <w:r w:rsidR="00EA06B9">
        <w:t xml:space="preserve">  </w:t>
      </w:r>
      <w:r>
        <w:t xml:space="preserve"> su</w:t>
      </w:r>
      <w:r w:rsidR="00EA06B9">
        <w:t xml:space="preserve"> </w:t>
      </w:r>
      <w:r>
        <w:t xml:space="preserve"> kod </w:t>
      </w:r>
      <w:r w:rsidR="00EA06B9">
        <w:t xml:space="preserve">  </w:t>
      </w:r>
      <w:r>
        <w:t xml:space="preserve">stečajnog </w:t>
      </w:r>
      <w:r w:rsidR="00EA06B9">
        <w:t xml:space="preserve">  </w:t>
      </w:r>
      <w:r>
        <w:t xml:space="preserve">dužnika </w:t>
      </w:r>
      <w:r w:rsidR="00EA06B9">
        <w:t xml:space="preserve"> </w:t>
      </w:r>
      <w:r>
        <w:t xml:space="preserve">ostvareni stečajni razlozi predviđeni člankom 5.  </w:t>
      </w:r>
    </w:p>
    <w:p w:rsidRDefault="00EA06B9" w:rsidP="00EA06B9" w:rsidR="00EA06B9">
      <w:pPr>
        <w:jc w:val="center"/>
      </w:pPr>
      <w:r>
        <w:lastRenderedPageBreak/>
        <w:t>2</w:t>
      </w:r>
    </w:p>
    <w:p w:rsidRDefault="00EA06B9" w:rsidP="00EA06B9" w:rsidR="00EA06B9">
      <w:pPr>
        <w:jc w:val="right"/>
      </w:pPr>
      <w:r w:rsidRPr="00EA06B9">
        <w:t>13 St-814/16-12</w:t>
      </w:r>
    </w:p>
    <w:p w:rsidRDefault="00EA06B9" w:rsidP="00562E01" w:rsidR="00EA06B9">
      <w:pPr>
        <w:jc w:val="both"/>
      </w:pPr>
    </w:p>
    <w:p w:rsidRDefault="00EA06B9" w:rsidP="00562E01" w:rsidR="00EA06B9">
      <w:pPr>
        <w:jc w:val="both"/>
      </w:pPr>
    </w:p>
    <w:p w:rsidRDefault="00EA06B9" w:rsidP="00562E01" w:rsidR="00EA06B9">
      <w:pPr>
        <w:jc w:val="both"/>
      </w:pPr>
    </w:p>
    <w:p w:rsidRDefault="00EA06B9" w:rsidP="00562E01" w:rsidR="00EA06B9">
      <w:pPr>
        <w:jc w:val="both"/>
      </w:pPr>
    </w:p>
    <w:p w:rsidRDefault="00562E01" w:rsidP="00562E01" w:rsidR="00562E01">
      <w:pPr>
        <w:jc w:val="both"/>
      </w:pPr>
      <w:r>
        <w:t xml:space="preserve">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6B34CF">
        <w:t>23.983,00</w:t>
      </w:r>
      <w:r>
        <w:t xml:space="preserve"> kn </w:t>
      </w:r>
      <w:r w:rsidR="006B34CF">
        <w:t>(troškovi otvaranja stečajnog postupka,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 xml:space="preserve">U Osijeku </w:t>
      </w:r>
      <w:r w:rsidR="006B34CF">
        <w:t xml:space="preserve">26. travanj 2018.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562E01" w:rsidP="00562E01" w:rsidR="00562E01"/>
    <w:p w:rsidRDefault="00EA06B9" w:rsidP="00562E01" w:rsidR="00EA06B9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>Predlagatelj- FINA  Regionalni centar Osijek, Osijek, L. Jagera 1</w:t>
      </w:r>
    </w:p>
    <w:p w:rsidRDefault="00E73575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>
        <w:rPr>
          <w:color w:val="000000"/>
        </w:rPr>
        <w:t>NEGATIV j.d.o.o. za trgovinu i usluge, Vukovar, Duga 55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zz dužnika – </w:t>
      </w:r>
      <w:r w:rsidR="00504471">
        <w:t>Matej Mravunac, Vukovar, Duga 55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504471">
        <w:t>Krešimir T</w:t>
      </w:r>
      <w:r w:rsidR="00EA06B9">
        <w:t>omac, Sl. Brod, Tome Bakača 35</w:t>
      </w:r>
    </w:p>
    <w:p w:rsidRDefault="00EA06B9" w:rsidP="00562E01" w:rsidR="00562E01">
      <w:pPr>
        <w:pStyle w:val="Tijeloteksta"/>
        <w:numPr>
          <w:ilvl w:val="0"/>
          <w:numId w:val="10"/>
        </w:numPr>
      </w:pPr>
      <w:r>
        <w:t>ŽDO Vukovar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EA06B9" w:rsidP="00562E01" w:rsidR="00562E01">
      <w:pPr>
        <w:pStyle w:val="Tijeloteksta"/>
        <w:numPr>
          <w:ilvl w:val="0"/>
          <w:numId w:val="10"/>
        </w:numPr>
        <w:jc w:val="left"/>
      </w:pPr>
      <w:r>
        <w:t>kal. 18/5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A4D70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04471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34CF"/>
    <w:rsid w:val="00711E3C"/>
    <w:rsid w:val="00750269"/>
    <w:rsid w:val="007C6A05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B3212"/>
    <w:rsid w:val="00BC3825"/>
    <w:rsid w:val="00BF2834"/>
    <w:rsid w:val="00BF3D56"/>
    <w:rsid w:val="00C04DD2"/>
    <w:rsid w:val="00C121ED"/>
    <w:rsid w:val="00C12364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73575"/>
    <w:rsid w:val="00E94538"/>
    <w:rsid w:val="00EA06B9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6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6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NEGATIV jednostavno društvo s ograničenom odgovornošću za trgovinu i usluge</izvorni_sadrzaj>
    <derivirana_varijabla naziv="DomainObject.Predmet.ProtustrankaFormated_1">  NEGATIV jednostavno društvo s ograničenom odgovornošću za trgovinu i usluge</derivirana_varijabla>
  </DomainObject.Predmet.ProtustrankaFormated>
  <DomainObject.Predmet.ProtustrankaFormatedOIB>
    <izvorni_sadrzaj>  NEGATIV jednostavno društvo s ograničenom odgovornošću za trgovinu i usluge, OIB 61773706264</izvorni_sadrzaj>
    <derivirana_varijabla naziv="DomainObject.Predmet.ProtustrankaFormatedOIB_1">  NEGATIV jednostavno društvo s ograničenom odgovornošću za trgovinu i usluge, OIB 61773706264</derivirana_varijabla>
  </DomainObject.Predmet.ProtustrankaFormatedOIB>
  <DomainObject.Predmet.ProtustrankaFormatedWithAdress>
    <izvorni_sadrzaj> NEGATIV jednostavno društvo s ograničenom odgovornošću za trgovinu i usluge, Duga 55, 32000 Vukovar</izvorni_sadrzaj>
    <derivirana_varijabla naziv="DomainObject.Predmet.ProtustrankaFormatedWithAdress_1"> NEGATIV jednostavno društvo s ograničenom odgovornošću za trgovinu i usluge, Duga 55, 32000 Vukovar</derivirana_varijabla>
  </DomainObject.Predmet.ProtustrankaFormatedWithAdress>
  <DomainObject.Predmet.ProtustrankaFormatedWithAdressOIB>
    <izvorni_sadrzaj> NEGATIV jednostavno društvo s ograničenom odgovornošću za trgovinu i usluge, OIB 61773706264, Duga 55, 32000 Vukovar</izvorni_sadrzaj>
    <derivirana_varijabla naziv="DomainObject.Predmet.ProtustrankaFormatedWithAdressOIB_1"> NEGATIV jednostavno društvo s ograničenom odgovornošću za trgovinu i usluge, OIB 61773706264, Duga 55, 32000 Vukovar</derivirana_varijabla>
  </DomainObject.Predmet.ProtustrankaFormatedWithAdressOIB>
  <DomainObject.Predmet.ProtustrankaWithAdress>
    <izvorni_sadrzaj>NEGATIV jednostavno društvo s ograničenom odgovornošću za trgovinu i usluge Duga 55, 32000 Vukovar</izvorni_sadrzaj>
    <derivirana_varijabla naziv="DomainObject.Predmet.ProtustrankaWithAdress_1">NEGATIV jednostavno društvo s ograničenom odgovornošću za trgovinu i usluge Duga 55, 32000 Vukovar</derivirana_varijabla>
  </DomainObject.Predmet.ProtustrankaWithAdress>
  <DomainObject.Predmet.ProtustrankaWithAdressOIB>
    <izvorni_sadrzaj>NEGATIV jednostavno društvo s ograničenom odgovornošću za trgovinu i usluge, OIB 61773706264, Duga 55, 32000 Vukovar</izvorni_sadrzaj>
    <derivirana_varijabla naziv="DomainObject.Predmet.ProtustrankaWithAdressOIB_1">NEGATIV jednostavno društvo s ograničenom odgovornošću za trgovinu i usluge, OIB 61773706264, Duga 55, 32000 Vukovar</derivirana_varijabla>
  </DomainObject.Predmet.ProtustrankaWithAdressOIB>
  <DomainObject.Predmet.ProtustrankaNazivFormated>
    <izvorni_sadrzaj>NEGATIV jednostavno društvo s ograničenom odgovornošću za trgovinu i usluge</izvorni_sadrzaj>
    <derivirana_varijabla naziv="DomainObject.Predmet.ProtustrankaNazivFormated_1">NEGATIV jednostavno društvo s ograničenom odgovornošću za trgovinu i usluge</derivirana_varijabla>
  </DomainObject.Predmet.ProtustrankaNazivFormated>
  <DomainObject.Predmet.ProtustrankaNazivFormatedOIB>
    <izvorni_sadrzaj>NEGATIV jednostavno društvo s ograničenom odgovornošću za trgovinu i usluge, OIB 61773706264</izvorni_sadrzaj>
    <derivirana_varijabla naziv="DomainObject.Predmet.ProtustrankaNazivFormatedOIB_1">NEGATIV jednostavno društvo s ograničenom odgovornošću za trgovinu i usluge, OIB 61773706264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NEGATIV jednostavno društvo s ograničenom odgovornošću za trgovinu i usluge</item>
    </izvorni_sadrzaj>
    <derivirana_varijabla naziv="DomainObject.Predmet.ProtuStrankaListFormated_1">
      <item>NEGATIV jednostavno društvo s ograničenom odgovornošću za trgovinu i usluge</item>
    </derivirana_varijabla>
  </DomainObject.Predmet.ProtuStrankaListFormated>
  <DomainObject.Predmet.ProtuStrankaListFormatedOIB>
    <izvorni_sadrzaj>
      <item>NEGATIV jednostavno društvo s ograničenom odgovornošću za trgovinu i usluge, OIB 61773706264</item>
    </izvorni_sadrzaj>
    <derivirana_varijabla naziv="DomainObject.Predmet.ProtuStrankaListFormatedOIB_1">
      <item>NEGATIV jednostavno društvo s ograničenom odgovornošću za trgovinu i usluge, OIB 61773706264</item>
    </derivirana_varijabla>
  </DomainObject.Predmet.ProtuStrankaListFormatedOIB>
  <DomainObject.Predmet.ProtuStrankaListFormatedWithAdress>
    <izvorni_sadrzaj>
      <item>NEGATIV jednostavno društvo s ograničenom odgovornošću za trgovinu i usluge, Duga 55, 32000 Vukovar</item>
    </izvorni_sadrzaj>
    <derivirana_varijabla naziv="DomainObject.Predmet.ProtuStrankaListFormatedWithAdress_1">
      <item>NEGATIV jednostavno društvo s ograničenom odgovornošću za trgovinu i usluge, Duga 55, 32000 Vukovar</item>
    </derivirana_varijabla>
  </DomainObject.Predmet.ProtuStrankaListFormatedWithAdress>
  <DomainObject.Predmet.ProtuStrankaListFormatedWithAdressOIB>
    <izvorni_sadrzaj>
      <item>NEGATIV jednostavno društvo s ograničenom odgovornošću za trgovinu i usluge, OIB 61773706264, Duga 55, 32000 Vukovar</item>
    </izvorni_sadrzaj>
    <derivirana_varijabla naziv="DomainObject.Predmet.ProtuStrankaListFormatedWithAdressOIB_1">
      <item>NEGATIV jednostavno društvo s ograničenom odgovornošću za trgovinu i usluge, OIB 61773706264, Duga 55, 32000 Vukovar</item>
    </derivirana_varijabla>
  </DomainObject.Predmet.ProtuStrankaListFormatedWithAdressOIB>
  <DomainObject.Predmet.ProtuStrankaListNazivFormated>
    <izvorni_sadrzaj>
      <item>NEGATIV jednostavno društvo s ograničenom odgovornošću za trgovinu i usluge</item>
    </izvorni_sadrzaj>
    <derivirana_varijabla naziv="DomainObject.Predmet.ProtuStrankaListNazivFormated_1">
      <item>NEGATIV jednostavno društvo s ograničenom odgovornošću za trgovinu i usluge</item>
    </derivirana_varijabla>
  </DomainObject.Predmet.ProtuStrankaListNazivFormated>
  <DomainObject.Predmet.ProtuStrankaListNazivFormatedOIB>
    <izvorni_sadrzaj>
      <item>NEGATIV jednostavno društvo s ograničenom odgovornošću za trgovinu i usluge, OIB 61773706264</item>
    </izvorni_sadrzaj>
    <derivirana_varijabla naziv="DomainObject.Predmet.ProtuStrankaListNazivFormatedOIB_1">
      <item>NEGATIV jednostavno društvo s ograničenom odgovornošću za trgovinu i usluge, OIB 61773706264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NEGATIV jednostavno društvo s ograničenom odgovornošću za trgovinu i usluge</izvorni_sadrzaj>
    <derivirana_varijabla naziv="DomainObject.Predmet.ProtustrankaIDrugi_1">NEGATIV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NEGATIV jednostavno društvo s ograničenom odgovornošću za trgovinu i usluge, OIB 61773706264, Duga 55, 32000 Vukovar</izvorni_sadrzaj>
    <derivirana_varijabla naziv="DomainObject.Predmet.ProtustrankaIDrugiAdressOIB_1">NEGATIV jednostavno društvo s ograničenom odgovornošću za trgovinu i usluge, OIB 61773706264, Duga 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NEGATIV jednostavno društvo s ograničenom odgovornošću za trgovinu i usluge</item>
    </izvorni_sadrzaj>
    <derivirana_varijabla naziv="DomainObject.Predmet.SudioniciListNaziv_1">
      <item>FINA RC OSIJEK</item>
      <item>NEGATIV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NEGATIV jednostavno društvo s ograničenom odgovornošću za trgovinu i usluge, OIB 61773706264, Duga 55,32000 Vukovar</item>
    </izvorni_sadrzaj>
    <derivirana_varijabla naziv="DomainObject.Predmet.SudioniciListAdressOIB_1">
      <item>FINA RC OSIJEK, OIB 85821130368</item>
      <item>NEGATIV jednostavno društvo s ograničenom odgovornošću za trgovinu i usluge, OIB 61773706264, Duga 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61773706264</item>
    </izvorni_sadrzaj>
    <derivirana_varijabla naziv="DomainObject.Predmet.SudioniciListNazivOIB_1">
      <item>, OIB 85821130368</item>
      <item>, OIB 61773706264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2725</properties:Characters>
  <properties:Lines>87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2018-04-26T07:38:00Z</dcterms:created>
  <dc:creator>..</dc:creator>
  <cp:lastModifiedBy>Maja Kocijan</cp:lastModifiedBy>
  <cp:lastPrinted>2016-03-02T12:04:00Z</cp:lastPrinted>
  <dcterms:modified xmlns:xsi="http://www.w3.org/2001/XMLSchema-instance" xsi:type="dcterms:W3CDTF">2018-04-26T08:13:00Z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