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1f0b" w14:paraId="b5d1f0b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B44E41">
      <w:pPr>
        <w:jc w:val="both"/>
        <w:rPr>
          <w:rFonts w:eastAsiaTheme="minorHAnsi"/>
          <w:bCs/>
          <w:lang w:eastAsia="en-US" w:val="fr-FR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813673">
        <w:t>KRYVOKHYZHA-PRYKHODKO d.o.o. Baška Voda, Antuna Gustava Matoša 23, OIB: 26807984304</w:t>
      </w:r>
      <w:r w:rsidR="00A25B81">
        <w:t xml:space="preserve">, dana </w:t>
      </w:r>
      <w:r w:rsidR="00282487">
        <w:t>12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813673" w:rsidRPr="00813673">
        <w:t>KRYVOKHYZHA-PRYKHODKO d.o.o. Baška Voda, Antuna Gustava Matoša 23, OIB: 26807984304</w:t>
      </w:r>
      <w:r w:rsidR="006961AB" w:rsidRPr="006961AB">
        <w:t xml:space="preserve">, </w:t>
      </w:r>
      <w:r>
        <w:t>na dan 1</w:t>
      </w:r>
      <w:r w:rsidR="000925D3">
        <w:t>. rujna</w:t>
      </w:r>
      <w:r>
        <w:t xml:space="preserve"> 2015. godine u Očevidniku redoslijeda osnova za plaćanje ima evidentiran dug na temelju neizvršenih osnova za plaćanje u ukupnom iznosu od </w:t>
      </w:r>
      <w:r w:rsidR="00813673">
        <w:t>108.455,70</w:t>
      </w:r>
      <w:r w:rsidR="000925D3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</w:t>
      </w:r>
      <w:r w:rsidR="00282487">
        <w:t>2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B44E41" w:rsidP="00135B11" w:rsidR="00B44E41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B44E4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813673">
      <w:t>1362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25D3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14139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B5000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82487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44F3E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D59B4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673"/>
    <w:rsid w:val="0081370F"/>
    <w:rsid w:val="008363DF"/>
    <w:rsid w:val="00837BAF"/>
    <w:rsid w:val="00847AAD"/>
    <w:rsid w:val="00851B35"/>
    <w:rsid w:val="00855A39"/>
    <w:rsid w:val="00856303"/>
    <w:rsid w:val="00880CFE"/>
    <w:rsid w:val="00882FD1"/>
    <w:rsid w:val="008852C7"/>
    <w:rsid w:val="00890290"/>
    <w:rsid w:val="00894513"/>
    <w:rsid w:val="0089579B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4E4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66AB9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  <w:rsid w:val="00FE2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St-1362/2015</izvorni_sadrzaj>
    <derivirana_varijabla naziv="DomainObject.Predmet.OznakaBroj_1">St-1362/2015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KRYVOKHYZHA-PRYKHODKO društvo s ograničenom odgovornošću za trgovinu i turizam</izvorni_sadrzaj>
    <derivirana_varijabla naziv="DomainObject.Predmet.ProtustrankaFormated_1">  KRYVOKHYZHA-PRYKHODKO društvo s ograničenom odgovornošću za trgovinu i turizam</derivirana_varijabla>
  </DomainObject.Predmet.ProtustrankaFormated>
  <DomainObject.Predmet.ProtustrankaFormatedOIB>
    <izvorni_sadrzaj>  KRYVOKHYZHA-PRYKHODKO društvo s ograničenom odgovornošću za trgovinu i turizam, OIB 26807984304</izvorni_sadrzaj>
    <derivirana_varijabla naziv="DomainObject.Predmet.ProtustrankaFormatedOIB_1">  KRYVOKHYZHA-PRYKHODKO društvo s ograničenom odgovornošću za trgovinu i turizam, OIB 26807984304</derivirana_varijabla>
  </DomainObject.Predmet.ProtustrankaFormatedOIB>
  <DomainObject.Predmet.ProtustrankaFormatedWithAdress>
    <izvorni_sadrzaj> KRYVOKHYZHA-PRYKHODKO društvo s ograničenom odgovornošću za trgovinu i turizam, Antuna Gustava Matoša 23, 21320 Baška Voda</izvorni_sadrzaj>
    <derivirana_varijabla naziv="DomainObject.Predmet.ProtustrankaFormatedWithAdress_1"> KRYVOKHYZHA-PRYKHODKO društvo s ograničenom odgovornošću za trgovinu i turizam, Antuna Gustava Matoša 23, 21320 Baška Voda</derivirana_varijabla>
  </DomainObject.Predmet.ProtustrankaFormatedWithAdress>
  <DomainObject.Predmet.ProtustrankaFormatedWithAdressOIB>
    <izvorni_sadrzaj> KRYVOKHYZHA-PRYKHODKO društvo s ograničenom odgovornošću za trgovinu i turizam, OIB 26807984304, Antuna Gustava Matoša 23, 21320 Baška Voda</izvorni_sadrzaj>
    <derivirana_varijabla naziv="DomainObject.Predmet.ProtustrankaFormatedWithAdressOIB_1"> KRYVOKHYZHA-PRYKHODKO društvo s ograničenom odgovornošću za trgovinu i turizam, OIB 26807984304, Antuna Gustava Matoša 23, 21320 Baška Voda</derivirana_varijabla>
  </DomainObject.Predmet.ProtustrankaFormatedWithAdressOIB>
  <DomainObject.Predmet.ProtustrankaWithAdress>
    <izvorni_sadrzaj>KRYVOKHYZHA-PRYKHODKO društvo s ograničenom odgovornošću za trgovinu i turizam Antuna Gustava Matoša 23, 21320 Baška Voda</izvorni_sadrzaj>
    <derivirana_varijabla naziv="DomainObject.Predmet.ProtustrankaWithAdress_1">KRYVOKHYZHA-PRYKHODKO društvo s ograničenom odgovornošću za trgovinu i turizam Antuna Gustava Matoša 23, 21320 Baška Voda</derivirana_varijabla>
  </DomainObject.Predmet.ProtustrankaWithAdress>
  <DomainObject.Predmet.ProtustrankaWithAdressOIB>
    <izvorni_sadrzaj>KRYVOKHYZHA-PRYKHODKO društvo s ograničenom odgovornošću za trgovinu i turizam, OIB 26807984304, Antuna Gustava Matoša 23, 21320 Baška Voda</izvorni_sadrzaj>
    <derivirana_varijabla naziv="DomainObject.Predmet.ProtustrankaWithAdressOIB_1">KRYVOKHYZHA-PRYKHODKO društvo s ograničenom odgovornošću za trgovinu i turizam, OIB 26807984304, Antuna Gustava Matoša 23, 21320 Baška Voda</derivirana_varijabla>
  </DomainObject.Predmet.ProtustrankaWithAdressOIB>
  <DomainObject.Predmet.ProtustrankaNazivFormated>
    <izvorni_sadrzaj>KRYVOKHYZHA-PRYKHODKO društvo s ograničenom odgovornošću za trgovinu i turizam</izvorni_sadrzaj>
    <derivirana_varijabla naziv="DomainObject.Predmet.ProtustrankaNazivFormated_1">KRYVOKHYZHA-PRYKHODKO društvo s ograničenom odgovornošću za trgovinu i turizam</derivirana_varijabla>
  </DomainObject.Predmet.ProtustrankaNazivFormated>
  <DomainObject.Predmet.ProtustrankaNazivFormatedOIB>
    <izvorni_sadrzaj>KRYVOKHYZHA-PRYKHODKO društvo s ograničenom odgovornošću za trgovinu i turizam, OIB 26807984304</izvorni_sadrzaj>
    <derivirana_varijabla naziv="DomainObject.Predmet.ProtustrankaNazivFormatedOIB_1">KRYVOKHYZHA-PRYKHODKO društvo s ograničenom odgovornošću za trgovinu i turizam, OIB 26807984304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108455.70</izvorni_sadrzaj>
    <derivirana_varijabla naziv="DomainObject.Predmet.TrenutnaVrijednost_1">108455.70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KRYVOKHYZHA-PRYKHODKO društvo s ograničenom odgovornošću za trgovinu i turizam</item>
    </izvorni_sadrzaj>
    <derivirana_varijabla naziv="DomainObject.Predmet.ProtuStrankaListFormated_1">
      <item>KRYVOKHYZHA-PRYKHODKO društvo s ograničenom odgovornošću za trgovinu i turizam</item>
    </derivirana_varijabla>
  </DomainObject.Predmet.ProtuStrankaListFormated>
  <DomainObject.Predmet.ProtuStrankaListFormatedOIB>
    <izvorni_sadrzaj>
      <item>KRYVOKHYZHA-PRYKHODKO društvo s ograničenom odgovornošću za trgovinu i turizam, OIB 26807984304</item>
    </izvorni_sadrzaj>
    <derivirana_varijabla naziv="DomainObject.Predmet.ProtuStrankaListFormatedOIB_1">
      <item>KRYVOKHYZHA-PRYKHODKO društvo s ograničenom odgovornošću za trgovinu i turizam, OIB 26807984304</item>
    </derivirana_varijabla>
  </DomainObject.Predmet.ProtuStrankaListFormatedOIB>
  <DomainObject.Predmet.ProtuStrankaListFormatedWithAdress>
    <izvorni_sadrzaj>
      <item>KRYVOKHYZHA-PRYKHODKO društvo s ograničenom odgovornošću za trgovinu i turizam, Antuna Gustava Matoša 23, 21320 Baška Voda</item>
    </izvorni_sadrzaj>
    <derivirana_varijabla naziv="DomainObject.Predmet.ProtuStrankaListFormatedWithAdress_1">
      <item>KRYVOKHYZHA-PRYKHODKO društvo s ograničenom odgovornošću za trgovinu i turizam, Antuna Gustava Matoša 23, 21320 Baška Voda</item>
    </derivirana_varijabla>
  </DomainObject.Predmet.ProtuStrankaListFormatedWithAdress>
  <DomainObject.Predmet.ProtuStrankaListFormatedWithAdressOIB>
    <izvorni_sadrzaj>
      <item>KRYVOKHYZHA-PRYKHODKO društvo s ograničenom odgovornošću za trgovinu i turizam, OIB 26807984304, Antuna Gustava Matoša 23, 21320 Baška Voda</item>
    </izvorni_sadrzaj>
    <derivirana_varijabla naziv="DomainObject.Predmet.ProtuStrankaListFormatedWithAdressOIB_1">
      <item>KRYVOKHYZHA-PRYKHODKO društvo s ograničenom odgovornošću za trgovinu i turizam, OIB 26807984304, Antuna Gustava Matoša 23, 21320 Baška Voda</item>
    </derivirana_varijabla>
  </DomainObject.Predmet.ProtuStrankaListFormatedWithAdressOIB>
  <DomainObject.Predmet.ProtuStrankaListNazivFormated>
    <izvorni_sadrzaj>
      <item>KRYVOKHYZHA-PRYKHODKO društvo s ograničenom odgovornošću za trgovinu i turizam</item>
    </izvorni_sadrzaj>
    <derivirana_varijabla naziv="DomainObject.Predmet.ProtuStrankaListNazivFormated_1">
      <item>KRYVOKHYZHA-PRYKHODKO društvo s ograničenom odgovornošću za trgovinu i turizam</item>
    </derivirana_varijabla>
  </DomainObject.Predmet.ProtuStrankaListNazivFormated>
  <DomainObject.Predmet.ProtuStrankaListNazivFormatedOIB>
    <izvorni_sadrzaj>
      <item>KRYVOKHYZHA-PRYKHODKO društvo s ograničenom odgovornošću za trgovinu i turizam, OIB 26807984304</item>
    </izvorni_sadrzaj>
    <derivirana_varijabla naziv="DomainObject.Predmet.ProtuStrankaListNazivFormatedOIB_1">
      <item>KRYVOKHYZHA-PRYKHODKO društvo s ograničenom odgovornošću za trgovinu i turizam, OIB 26807984304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KRYVOKHYZHA-PRYKHODKO društvo s ograničenom odgovornošću za trgovinu i turizam</izvorni_sadrzaj>
    <derivirana_varijabla naziv="DomainObject.Predmet.ProtustrankaIDrugi_1">KRYVOKHYZHA-PRYKHODKO društvo s ograničenom odgovornošću za trgovinu i turizam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KRYVOKHYZHA-PRYKHODKO društvo s ograničenom odgovornošću za trgovinu i turizam, OIB 26807984304, Antuna Gustava Matoša 23, 21320 Baška Voda</izvorni_sadrzaj>
    <derivirana_varijabla naziv="DomainObject.Predmet.ProtustrankaIDrugiAdressOIB_1">KRYVOKHYZHA-PRYKHODKO društvo s ograničenom odgovornošću za trgovinu i turizam, OIB 26807984304, Antuna Gustava Matoša 23,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KRYVOKHYZHA-PRYKHODKO društvo s ograničenom odgovornošću za trgovinu i turizam</item>
      <item>FINANCIJSKA AGENCIJA, RC SPLIT</item>
    </izvorni_sadrzaj>
    <derivirana_varijabla naziv="DomainObject.Predmet.SudioniciListNaziv_1">
      <item>KRYVOKHYZHA-PRYKHODKO društvo s ograničenom odgovornošću za trgovinu i turizam</item>
      <item>FINANCIJSKA AGENCIJA, RC SPLIT</item>
    </derivirana_varijabla>
  </DomainObject.Predmet.SudioniciListNaziv>
  <DomainObject.Predmet.SudioniciListAdressOIB>
    <izvorni_sadrzaj>
      <item>KRYVOKHYZHA-PRYKHODKO društvo s ograničenom odgovornošću za trgovinu i turizam, OIB 26807984304, Antuna Gustava Matoša 23,21320 Baška Voda</item>
      <item>FINANCIJSKA AGENCIJA, RC SPLIT, OIB 85821130368, Mažuranićevo šetalište 24b,21000 Split</item>
    </izvorni_sadrzaj>
    <derivirana_varijabla naziv="DomainObject.Predmet.SudioniciListAdressOIB_1">
      <item>KRYVOKHYZHA-PRYKHODKO društvo s ograničenom odgovornošću za trgovinu i turizam, OIB 26807984304, Antuna Gustava Matoša 23,21320 Baška Voda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26807984304</item>
      <item>, OIB 85821130368</item>
    </izvorni_sadrzaj>
    <derivirana_varijabla naziv="DomainObject.Predmet.SudioniciListNazivOIB_1">
      <item>, OIB 26807984304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47C5F7-0EEB-40BB-865D-3E6A0703E6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323</properties:Words>
  <properties:Characters>1833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2016-02-10T11:17:00Z</dcterms:created>
  <dc:creator>nmarkovic</dc:creator>
  <cp:lastModifiedBy>Ana Golub Gruić</cp:lastModifiedBy>
  <cp:lastPrinted>2016-02-10T13:57:00Z</cp:lastPrinted>
  <dcterms:modified xmlns:xsi="http://www.w3.org/2001/XMLSchema-instance" xsi:type="dcterms:W3CDTF">2016-02-12T08:10:00Z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