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2c1a" w14:paraId="69e2c1a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5069F" w:rsidRPr="00F10726">
        <w:rPr>
          <w:b/>
        </w:rPr>
        <w:t>2</w:t>
      </w:r>
      <w:r w:rsidR="00332ABA">
        <w:rPr>
          <w:b/>
        </w:rPr>
        <w:t>40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BB006E">
        <w:rPr>
          <w:lang w:val="hr-HR"/>
        </w:rPr>
        <w:t xml:space="preserve"> dužnikom</w:t>
      </w:r>
      <w:r w:rsidR="00332ABA">
        <w:rPr>
          <w:lang w:val="hr-HR"/>
        </w:rPr>
        <w:t xml:space="preserve"> </w:t>
      </w:r>
      <w:r w:rsidR="00332ABA" w:rsidRPr="00332ABA">
        <w:rPr>
          <w:lang w:val="hr-HR"/>
        </w:rPr>
        <w:t>VUJČIĆ jednostavno društvo s ograničenom odgovornošću za turizam i usluge, turistička agencija</w:t>
      </w:r>
      <w:r w:rsidR="00BB006E">
        <w:rPr>
          <w:lang w:val="hr-HR"/>
        </w:rPr>
        <w:t>,</w:t>
      </w:r>
      <w:r w:rsidR="00332ABA">
        <w:rPr>
          <w:lang w:val="hr-HR"/>
        </w:rPr>
        <w:t xml:space="preserve"> OIB:</w:t>
      </w:r>
      <w:r w:rsidR="00332ABA" w:rsidRPr="00332ABA">
        <w:t xml:space="preserve"> </w:t>
      </w:r>
      <w:r w:rsidR="00332ABA" w:rsidRPr="00332ABA">
        <w:rPr>
          <w:lang w:val="hr-HR"/>
        </w:rPr>
        <w:t>22886330645</w:t>
      </w:r>
      <w:r w:rsidR="00332ABA">
        <w:rPr>
          <w:lang w:val="hr-HR"/>
        </w:rPr>
        <w:t xml:space="preserve">, Split, Palmotićeva 27., </w:t>
      </w:r>
      <w:r w:rsidR="001C66B2">
        <w:rPr>
          <w:lang w:val="hr-HR"/>
        </w:rPr>
        <w:t>dana</w:t>
      </w:r>
      <w:r w:rsidR="00332ABA">
        <w:rPr>
          <w:lang w:val="hr-HR"/>
        </w:rPr>
        <w:t xml:space="preserve">12.listopada </w:t>
      </w:r>
      <w:r w:rsidR="00E83C4F">
        <w:rPr>
          <w:lang w:val="hr-HR"/>
        </w:rPr>
        <w:t>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332ABA">
        <w:rPr>
          <w:lang w:val="hr-HR"/>
        </w:rPr>
        <w:t xml:space="preserve"> </w:t>
      </w:r>
      <w:r w:rsidR="00332ABA" w:rsidRPr="00332ABA">
        <w:rPr>
          <w:lang w:val="hr-HR"/>
        </w:rPr>
        <w:t>VUJČIĆ jednostavno društvo s ograničenom odgovornošću za turizam i usluge, turistička agencija</w:t>
      </w:r>
      <w:r w:rsidR="00332ABA">
        <w:rPr>
          <w:lang w:val="hr-HR"/>
        </w:rPr>
        <w:t>, OIB:</w:t>
      </w:r>
      <w:r w:rsidR="00332ABA" w:rsidRPr="00332ABA">
        <w:t xml:space="preserve"> </w:t>
      </w:r>
      <w:r w:rsidR="00332ABA" w:rsidRPr="00332ABA">
        <w:rPr>
          <w:lang w:val="hr-HR"/>
        </w:rPr>
        <w:t>22886330645</w:t>
      </w:r>
      <w:r w:rsidR="00332ABA">
        <w:rPr>
          <w:lang w:val="hr-HR"/>
        </w:rPr>
        <w:t>, Split, Palmotićeva 27.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163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332ABA">
        <w:rPr>
          <w:rFonts w:eastAsia="Calibri"/>
        </w:rPr>
        <w:t>11.135,97</w:t>
      </w:r>
      <w:r w:rsidR="00AF4C99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332ABA">
        <w:rPr>
          <w:lang w:val="hr-HR"/>
        </w:rPr>
        <w:t>12.listopad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1997"/>
    <w:rsid w:val="00B67088"/>
    <w:rsid w:val="00B874FD"/>
    <w:rsid w:val="00BB006E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D6B66"/>
    <w:rsid w:val="00EE548D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VUJČIĆ jednostavno društvo s ograničenom odgovornošću za turizam i usluge, turistička agencija</izvorni_sadrzaj>
    <derivirana_varijabla naziv="DomainObject.Predmet.ProtustrankaFormated_1">  VUJČIĆ jednostavno društvo s ograničenom odgovornošću za turizam i usluge, turistička agencija</derivirana_varijabla>
  </DomainObject.Predmet.ProtustrankaFormated>
  <DomainObject.Predmet.ProtustrankaFormatedOIB>
    <izvorni_sadrzaj>  VUJČIĆ jednostavno društvo s ograničenom odgovornošću za turizam i usluge, turistička agencija, OIB 22886330645</izvorni_sadrzaj>
    <derivirana_varijabla naziv="DomainObject.Predmet.ProtustrankaFormatedOIB_1">  VUJČIĆ jednostavno društvo s ograničenom odgovornošću za turizam i usluge, turistička agencija, OIB 22886330645</derivirana_varijabla>
  </DomainObject.Predmet.ProtustrankaFormatedOIB>
  <DomainObject.Predmet.ProtustrankaFormatedWithAdress>
    <izvorni_sadrzaj> VUJČIĆ jednostavno društvo s ograničenom odgovornošću za turizam i usluge, turistička agencija, Palmotićeva 27, 21000 Split</izvorni_sadrzaj>
    <derivirana_varijabla naziv="DomainObject.Predmet.ProtustrankaFormatedWithAdress_1"> VUJČIĆ jednostavno društvo s ograničenom odgovornošću za turizam i usluge, turistička agencija, Palmotićeva 27, 21000 Split</derivirana_varijabla>
  </DomainObject.Predmet.ProtustrankaFormatedWithAdress>
  <DomainObject.Predmet.ProtustrankaFormatedWithAdressOIB>
    <izvorni_sadrzaj> VUJČIĆ jednostavno društvo s ograničenom odgovornošću za turizam i usluge, turistička agencija, OIB 22886330645, Palmotićeva 27, 21000 Split</izvorni_sadrzaj>
    <derivirana_varijabla naziv="DomainObject.Predmet.ProtustrankaFormatedWithAdressOIB_1"> VUJČIĆ jednostavno društvo s ograničenom odgovornošću za turizam i usluge, turistička agencija, OIB 22886330645, Palmotićeva 27, 21000 Split</derivirana_varijabla>
  </DomainObject.Predmet.ProtustrankaFormatedWithAdressOIB>
  <DomainObject.Predmet.ProtustrankaWithAdress>
    <izvorni_sadrzaj>VUJČIĆ jednostavno društvo s ograničenom odgovornošću za turizam i usluge, turistička agencija Palmotićeva 27, 21000 Split</izvorni_sadrzaj>
    <derivirana_varijabla naziv="DomainObject.Predmet.ProtustrankaWithAdress_1">VUJČIĆ jednostavno društvo s ograničenom odgovornošću za turizam i usluge, turistička agencija Palmotićeva 27, 21000 Split</derivirana_varijabla>
  </DomainObject.Predmet.ProtustrankaWithAdress>
  <DomainObject.Predmet.ProtustrankaWithAdressOIB>
    <izvorni_sadrzaj>VUJČIĆ jednostavno društvo s ograničenom odgovornošću za turizam i usluge, turistička agencija, OIB 22886330645, Palmotićeva 27, 21000 Split</izvorni_sadrzaj>
    <derivirana_varijabla naziv="DomainObject.Predmet.ProtustrankaWithAdressOIB_1">VUJČIĆ jednostavno društvo s ograničenom odgovornošću za turizam i usluge, turistička agencija, OIB 22886330645, Palmotićeva 27, 21000 Split</derivirana_varijabla>
  </DomainObject.Predmet.ProtustrankaWithAdressOIB>
  <DomainObject.Predmet.ProtustrankaNazivFormated>
    <izvorni_sadrzaj>VUJČIĆ jednostavno društvo s ograničenom odgovornošću za turizam i usluge, turistička agencija</izvorni_sadrzaj>
    <derivirana_varijabla naziv="DomainObject.Predmet.ProtustrankaNazivFormated_1">VUJČIĆ jednostavno društvo s ograničenom odgovornošću za turizam i usluge, turistička agencija</derivirana_varijabla>
  </DomainObject.Predmet.ProtustrankaNazivFormated>
  <DomainObject.Predmet.ProtustrankaNazivFormatedOIB>
    <izvorni_sadrzaj>VUJČIĆ jednostavno društvo s ograničenom odgovornošću za turizam i usluge, turistička agencija, OIB 22886330645</izvorni_sadrzaj>
    <derivirana_varijabla naziv="DomainObject.Predmet.ProtustrankaNazivFormatedOIB_1">VUJČIĆ jednostavno društvo s ograničenom odgovornošću za turizam i usluge, turistička agencija, OIB 22886330645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11135.97</izvorni_sadrzaj>
    <derivirana_varijabla naziv="DomainObject.Predmet.TrenutnaVrijednost_1">11135.97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VUJČIĆ jednostavno društvo s ograničenom odgovornošću za turizam i usluge, turistička agencija</item>
    </izvorni_sadrzaj>
    <derivirana_varijabla naziv="DomainObject.Predmet.ProtuStrankaListFormated_1">
      <item>VUJČIĆ jednostavno društvo s ograničenom odgovornošću za turizam i usluge, turistička agencija</item>
    </derivirana_varijabla>
  </DomainObject.Predmet.ProtuStrankaListFormated>
  <DomainObject.Predmet.ProtuStrankaListFormatedOIB>
    <izvorni_sadrzaj>
      <item>VUJČIĆ jednostavno društvo s ograničenom odgovornošću za turizam i usluge, turistička agencija, OIB 22886330645</item>
    </izvorni_sadrzaj>
    <derivirana_varijabla naziv="DomainObject.Predmet.ProtuStrankaListFormatedOIB_1">
      <item>VUJČIĆ jednostavno društvo s ograničenom odgovornošću za turizam i usluge, turistička agencija, OIB 22886330645</item>
    </derivirana_varijabla>
  </DomainObject.Predmet.ProtuStrankaListFormatedOIB>
  <DomainObject.Predmet.ProtuStrankaListFormatedWithAdress>
    <izvorni_sadrzaj>
      <item>VUJČIĆ jednostavno društvo s ograničenom odgovornošću za turizam i usluge, turistička agencija, Palmotićeva 27, 21000 Split</item>
    </izvorni_sadrzaj>
    <derivirana_varijabla naziv="DomainObject.Predmet.ProtuStrankaListFormatedWithAdress_1">
      <item>VUJČIĆ jednostavno društvo s ograničenom odgovornošću za turizam i usluge, turistička agencija, Palmotićeva 27, 21000 Split</item>
    </derivirana_varijabla>
  </DomainObject.Predmet.ProtuStrankaListFormatedWithAdress>
  <DomainObject.Predmet.ProtuStrankaListFormatedWithAdressOIB>
    <izvorni_sadrzaj>
      <item>VUJČIĆ jednostavno društvo s ograničenom odgovornošću za turizam i usluge, turistička agencija, OIB 22886330645, Palmotićeva 27, 21000 Split</item>
    </izvorni_sadrzaj>
    <derivirana_varijabla naziv="DomainObject.Predmet.ProtuStrankaListFormatedWithAdressOIB_1">
      <item>VUJČIĆ jednostavno društvo s ograničenom odgovornošću za turizam i usluge, turistička agencija, OIB 22886330645, Palmotićeva 27, 21000 Split</item>
    </derivirana_varijabla>
  </DomainObject.Predmet.ProtuStrankaListFormatedWithAdressOIB>
  <DomainObject.Predmet.ProtuStrankaListNazivFormated>
    <izvorni_sadrzaj>
      <item>VUJČIĆ jednostavno društvo s ograničenom odgovornošću za turizam i usluge, turistička agencija</item>
    </izvorni_sadrzaj>
    <derivirana_varijabla naziv="DomainObject.Predmet.ProtuStrankaListNazivFormated_1">
      <item>VUJČIĆ jednostavno društvo s ograničenom odgovornošću za turizam i usluge, turistička agencija</item>
    </derivirana_varijabla>
  </DomainObject.Predmet.ProtuStrankaListNazivFormated>
  <DomainObject.Predmet.ProtuStrankaListNazivFormatedOIB>
    <izvorni_sadrzaj>
      <item>VUJČIĆ jednostavno društvo s ograničenom odgovornošću za turizam i usluge, turistička agencija, OIB 22886330645</item>
    </izvorni_sadrzaj>
    <derivirana_varijabla naziv="DomainObject.Predmet.ProtuStrankaListNazivFormatedOIB_1">
      <item>VUJČIĆ jednostavno društvo s ograničenom odgovornošću za turizam i usluge, turistička agencija, OIB 22886330645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VUJČIĆ jednostavno društvo s ograničenom odgovornošću za turizam i usluge, turistička agencija</izvorni_sadrzaj>
    <derivirana_varijabla naziv="DomainObject.Predmet.ProtustrankaIDrugi_1">VUJČIĆ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VUJČIĆ jednostavno društvo s ograničenom odgovornošću za turizam i usluge, turistička agencija, OIB 22886330645, Palmotićeva 27, 21000 Split</izvorni_sadrzaj>
    <derivirana_varijabla naziv="DomainObject.Predmet.ProtustrankaIDrugiAdressOIB_1">VUJČIĆ jednostavno društvo s ograničenom odgovornošću za turizam i usluge, turistička agencija, OIB 22886330645, Palmotićeva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VUJČIĆ jednostavno društvo s ograničenom odgovornošću za turizam i usluge, turistička agencija</item>
      <item>FINANCIJSKA AGENCIJA, RC SPLIT</item>
    </izvorni_sadrzaj>
    <derivirana_varijabla naziv="DomainObject.Predmet.SudioniciListNaziv_1">
      <item>VUJČIĆ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VUJČIĆ jednostavno društvo s ograničenom odgovornošću za turizam i usluge, turistička agencija, OIB 22886330645, Palmotićeva 27,21000 Split</item>
      <item>FINANCIJSKA AGENCIJA, RC SPLIT, OIB 85821130368, Mažuranićevo šetalište 24 b,21000 Split</item>
    </izvorni_sadrzaj>
    <derivirana_varijabla naziv="DomainObject.Predmet.SudioniciListAdressOIB_1">
      <item>VUJČIĆ jednostavno društvo s ograničenom odgovornošću za turizam i usluge, turistička agencija, OIB 22886330645, Palmotićeva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22886330645</item>
      <item>, OIB 85821130368</item>
    </izvorni_sadrzaj>
    <derivirana_varijabla naziv="DomainObject.Predmet.SudioniciListNazivOIB_1">
      <item>, OIB 22886330645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1979</properties:Characters>
  <properties:Lines>48</properties:Lines>
  <properties:Paragraphs>16</properties:Paragraphs>
  <properties:TotalTime>285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2016-10-12T10:14:00Z</cp:lastPrinted>
  <dcterms:modified xmlns:xsi="http://www.w3.org/2001/XMLSchema-instance" xsi:type="dcterms:W3CDTF">2016-10-12T10:15:00Z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