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3dd3" w14:paraId="9023dd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1B2A51">
        <w:t>5412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1B2A51">
        <w:t>SLOTOM d. o. o., Zagreb, Ilica 157a, OIB 63062040180</w:t>
      </w:r>
      <w:r w:rsidR="00886149">
        <w:t>, dana 23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B2A51">
        <w:t>SLOTOM d. o. o., Zagreb, Ilica 157a, OIB 63062040180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1B2A51">
        <w:t>541216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1B2A51">
        <w:t>SLOTOM d. o. o., Zagreb, Ilica 157a, OIB 63062040180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1B2A51">
        <w:t>5412</w:t>
      </w:r>
      <w:r w:rsidR="00D707AE">
        <w:t xml:space="preserve">/16 od </w:t>
      </w:r>
      <w:r w:rsidR="0021012A" w:rsidRPr="00F25C54">
        <w:t>22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3855AC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1B2A51" w:rsidP="001B2A51" w:rsidR="001B2A51">
      <w:pPr>
        <w:ind w:firstLine="708"/>
        <w:jc w:val="both"/>
      </w:pPr>
      <w:r>
        <w:t>Zakonski zastupnik dužnika  uredno  pozvan na ročište nije pristupio, niti je za isto dostavio pisano očitovanje, a koju mogućnost je imao sukladno čl. 123. st. 2. SZ-a.</w:t>
      </w:r>
    </w:p>
    <w:p w:rsidRDefault="0027755A" w:rsidP="0027755A" w:rsidR="0027755A">
      <w:pPr>
        <w:ind w:firstLine="708"/>
        <w:jc w:val="both"/>
      </w:pPr>
    </w:p>
    <w:p w:rsidRDefault="0027755A" w:rsidP="0027755A" w:rsidR="0027755A">
      <w:pPr>
        <w:ind w:firstLine="708"/>
        <w:jc w:val="both"/>
      </w:pPr>
    </w:p>
    <w:p w:rsidRDefault="0021012A" w:rsidP="00F169F5" w:rsidR="0021012A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lastRenderedPageBreak/>
        <w:tab/>
      </w:r>
      <w:r w:rsidR="00AC775F">
        <w:t>Izvršenim elektronskim pretraživanjem u e-nekretnine</w:t>
      </w:r>
      <w:r w:rsidR="001B2A51">
        <w:t xml:space="preserve"> (list 11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886149" w:rsidP="00AC775F" w:rsidR="00AC775F">
      <w:pPr>
        <w:jc w:val="center"/>
      </w:pPr>
      <w:r>
        <w:t>U Zagrebu 23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170132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170132" w:rsidP="008D02DE" w:rsidR="00170132">
      <w:r>
        <w:t>Za točnost otpravka-ovlašteni službenik</w:t>
      </w:r>
    </w:p>
    <w:p w:rsidRDefault="00170132" w:rsidP="008D02DE" w:rsidR="00170132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132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1B2A51">
          <w:t>5412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70132"/>
    <w:rsid w:val="00184C8B"/>
    <w:rsid w:val="001B2A51"/>
    <w:rsid w:val="0021012A"/>
    <w:rsid w:val="0027755A"/>
    <w:rsid w:val="002811D1"/>
    <w:rsid w:val="002B4A0D"/>
    <w:rsid w:val="003855AC"/>
    <w:rsid w:val="00886149"/>
    <w:rsid w:val="0092161E"/>
    <w:rsid w:val="00A43A92"/>
    <w:rsid w:val="00A96CDC"/>
    <w:rsid w:val="00AC775F"/>
    <w:rsid w:val="00AF796B"/>
    <w:rsid w:val="00B229F0"/>
    <w:rsid w:val="00B52B98"/>
    <w:rsid w:val="00CE7E1C"/>
    <w:rsid w:val="00D707AE"/>
    <w:rsid w:val="00F169F5"/>
    <w:rsid w:val="00F25C54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1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1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1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1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1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1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1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1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5412</izvorni_sadrzaj>
    <derivirana_varijabla naziv="DomainObject.Predmet.Broj_1">5412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St-5412/2016</izvorni_sadrzaj>
    <derivirana_varijabla naziv="DomainObject.Predmet.OznakaBroj_1">St-5412/2016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SLOTOM d.o.o. zastupanog po punomoćniku Matija Klasić</izvorni_sadrzaj>
    <derivirana_varijabla naziv="DomainObject.Predmet.ProtustrankaFormated_1">  SLOTOM d.o.o. zastupanog po punomoćniku Matija Klasić</derivirana_varijabla>
  </DomainObject.Predmet.ProtustrankaFormated>
  <DomainObject.Predmet.ProtustrankaFormatedOIB>
    <izvorni_sadrzaj>  SLOTOM d.o.o., OIB 63062040180 zastupanog po punomoćniku Matija Klasić</izvorni_sadrzaj>
    <derivirana_varijabla naziv="DomainObject.Predmet.ProtustrankaFormatedOIB_1">  SLOTOM d.o.o., OIB 63062040180 zastupanog po punomoćniku Matija Klasić</derivirana_varijabla>
  </DomainObject.Predmet.ProtustrankaFormatedOIB>
  <DomainObject.Predmet.ProtustrankaFormatedWithAdress>
    <izvorni_sadrzaj> SLOTOM d.o.o., Ilica 157 a, 10000 Zagreb zastupanog po punomoćniku Matija Klasić</izvorni_sadrzaj>
    <derivirana_varijabla naziv="DomainObject.Predmet.ProtustrankaFormatedWithAdress_1"> SLOTOM d.o.o., Ilica 157 a, 10000 Zagreb zastupanog po punomoćniku Matija Klasić</derivirana_varijabla>
  </DomainObject.Predmet.ProtustrankaFormatedWithAdress>
  <DomainObject.Predmet.ProtustrankaFormatedWithAdressOIB>
    <izvorni_sadrzaj> SLOTOM d.o.o., OIB 63062040180, Ilica 157 a, 10000 Zagreb zastupanog po punomoćniku Matija Klasić</izvorni_sadrzaj>
    <derivirana_varijabla naziv="DomainObject.Predmet.ProtustrankaFormatedWithAdressOIB_1"> SLOTOM d.o.o., OIB 63062040180, Ilica 157 a, 10000 Zagreb zastupanog po punomoćniku Matija Klasić</derivirana_varijabla>
  </DomainObject.Predmet.ProtustrankaFormatedWithAdressOIB>
  <DomainObject.Predmet.ProtustrankaWithAdress>
    <izvorni_sadrzaj>SLOTOM d.o.o. Ilica 157 a, 10000 Zagreb</izvorni_sadrzaj>
    <derivirana_varijabla naziv="DomainObject.Predmet.ProtustrankaWithAdress_1">SLOTOM d.o.o. Ilica 157 a, 10000 Zagreb</derivirana_varijabla>
  </DomainObject.Predmet.ProtustrankaWithAdress>
  <DomainObject.Predmet.ProtustrankaWithAdressOIB>
    <izvorni_sadrzaj>SLOTOM d.o.o., OIB 63062040180, Ilica 157 a, 10000 Zagreb</izvorni_sadrzaj>
    <derivirana_varijabla naziv="DomainObject.Predmet.ProtustrankaWithAdressOIB_1">SLOTOM d.o.o., OIB 63062040180, Ilica 157 a, 10000 Zagreb</derivirana_varijabla>
  </DomainObject.Predmet.ProtustrankaWithAdressOIB>
  <DomainObject.Predmet.ProtustrankaNazivFormated>
    <izvorni_sadrzaj>SLOTOM d.o.o.</izvorni_sadrzaj>
    <derivirana_varijabla naziv="DomainObject.Predmet.ProtustrankaNazivFormated_1">SLOTOM d.o.o.</derivirana_varijabla>
  </DomainObject.Predmet.ProtustrankaNazivFormated>
  <DomainObject.Predmet.ProtustrankaNazivFormatedOIB>
    <izvorni_sadrzaj>SLOTOM d.o.o., OIB 63062040180</izvorni_sadrzaj>
    <derivirana_varijabla naziv="DomainObject.Predmet.ProtustrankaNazivFormatedOIB_1">SLOTOM d.o.o., OIB 63062040180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SLOTOM d.o.o. zastupanog po punomoćniku Matija Klasić</item>
    </izvorni_sadrzaj>
    <derivirana_varijabla naziv="DomainObject.Predmet.ProtuStrankaListFormated_1">
      <item>SLOTOM d.o.o. zastupanog po punomoćniku Matija Klasić</item>
    </derivirana_varijabla>
  </DomainObject.Predmet.ProtuStrankaListFormated>
  <DomainObject.Predmet.ProtuStrankaListFormatedOIB>
    <izvorni_sadrzaj>
      <item>SLOTOM d.o.o., OIB 63062040180 zastupanog po punomoćniku Matija Klasić</item>
    </izvorni_sadrzaj>
    <derivirana_varijabla naziv="DomainObject.Predmet.ProtuStrankaListFormatedOIB_1">
      <item>SLOTOM d.o.o., OIB 63062040180 zastupanog po punomoćniku Matija Klasić</item>
    </derivirana_varijabla>
  </DomainObject.Predmet.ProtuStrankaListFormatedOIB>
  <DomainObject.Predmet.ProtuStrankaListFormatedWithAdress>
    <izvorni_sadrzaj>
      <item>SLOTOM d.o.o., Ilica 157 a, 10000 Zagreb zastupanog po punomoćniku Matija Klasić</item>
    </izvorni_sadrzaj>
    <derivirana_varijabla naziv="DomainObject.Predmet.ProtuStrankaListFormatedWithAdress_1">
      <item>SLOTOM d.o.o., Ilica 157 a, 10000 Zagreb zastupanog po punomoćniku Matija Klasić</item>
    </derivirana_varijabla>
  </DomainObject.Predmet.ProtuStrankaListFormatedWithAdress>
  <DomainObject.Predmet.ProtuStrankaListFormatedWithAdressOIB>
    <izvorni_sadrzaj>
      <item>SLOTOM d.o.o., OIB 63062040180, Ilica 157 a, 10000 Zagreb zastupanog po punomoćniku Matija Klasić</item>
    </izvorni_sadrzaj>
    <derivirana_varijabla naziv="DomainObject.Predmet.ProtuStrankaListFormatedWithAdressOIB_1">
      <item>SLOTOM d.o.o., OIB 63062040180, Ilica 157 a, 10000 Zagreb zastupanog po punomoćniku Matija Klasić</item>
    </derivirana_varijabla>
  </DomainObject.Predmet.ProtuStrankaListFormatedWithAdressOIB>
  <DomainObject.Predmet.ProtuStrankaListNazivFormated>
    <izvorni_sadrzaj>
      <item>SLOTOM d.o.o.</item>
    </izvorni_sadrzaj>
    <derivirana_varijabla naziv="DomainObject.Predmet.ProtuStrankaListNazivFormated_1">
      <item>SLOTOM d.o.o.</item>
    </derivirana_varijabla>
  </DomainObject.Predmet.ProtuStrankaListNazivFormated>
  <DomainObject.Predmet.ProtuStrankaListNazivFormatedOIB>
    <izvorni_sadrzaj>
      <item>SLOTOM d.o.o., OIB 63062040180</item>
    </izvorni_sadrzaj>
    <derivirana_varijabla naziv="DomainObject.Predmet.ProtuStrankaListNazivFormatedOIB_1">
      <item>SLOTOM d.o.o., OIB 63062040180</item>
    </derivirana_varijabla>
  </DomainObject.Predmet.ProtuStrankaListNazivFormatedOIB>
  <DomainObject.Predmet.OstaliListFormated>
    <izvorni_sadrzaj>
      <item>Matija Klasić punomoćnik sudionika u postupku SLOTOM d.o.o.</item>
    </izvorni_sadrzaj>
    <derivirana_varijabla naziv="DomainObject.Predmet.OstaliListFormated_1">
      <item>Matija Klasić punomoćnik sudionika u postupku SLOTOM d.o.o.</item>
    </derivirana_varijabla>
  </DomainObject.Predmet.OstaliListFormated>
  <DomainObject.Predmet.OstaliListFormatedOIB>
    <izvorni_sadrzaj>
      <item>Matija Klasić, OIB 55656705758 punomoćnik sudionika u postupku SLOTOM d.o.o.</item>
    </izvorni_sadrzaj>
    <derivirana_varijabla naziv="DomainObject.Predmet.OstaliListFormatedOIB_1">
      <item>Matija Klasić, OIB 55656705758 punomoćnik sudionika u postupku SLOTOM d.o.o.</item>
    </derivirana_varijabla>
  </DomainObject.Predmet.OstaliListFormatedOIB>
  <DomainObject.Predmet.OstaliListFormatedWithAdress>
    <izvorni_sadrzaj>
      <item>Matija Klasić, Gajdekova 26a, 10000 Zagreb punomoćnik sudionika u postupku SLOTOM d.o.o.</item>
    </izvorni_sadrzaj>
    <derivirana_varijabla naziv="DomainObject.Predmet.OstaliListFormatedWithAdress_1">
      <item>Matija Klasić, Gajdekova 26a, 10000 Zagreb punomoćnik sudionika u postupku SLOTOM d.o.o.</item>
    </derivirana_varijabla>
  </DomainObject.Predmet.OstaliListFormatedWithAdress>
  <DomainObject.Predmet.OstaliListFormatedWithAdressOIB>
    <izvorni_sadrzaj>
      <item>Matija Klasić, OIB 55656705758, Gajdekova 26a, 10000 Zagreb punomoćnik sudionika u postupku SLOTOM d.o.o.</item>
    </izvorni_sadrzaj>
    <derivirana_varijabla naziv="DomainObject.Predmet.OstaliListFormatedWithAdressOIB_1">
      <item>Matija Klasić, OIB 55656705758, Gajdekova 26a, 10000 Zagreb punomoćnik sudionika u postupku SLOTOM d.o.o.</item>
    </derivirana_varijabla>
  </DomainObject.Predmet.OstaliListFormatedWithAdressOIB>
  <DomainObject.Predmet.OstaliListNazivFormated>
    <izvorni_sadrzaj>
      <item>Matija Klasić</item>
    </izvorni_sadrzaj>
    <derivirana_varijabla naziv="DomainObject.Predmet.OstaliListNazivFormated_1">
      <item>Matija Klasić</item>
    </derivirana_varijabla>
  </DomainObject.Predmet.OstaliListNazivFormated>
  <DomainObject.Predmet.OstaliListNazivFormatedOIB>
    <izvorni_sadrzaj>
      <item>Matija Klasić, OIB 55656705758</item>
    </izvorni_sadrzaj>
    <derivirana_varijabla naziv="DomainObject.Predmet.OstaliListNazivFormatedOIB_1">
      <item>Matija Klasić, OIB 55656705758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SLOTOM d.o.o.</izvorni_sadrzaj>
    <derivirana_varijabla naziv="DomainObject.Predmet.ProtustrankaIDrugi_1">SLOTOM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SLOTOM d.o.o., OIB 63062040180, Ilica 157 a, 10000 Zagreb</izvorni_sadrzaj>
    <derivirana_varijabla naziv="DomainObject.Predmet.ProtustrankaIDrugiAdressOIB_1">SLOTOM d.o.o., OIB 63062040180, Ilica 157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SLOTOM d.o.o.</item>
      <item>Matija Klasić</item>
    </izvorni_sadrzaj>
    <derivirana_varijabla naziv="DomainObject.Predmet.SudioniciListNaziv_1">
      <item>FINA Regionalni centar Zagreb</item>
      <item>SLOTOM d.o.o.</item>
      <item>Matija Klasić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SLOTOM d.o.o., OIB 63062040180, Ilica 157 a,10000 Zagreb</item>
      <item>Matija Klasić, OIB 55656705758, Gajdekova 26a,10000 Zagreb</item>
    </izvorni_sadrzaj>
    <derivirana_varijabla naziv="DomainObject.Predmet.SudioniciListAdressOIB_1">
      <item>FINA Regionalni centar Zagreb, OIB 85821130368, Trg svibanjskih žrtava 1995. br. 1,10000 Zagreb</item>
      <item>SLOTOM d.o.o., OIB 63062040180, Ilica 157 a,10000 Zagreb</item>
      <item>Matija Klasić, OIB 55656705758, Gajdekova 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63062040180</item>
      <item>, OIB 55656705758</item>
    </izvorni_sadrzaj>
    <derivirana_varijabla naziv="DomainObject.Predmet.SudioniciListNazivOIB_1">
      <item>, OIB 85821130368</item>
      <item>, OIB 63062040180</item>
      <item>, OIB 55656705758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3662</properties:Characters>
  <properties:Lines>90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2018-01-23T09:50:00Z</dcterms:created>
  <dc:creator>Monika Grbac</dc:creator>
  <cp:lastModifiedBy>Monika Grbac</cp:lastModifiedBy>
  <dcterms:modified xmlns:xsi="http://www.w3.org/2001/XMLSchema-instance" xsi:type="dcterms:W3CDTF">2018-01-23T09:53:00Z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