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6090" w14:paraId="0a6609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6D14C1">
        <w:rPr>
          <w:rFonts w:hAnsi="Times New Roman" w:ascii="Times New Roman"/>
        </w:rPr>
        <w:t>2</w:t>
      </w:r>
      <w:r w:rsidR="00035DE3">
        <w:rPr>
          <w:rFonts w:hAnsi="Times New Roman" w:ascii="Times New Roman"/>
        </w:rPr>
        <w:t>213</w:t>
      </w:r>
      <w:r w:rsidR="00DA3472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EE6513" w:rsidR="00EE6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MALA SIRENA j.d.o.o.</w:t>
      </w:r>
    </w:p>
    <w:p w:rsidRDefault="00EE6513" w:rsidR="00EE6513">
      <w:pPr>
        <w:jc w:val="right"/>
        <w:rPr>
          <w:rFonts w:hAnsi="Times New Roman" w:ascii="Times New Roman"/>
        </w:rPr>
      </w:pPr>
      <w:r w:rsidRPr="000033D6">
        <w:rPr>
          <w:rFonts w:hAnsi="Times New Roman" w:ascii="Times New Roman"/>
        </w:rPr>
        <w:t xml:space="preserve"> Sisak, Stjepana i Antuna Radića 27</w:t>
      </w:r>
    </w:p>
    <w:p w:rsidRDefault="00EE6513" w:rsidR="00EE6513">
      <w:pPr>
        <w:jc w:val="right"/>
        <w:rPr>
          <w:rFonts w:hAnsi="Times New Roman" w:ascii="Times New Roman"/>
        </w:rPr>
      </w:pPr>
    </w:p>
    <w:p w:rsidRDefault="00EE6513" w:rsidR="00EE6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EE6513" w:rsidR="00EE6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DAVOR BUGARIN</w:t>
      </w:r>
    </w:p>
    <w:p w:rsidRDefault="00EE6513" w:rsidR="00EE6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Sisak, Brezovičkog odreda 17</w:t>
      </w:r>
    </w:p>
    <w:p w:rsidRDefault="00EE6513" w:rsidR="00EE6513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035DE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35DE3" w:rsidRPr="000033D6">
        <w:rPr>
          <w:rFonts w:hAnsi="Times New Roman" w:ascii="Times New Roman"/>
        </w:rPr>
        <w:t xml:space="preserve">MALA SIRENA j.d.o.o., Sisak, Stjepana i Antuna Radića 27, OIB </w:t>
      </w:r>
    </w:p>
    <w:p w:rsidRDefault="00035DE3" w:rsidP="005208DD" w:rsidR="00DA347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Pr="000033D6">
        <w:rPr>
          <w:rFonts w:hAnsi="Times New Roman" w:ascii="Times New Roman"/>
        </w:rPr>
        <w:t>14853192721</w:t>
      </w:r>
    </w:p>
    <w:p w:rsidRDefault="00035DE3" w:rsidP="005208DD" w:rsidR="00035DE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35DE3">
        <w:rPr>
          <w:rFonts w:hAnsi="Times New Roman" w:ascii="Times New Roman"/>
          <w:b/>
        </w:rPr>
        <w:t>9,50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7552FD">
        <w:rPr>
          <w:rFonts w:hAnsi="Times New Roman" w:ascii="Times New Roman"/>
        </w:rPr>
        <w:t>3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035DE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B728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F69D2"/>
    <w:rsid w:val="00E13BFB"/>
    <w:rsid w:val="00E16153"/>
    <w:rsid w:val="00E24A36"/>
    <w:rsid w:val="00E87B43"/>
    <w:rsid w:val="00EE651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7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2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7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2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SIRENA j.d.o.o. zastupanog po punomoćniku Davor Bugarin</izvorni_sadrzaj>
    <derivirana_varijabla naziv="DomainObject.Predmet.ProtustrankaFormated_1">  MALA SIRENA j.d.o.o. zastupanog po punomoćniku Davor Bugarin</derivirana_varijabla>
  </DomainObject.Predmet.ProtustrankaFormated>
  <DomainObject.Predmet.ProtustrankaFormatedOIB>
    <izvorni_sadrzaj>  MALA SIRENA j.d.o.o., OIB 14853192721 zastupanog po punomoćniku Davor Bugarin</izvorni_sadrzaj>
    <derivirana_varijabla naziv="DomainObject.Predmet.ProtustrankaFormatedOIB_1">  MALA SIRENA j.d.o.o., OIB 14853192721 zastupanog po punomoćniku Davor Bugarin</derivirana_varijabla>
  </DomainObject.Predmet.ProtustrankaFormatedOIB>
  <DomainObject.Predmet.ProtustrankaFormatedWithAdress>
    <izvorni_sadrzaj> MALA SIRENA j.d.o.o., Stjepana i Antuna Radića 27, 44000 Sisak zastupanog po punomoćniku Davor Bugarin</izvorni_sadrzaj>
    <derivirana_varijabla naziv="DomainObject.Predmet.ProtustrankaFormatedWithAdress_1"> MALA SIRENA j.d.o.o., Stjepana i Antuna Radića 27, 44000 Sisak zastupanog po punomoćniku Davor Bugarin</derivirana_varijabla>
  </DomainObject.Predmet.ProtustrankaFormatedWithAdress>
  <DomainObject.Predmet.ProtustrankaFormatedWithAdressOIB>
    <izvorni_sadrzaj> MALA SIRENA j.d.o.o., OIB 14853192721, Stjepana i Antuna Radića 27, 44000 Sisak zastupanog po punomoćniku Davor Bugarin</izvorni_sadrzaj>
    <derivirana_varijabla naziv="DomainObject.Predmet.ProtustrankaFormatedWithAdressOIB_1"> MALA SIRENA j.d.o.o., OIB 14853192721, Stjepana i Antuna Radića 27, 44000 Sisak zastupanog po punomoćniku Davor Bugarin</derivirana_varijabla>
  </DomainObject.Predmet.ProtustrankaFormatedWithAdressOIB>
  <DomainObject.Predmet.ProtustrankaWithAdress>
    <izvorni_sadrzaj>MALA SIRENA j.d.o.o. Stjepana i Antuna Radića 27, 44000 Sisak</izvorni_sadrzaj>
    <derivirana_varijabla naziv="DomainObject.Predmet.ProtustrankaWithAdress_1">MALA SIRENA j.d.o.o. Stjepana i Antuna Radića 27, 44000 Sisak</derivirana_varijabla>
  </DomainObject.Predmet.ProtustrankaWithAdress>
  <DomainObject.Predmet.ProtustrankaWithAdressOIB>
    <izvorni_sadrzaj>MALA SIRENA j.d.o.o., OIB 14853192721, Stjepana i Antuna Radića 27, 44000 Sisak</izvorni_sadrzaj>
    <derivirana_varijabla naziv="DomainObject.Predmet.ProtustrankaWithAdressOIB_1">MALA SIRENA j.d.o.o., OIB 14853192721, Stjepana i Antuna Radića 27, 44000 Sisak</derivirana_varijabla>
  </DomainObject.Predmet.ProtustrankaWithAdressOIB>
  <DomainObject.Predmet.ProtustrankaNazivFormated>
    <izvorni_sadrzaj>MALA SIRENA j.d.o.o.</izvorni_sadrzaj>
    <derivirana_varijabla naziv="DomainObject.Predmet.ProtustrankaNazivFormated_1">MALA SIRENA j.d.o.o.</derivirana_varijabla>
  </DomainObject.Predmet.ProtustrankaNazivFormated>
  <DomainObject.Predmet.ProtustrankaNazivFormatedOIB>
    <izvorni_sadrzaj>MALA SIRENA j.d.o.o., OIB 14853192721</izvorni_sadrzaj>
    <derivirana_varijabla naziv="DomainObject.Predmet.ProtustrankaNazivFormatedOIB_1">MALA SIRENA j.d.o.o., OIB 14853192721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SIRENA j.d.o.o. zastupanog po punomoćniku Davor Bugarin</item>
    </izvorni_sadrzaj>
    <derivirana_varijabla naziv="DomainObject.Predmet.ProtuStrankaListFormated_1">
      <item>MALA SIRENA j.d.o.o. zastupanog po punomoćniku Davor Bugarin</item>
    </derivirana_varijabla>
  </DomainObject.Predmet.ProtuStrankaListFormated>
  <DomainObject.Predmet.ProtuStrankaListFormatedOIB>
    <izvorni_sadrzaj>
      <item>MALA SIRENA j.d.o.o., OIB 14853192721 zastupanog po punomoćniku Davor Bugarin</item>
    </izvorni_sadrzaj>
    <derivirana_varijabla naziv="DomainObject.Predmet.ProtuStrankaListFormatedOIB_1">
      <item>MALA SIRENA j.d.o.o., OIB 14853192721 zastupanog po punomoćniku Davor Bugarin</item>
    </derivirana_varijabla>
  </DomainObject.Predmet.ProtuStrankaListFormatedOIB>
  <DomainObject.Predmet.ProtuStrankaListFormatedWithAdress>
    <izvorni_sadrzaj>
      <item>MALA SIRENA j.d.o.o., Stjepana i Antuna Radića 27, 44000 Sisak zastupanog po punomoćniku Davor Bugarin</item>
    </izvorni_sadrzaj>
    <derivirana_varijabla naziv="DomainObject.Predmet.ProtuStrankaListFormatedWithAdress_1">
      <item>MALA SIRENA j.d.o.o., Stjepana i Antuna Radića 27, 44000 Sisak zastupanog po punomoćniku Davor Bugarin</item>
    </derivirana_varijabla>
  </DomainObject.Predmet.ProtuStrankaListFormatedWithAdress>
  <DomainObject.Predmet.ProtuStrankaListFormatedWithAdressOIB>
    <izvorni_sadrzaj>
      <item>MALA SIRENA j.d.o.o., OIB 14853192721, Stjepana i Antuna Radića 27, 44000 Sisak zastupanog po punomoćniku Davor Bugarin</item>
    </izvorni_sadrzaj>
    <derivirana_varijabla naziv="DomainObject.Predmet.ProtuStrankaListFormatedWithAdressOIB_1">
      <item>MALA SIRENA j.d.o.o., OIB 14853192721, Stjepana i Antuna Radića 27, 44000 Sisak zastupanog po punomoćniku Davor Bugarin</item>
    </derivirana_varijabla>
  </DomainObject.Predmet.ProtuStrankaListFormatedWithAdressOIB>
  <DomainObject.Predmet.ProtuStrankaListNazivFormated>
    <izvorni_sadrzaj>
      <item>MALA SIRENA j.d.o.o.</item>
    </izvorni_sadrzaj>
    <derivirana_varijabla naziv="DomainObject.Predmet.ProtuStrankaListNazivFormated_1">
      <item>MALA SIRENA j.d.o.o.</item>
    </derivirana_varijabla>
  </DomainObject.Predmet.ProtuStrankaListNazivFormated>
  <DomainObject.Predmet.ProtuStrankaListNazivFormatedOIB>
    <izvorni_sadrzaj>
      <item>MALA SIRENA j.d.o.o., OIB 14853192721</item>
    </izvorni_sadrzaj>
    <derivirana_varijabla naziv="DomainObject.Predmet.ProtuStrankaListNazivFormatedOIB_1">
      <item>MALA SIRENA j.d.o.o., OIB 14853192721</item>
    </derivirana_varijabla>
  </DomainObject.Predmet.ProtuStrankaListNazivFormatedOIB>
  <DomainObject.Predmet.OstaliListFormated>
    <izvorni_sadrzaj>
      <item>Davor Bugarin punomoćnik sudionika u postupku MALA SIRENA j.d.o.o.</item>
    </izvorni_sadrzaj>
    <derivirana_varijabla naziv="DomainObject.Predmet.OstaliListFormated_1">
      <item>Davor Bugarin punomoćnik sudionika u postupku MALA SIRENA j.d.o.o.</item>
    </derivirana_varijabla>
  </DomainObject.Predmet.OstaliListFormated>
  <DomainObject.Predmet.OstaliListFormatedOIB>
    <izvorni_sadrzaj>
      <item>Davor Bugarin, OIB 32067284355 punomoćnik sudionika u postupku MALA SIRENA j.d.o.o.</item>
    </izvorni_sadrzaj>
    <derivirana_varijabla naziv="DomainObject.Predmet.OstaliListFormatedOIB_1">
      <item>Davor Bugarin, OIB 32067284355 punomoćnik sudionika u postupku MALA SIRENA j.d.o.o.</item>
    </derivirana_varijabla>
  </DomainObject.Predmet.OstaliListFormatedOIB>
  <DomainObject.Predmet.OstaliListFormatedWithAdress>
    <izvorni_sadrzaj>
      <item>Davor Bugarin, Brezovičkog Odreda 17, 44000 Sisak punomoćnik sudionika u postupku MALA SIRENA j.d.o.o.</item>
    </izvorni_sadrzaj>
    <derivirana_varijabla naziv="DomainObject.Predmet.OstaliListFormatedWithAdress_1">
      <item>Davor Bugarin, Brezovičkog Odreda 17, 44000 Sisak punomoćnik sudionika u postupku MALA SIRENA j.d.o.o.</item>
    </derivirana_varijabla>
  </DomainObject.Predmet.OstaliListFormatedWithAdress>
  <DomainObject.Predmet.OstaliListFormatedWithAdressOIB>
    <izvorni_sadrzaj>
      <item>Davor Bugarin, OIB 32067284355, Brezovičkog Odreda 17, 44000 Sisak punomoćnik sudionika u postupku MALA SIRENA j.d.o.o.</item>
    </izvorni_sadrzaj>
    <derivirana_varijabla naziv="DomainObject.Predmet.OstaliListFormatedWithAdressOIB_1">
      <item>Davor Bugarin, OIB 32067284355, Brezovičkog Odreda 17, 44000 Sisak punomoćnik sudionika u postupku MALA SIRENA j.d.o.o.</item>
    </derivirana_varijabla>
  </DomainObject.Predmet.OstaliListFormatedWithAdressOIB>
  <DomainObject.Predmet.OstaliListNazivFormated>
    <izvorni_sadrzaj>
      <item>Davor Bugarin</item>
    </izvorni_sadrzaj>
    <derivirana_varijabla naziv="DomainObject.Predmet.OstaliListNazivFormated_1">
      <item>Davor Bugarin</item>
    </derivirana_varijabla>
  </DomainObject.Predmet.OstaliListNazivFormated>
  <DomainObject.Predmet.OstaliListNazivFormatedOIB>
    <izvorni_sadrzaj>
      <item>Davor Bugarin, OIB 32067284355</item>
    </izvorni_sadrzaj>
    <derivirana_varijabla naziv="DomainObject.Predmet.OstaliListNazivFormatedOIB_1">
      <item>Davor Bugarin, OIB 32067284355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SIRENA j.d.o.o.</izvorni_sadrzaj>
    <derivirana_varijabla naziv="DomainObject.Predmet.ProtustrankaIDrugi_1">MALA SIRENA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SIRENA j.d.o.o., OIB 14853192721, Stjepana i Antuna Radića 27, 44000 Sisak</izvorni_sadrzaj>
    <derivirana_varijabla naziv="DomainObject.Predmet.ProtustrankaIDrugiAdressOIB_1">MALA SIRENA j.d.o.o., OIB 14853192721, Stjepana i Antuna Radića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SIRENA j.d.o.o.</item>
      <item>Davor Bugarin</item>
    </izvorni_sadrzaj>
    <derivirana_varijabla naziv="DomainObject.Predmet.SudioniciListNaziv_1">
      <item>FINA Regionalni centar Zagreb</item>
      <item>MALA SIRENA j.d.o.o.</item>
      <item>Davor Bugarin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SIRENA j.d.o.o., OIB 14853192721, Stjepana i Antuna Radića 27,44000 Sisak</item>
      <item>Davor Bugarin, OIB 32067284355, Brezovičkog Odreda 17,44000 Sisak</item>
    </izvorni_sadrzaj>
    <derivirana_varijabla naziv="DomainObject.Predmet.SudioniciListAdressOIB_1">
      <item>FINA Regionalni centar Zagreb, OIB 85821130368, Trg svibanjskih žrtava 1995. 1,10000 Zagreb</item>
      <item>MALA SIRENA j.d.o.o., OIB 14853192721, Stjepana i Antuna Radića 27,44000 Sisak</item>
      <item>Davor Bugarin, OIB 32067284355, Brezovičkog Odreda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14853192721</item>
      <item>, OIB 32067284355</item>
    </izvorni_sadrzaj>
    <derivirana_varijabla naziv="DomainObject.Predmet.SudioniciListNazivOIB_1">
      <item>, OIB 85821130368</item>
      <item>, OIB 14853192721</item>
      <item>, OIB 32067284355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82EE4-C0D9-4A11-BC09-65472550F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529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2017-03-13T13:32:00Z</dcterms:created>
  <dc:creator>stecaj</dc:creator>
  <cp:lastModifiedBy>Gordana Grčić</cp:lastModifiedBy>
  <cp:lastPrinted>2017-03-13T13:32:00Z</cp:lastPrinted>
  <dcterms:modified xmlns:xsi="http://www.w3.org/2001/XMLSchema-instance" xsi:type="dcterms:W3CDTF">2017-03-13T13:33:00Z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