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eaefa" w14:paraId="a6eaefa" w:rsidRDefault="001E2E9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1929765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E2E9C" w:rsidP="001E2E9C" w:rsidR="00AE649C">
      <w:pPr>
        <w:pStyle w:val="NormaleSPIS"/>
        <w:spacing w:after="0"/>
      </w:pPr>
      <w:r>
        <w:t xml:space="preserve">          Republika Hrvatska</w:t>
      </w:r>
    </w:p>
    <w:p w:rsidRDefault="001E2E9C" w:rsidP="001E2E9C" w:rsidR="001E2E9C">
      <w:pPr>
        <w:pStyle w:val="NormaleSPIS"/>
        <w:spacing w:after="0"/>
      </w:pPr>
      <w:r>
        <w:t xml:space="preserve">      Trgovački sud u Bjelovaru</w:t>
      </w:r>
    </w:p>
    <w:p w:rsidRDefault="001E2E9C" w:rsidP="001E2E9C" w:rsidR="001E2E9C">
      <w:pPr>
        <w:pStyle w:val="NormaleSPIS"/>
        <w:spacing w:after="0"/>
      </w:pPr>
      <w:r>
        <w:t>Bjelovar, Šetalište dr.I.Lebovića 42.</w:t>
      </w:r>
    </w:p>
    <w:p w:rsidRDefault="001E2E9C" w:rsidP="001E2E9C" w:rsidR="001E2E9C">
      <w:pPr>
        <w:pStyle w:val="NormaleSPIS"/>
        <w:spacing w:after="0"/>
        <w:jc w:val="right"/>
        <w:rPr>
          <w:b/>
          <w:noProof/>
        </w:rPr>
      </w:pPr>
      <w:r>
        <w:rPr>
          <w:noProof/>
        </w:rPr>
        <w:t xml:space="preserve"> Poslovni broj: 7 St-177/2018-11</w:t>
      </w:r>
    </w:p>
    <w:p w:rsidRDefault="001E2E9C" w:rsidP="001E2E9C" w:rsidR="001E2E9C">
      <w:pPr>
        <w:jc w:val="center"/>
        <w:rPr>
          <w:noProof/>
        </w:rPr>
      </w:pPr>
    </w:p>
    <w:p w:rsidRDefault="001E2E9C" w:rsidP="001E2E9C" w:rsidR="001E2E9C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1E2E9C" w:rsidP="001E2E9C" w:rsidR="001E2E9C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1E2E9C" w:rsidP="001E2E9C" w:rsidR="001E2E9C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>povodom prijedloga FINANCIJSKE AGENCIJE, OIB: 85821130368, RC ZAGREB, Trg svibanjskih žrtava 1995. 1, za otvaranje stečajnog postupka nad dužnikom STOLARIJA OLIVER j.d.o.o. za građevinu, trgovinu i usluge iz Zagreba, Selska 30, MBS 081006058, OIB 10026470547, 08. kolovoza</w:t>
      </w:r>
      <w:r>
        <w:rPr>
          <w:noProof/>
        </w:rPr>
        <w:t xml:space="preserve"> 2018.</w:t>
      </w:r>
    </w:p>
    <w:p w:rsidRDefault="001E2E9C" w:rsidP="001E2E9C" w:rsidR="001E2E9C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1E2E9C" w:rsidP="001E2E9C" w:rsidR="001E2E9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>1.Pokreće se postupak radi utvrđivanja uvjeta za otvaranje stečajnog postupka nad dužnikom STOLARIJA OLIVER j.d.o.o. za građevinu, trgovinu i usluge iz Zagreba, Selska 30, MBS 081006058, OIB 10026470547.</w:t>
      </w:r>
    </w:p>
    <w:p w:rsidRDefault="001E2E9C" w:rsidP="001E2E9C" w:rsidR="001E2E9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</w:p>
    <w:p w:rsidRDefault="001E2E9C" w:rsidP="001E2E9C" w:rsidR="001E2E9C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30. kolovoza 2018. gdine u 10,15 sati, u ovome sudu u Bjelovaru, Šetalište dr. Ivše Lebovića 42, sudnica br. 2, na koje se pozivaju dostavom ovoga rješenja:</w:t>
      </w:r>
    </w:p>
    <w:p w:rsidRDefault="001E2E9C" w:rsidP="001E2E9C" w:rsidR="001E2E9C">
      <w:pPr>
        <w:ind w:left="851"/>
        <w:jc w:val="both"/>
        <w:rPr>
          <w:noProof/>
        </w:rPr>
      </w:pPr>
      <w:r>
        <w:rPr>
          <w:noProof/>
        </w:rPr>
        <w:t>-FINA, Regionalni centar Zagreb,</w:t>
      </w:r>
    </w:p>
    <w:p w:rsidRDefault="001E2E9C" w:rsidP="001E2E9C" w:rsidR="001E2E9C">
      <w:pPr>
        <w:ind w:left="851"/>
        <w:jc w:val="both"/>
        <w:rPr>
          <w:noProof/>
        </w:rPr>
      </w:pPr>
      <w:r>
        <w:rPr>
          <w:noProof/>
        </w:rPr>
        <w:t>-zakonski zastupnik dužnika Oliver Marković iz Zagreba, Pilarova 31.</w:t>
      </w:r>
    </w:p>
    <w:p w:rsidRDefault="001E2E9C" w:rsidP="001E2E9C" w:rsidR="001E2E9C">
      <w:pPr>
        <w:ind w:firstLine="720"/>
        <w:jc w:val="both"/>
        <w:rPr>
          <w:rFonts w:eastAsia="Times New Roman"/>
          <w:lang w:eastAsia="hr-HR"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  <w:r>
        <w:rPr>
          <w:rFonts w:eastAsia="Times New Roman"/>
          <w:lang w:eastAsia="hr-HR"/>
        </w:rPr>
        <w:t xml:space="preserve"> </w:t>
      </w:r>
    </w:p>
    <w:p w:rsidRDefault="001E2E9C" w:rsidP="001E2E9C" w:rsidR="001E2E9C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1E2E9C" w:rsidP="001E2E9C" w:rsidR="001E2E9C">
      <w:pPr>
        <w:ind w:firstLine="720"/>
        <w:jc w:val="both"/>
        <w:rPr>
          <w:noProof/>
        </w:rPr>
      </w:pPr>
      <w:r>
        <w:rPr>
          <w:noProof/>
        </w:rPr>
        <w:t xml:space="preserve">Financijska agencija je, temeljem odredbe čl.110. st.1. Stečajnog zakona (Narodne novine br. 71/15. dalje: SZ) podnijela Trgovačkom sudu u Zagrebu, prijedlog za pokretanje stečajnog postupka nad dužnikom. </w:t>
      </w:r>
      <w:r>
        <w:t xml:space="preserve">U prijedlogu navodi da na dan 06.07.2017. dužnik u Očevidniku redoslijeda osnova za plaćanje ima evidentirane neizvršene osnove za plaćanje u neprekinutom razdoblju od 120 dana, u ukupnom iznosu od 18.617,34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dva zaposlenika.</w:t>
      </w:r>
      <w:r>
        <w:t xml:space="preserve">              </w:t>
      </w:r>
    </w:p>
    <w:p w:rsidRDefault="001E2E9C" w:rsidP="001E2E9C" w:rsidR="001E2E9C">
      <w:pPr>
        <w:ind w:firstLine="851"/>
        <w:jc w:val="both"/>
      </w:pPr>
    </w:p>
    <w:p w:rsidRDefault="001E2E9C" w:rsidP="001E2E9C" w:rsidR="001E2E9C">
      <w:pPr>
        <w:spacing w:after="0"/>
        <w:ind w:firstLine="851"/>
        <w:jc w:val="center"/>
      </w:pPr>
      <w:r>
        <w:lastRenderedPageBreak/>
        <w:t>2</w:t>
      </w:r>
    </w:p>
    <w:p w:rsidRDefault="001E2E9C" w:rsidP="001E2E9C" w:rsidR="001E2E9C">
      <w:pPr>
        <w:ind w:firstLine="851"/>
        <w:jc w:val="right"/>
      </w:pPr>
      <w:r>
        <w:t>Poslovni broj:7 St-177/2018-11</w:t>
      </w:r>
    </w:p>
    <w:p w:rsidRDefault="001E2E9C" w:rsidP="001E2E9C" w:rsidR="001E2E9C">
      <w:pPr>
        <w:ind w:firstLine="851"/>
        <w:jc w:val="both"/>
        <w:rPr>
          <w:noProof/>
          <w:lang w:val="en-GB"/>
        </w:rPr>
      </w:pPr>
      <w: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1E2E9C" w:rsidP="001E2E9C" w:rsidR="001E2E9C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1E2E9C" w:rsidP="001E2E9C" w:rsidR="001E2E9C">
      <w:pPr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1E2E9C" w:rsidP="001E2E9C" w:rsidR="001E2E9C">
      <w:pPr>
        <w:jc w:val="center"/>
        <w:outlineLvl w:val="0"/>
        <w:rPr>
          <w:noProof/>
        </w:rPr>
      </w:pPr>
      <w:r>
        <w:rPr>
          <w:noProof/>
        </w:rPr>
        <w:t xml:space="preserve">Bjelovar 08. kolovoza 2018. </w:t>
      </w:r>
    </w:p>
    <w:p w:rsidRDefault="001E2E9C" w:rsidP="001E2E9C" w:rsidR="001E2E9C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   S u d a c</w:t>
      </w:r>
    </w:p>
    <w:p w:rsidRDefault="001E2E9C" w:rsidP="001E2E9C" w:rsidR="001E2E9C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  Tomislav Mrazović,v.r.</w:t>
      </w:r>
    </w:p>
    <w:p w:rsidRDefault="001E2E9C" w:rsidP="001E2E9C" w:rsidR="001E2E9C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službenik</w:t>
      </w:r>
    </w:p>
    <w:p w:rsidRDefault="001E2E9C" w:rsidP="001E2E9C" w:rsidR="001E2E9C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</w:t>
      </w:r>
      <w:r>
        <w:rPr>
          <w:noProof/>
        </w:rPr>
        <w:t xml:space="preserve">    </w:t>
      </w:r>
      <w:bookmarkStart w:name="_GoBack" w:id="0"/>
      <w:bookmarkEnd w:id="0"/>
      <w:r>
        <w:rPr>
          <w:noProof/>
        </w:rPr>
        <w:t xml:space="preserve">       Jasmina Tubić</w:t>
      </w:r>
    </w:p>
    <w:p w:rsidRDefault="001E2E9C" w:rsidP="001E2E9C" w:rsidR="001E2E9C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1E2E9C" w:rsidP="001E2E9C" w:rsidR="001E2E9C">
      <w:pPr>
        <w:jc w:val="both"/>
      </w:pPr>
    </w:p>
    <w:p w:rsidRDefault="001E2E9C" w:rsidP="001E2E9C" w:rsidR="001E2E9C">
      <w:pPr>
        <w:jc w:val="both"/>
        <w:rPr>
          <w:noProof/>
        </w:rPr>
      </w:pPr>
    </w:p>
    <w:p w:rsidRDefault="001E2E9C" w:rsidP="001E2E9C" w:rsidR="001E2E9C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2E9C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019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St-177/2018-11</izvorni_sadrzaj>
    <derivirana_varijabla naziv="DomainObject.Oznaka_1">St-177/2018-11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St-177/2018</izvorni_sadrzaj>
    <derivirana_varijabla naziv="DomainObject.Predmet.OznakaBroj_1">St-177/2018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STOLARIJA OLIVER jednostavno društvo s ograničenom odgovornošću za građevinu, trgovinu i usluge</izvorni_sadrzaj>
    <derivirana_varijabla naziv="DomainObject.Predmet.ProtustrankaFormated_1">  STOLARIJA OLIVER jednostavno društvo s ograničenom odgovornošću za građevinu, trgovinu i usluge</derivirana_varijabla>
  </DomainObject.Predmet.ProtustrankaFormated>
  <DomainObject.Predmet.ProtustrankaFormatedOIB>
    <izvorni_sadrzaj>  STOLARIJA OLIVER jednostavno društvo s ograničenom odgovornošću za građevinu, trgovinu i usluge, OIB 10026470547</izvorni_sadrzaj>
    <derivirana_varijabla naziv="DomainObject.Predmet.ProtustrankaFormatedOIB_1">  STOLARIJA OLIVER jednostavno društvo s ograničenom odgovornošću za građevinu, trgovinu i usluge, OIB 10026470547</derivirana_varijabla>
  </DomainObject.Predmet.ProtustrankaFormatedOIB>
  <DomainObject.Predmet.ProtustrankaFormatedWithAdress>
    <izvorni_sadrzaj> STOLARIJA OLIVER jednostavno društvo s ograničenom odgovornošću za građevinu, trgovinu i usluge, Selska 30, 10000 Zagreb</izvorni_sadrzaj>
    <derivirana_varijabla naziv="DomainObject.Predmet.ProtustrankaFormatedWithAdress_1"> STOLARIJA OLIVER jednostavno društvo s ograničenom odgovornošću za građevinu, trgovinu i usluge, Selska 30, 10000 Zagreb</derivirana_varijabla>
  </DomainObject.Predmet.ProtustrankaFormatedWithAdress>
  <DomainObject.Predmet.ProtustrankaFormatedWithAdressOIB>
    <izvorni_sadrzaj> STOLARIJA OLIVER jednostavno društvo s ograničenom odgovornošću za građevinu, trgovinu i usluge, OIB 10026470547, Selska 30, 10000 Zagreb</izvorni_sadrzaj>
    <derivirana_varijabla naziv="DomainObject.Predmet.ProtustrankaFormatedWithAdressOIB_1"> STOLARIJA OLIVER jednostavno društvo s ograničenom odgovornošću za građevinu, trgovinu i usluge, OIB 10026470547, Selska 30, 10000 Zagreb</derivirana_varijabla>
  </DomainObject.Predmet.ProtustrankaFormatedWithAdressOIB>
  <DomainObject.Predmet.ProtustrankaWithAdress>
    <izvorni_sadrzaj>STOLARIJA OLIVER jednostavno društvo s ograničenom odgovornošću za građevinu, trgovinu i usluge Selska 30, 10000 Zagreb</izvorni_sadrzaj>
    <derivirana_varijabla naziv="DomainObject.Predmet.ProtustrankaWithAdress_1">STOLARIJA OLIVER jednostavno društvo s ograničenom odgovornošću za građevinu, trgovinu i usluge Selska 30, 10000 Zagreb</derivirana_varijabla>
  </DomainObject.Predmet.ProtustrankaWithAdress>
  <DomainObject.Predmet.ProtustrankaWithAdressOIB>
    <izvorni_sadrzaj>STOLARIJA OLIVER jednostavno društvo s ograničenom odgovornošću za građevinu, trgovinu i usluge, OIB 10026470547, Selska 30, 10000 Zagreb</izvorni_sadrzaj>
    <derivirana_varijabla naziv="DomainObject.Predmet.ProtustrankaWithAdressOIB_1">STOLARIJA OLIVER jednostavno društvo s ograničenom odgovornošću za građevinu, trgovinu i usluge, OIB 10026470547, Selska 30, 10000 Zagreb</derivirana_varijabla>
  </DomainObject.Predmet.ProtustrankaWithAdressOIB>
  <DomainObject.Predmet.ProtustrankaNazivFormated>
    <izvorni_sadrzaj>STOLARIJA OLIVER jednostavno društvo s ograničenom odgovornošću za građevinu, trgovinu i usluge</izvorni_sadrzaj>
    <derivirana_varijabla naziv="DomainObject.Predmet.ProtustrankaNazivFormated_1">STOLARIJA OLIVER jednostavno društvo s ograničenom odgovornošću za građevinu, trgovinu i usluge</derivirana_varijabla>
  </DomainObject.Predmet.ProtustrankaNazivFormated>
  <DomainObject.Predmet.ProtustrankaNazivFormatedOIB>
    <izvorni_sadrzaj>STOLARIJA OLIVER jednostavno društvo s ograničenom odgovornošću za građevinu, trgovinu i usluge, OIB 10026470547</izvorni_sadrzaj>
    <derivirana_varijabla naziv="DomainObject.Predmet.ProtustrankaNazivFormatedOIB_1">STOLARIJA OLIVER jednostavno društvo s ograničenom odgovornošću za građevinu, trgovinu i usluge, OIB 10026470547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STOLARIJA OLIVER jednostavno društvo s ograničenom odgovornošću za građevinu, trgovinu i usluge</item>
    </izvorni_sadrzaj>
    <derivirana_varijabla naziv="DomainObject.Predmet.ProtuStrankaListFormated_1">
      <item>STOLARIJA OLIVER jednostavno društvo s ograničenom odgovornošću za građevinu, trgovinu i usluge</item>
    </derivirana_varijabla>
  </DomainObject.Predmet.ProtuStrankaListFormated>
  <DomainObject.Predmet.ProtuStrankaListFormatedOIB>
    <izvorni_sadrzaj>
      <item>STOLARIJA OLIVER jednostavno društvo s ograničenom odgovornošću za građevinu, trgovinu i usluge, OIB 10026470547</item>
    </izvorni_sadrzaj>
    <derivirana_varijabla naziv="DomainObject.Predmet.ProtuStrankaListFormatedOIB_1">
      <item>STOLARIJA OLIVER jednostavno društvo s ograničenom odgovornošću za građevinu, trgovinu i usluge, OIB 10026470547</item>
    </derivirana_varijabla>
  </DomainObject.Predmet.ProtuStrankaListFormatedOIB>
  <DomainObject.Predmet.ProtuStrankaListFormatedWithAdress>
    <izvorni_sadrzaj>
      <item>STOLARIJA OLIVER jednostavno društvo s ograničenom odgovornošću za građevinu, trgovinu i usluge, Selska 30, 10000 Zagreb</item>
    </izvorni_sadrzaj>
    <derivirana_varijabla naziv="DomainObject.Predmet.ProtuStrankaListFormatedWithAdress_1">
      <item>STOLARIJA OLIVER jednostavno društvo s ograničenom odgovornošću za građevinu, trgovinu i usluge, Selska 30, 10000 Zagreb</item>
    </derivirana_varijabla>
  </DomainObject.Predmet.ProtuStrankaListFormatedWithAdress>
  <DomainObject.Predmet.ProtuStrankaListFormatedWithAdressOIB>
    <izvorni_sadrzaj>
      <item>STOLARIJA OLIVER jednostavno društvo s ograničenom odgovornošću za građevinu, trgovinu i usluge, OIB 10026470547, Selska 30, 10000 Zagreb</item>
    </izvorni_sadrzaj>
    <derivirana_varijabla naziv="DomainObject.Predmet.ProtuStrankaListFormatedWithAdressOIB_1">
      <item>STOLARIJA OLIVER jednostavno društvo s ograničenom odgovornošću za građevinu, trgovinu i usluge, OIB 10026470547, Selska 30, 10000 Zagreb</item>
    </derivirana_varijabla>
  </DomainObject.Predmet.ProtuStrankaListFormatedWithAdressOIB>
  <DomainObject.Predmet.ProtuStrankaListNazivFormated>
    <izvorni_sadrzaj>
      <item>STOLARIJA OLIVER jednostavno društvo s ograničenom odgovornošću za građevinu, trgovinu i usluge</item>
    </izvorni_sadrzaj>
    <derivirana_varijabla naziv="DomainObject.Predmet.ProtuStrankaListNazivFormated_1">
      <item>STOLARIJA OLIVER jednostavno društvo s ograničenom odgovornošću za građevinu, trgovinu i usluge</item>
    </derivirana_varijabla>
  </DomainObject.Predmet.ProtuStrankaListNazivFormated>
  <DomainObject.Predmet.ProtuStrankaListNazivFormatedOIB>
    <izvorni_sadrzaj>
      <item>STOLARIJA OLIVER jednostavno društvo s ograničenom odgovornošću za građevinu, trgovinu i usluge, OIB 10026470547</item>
    </izvorni_sadrzaj>
    <derivirana_varijabla naziv="DomainObject.Predmet.ProtuStrankaListNazivFormatedOIB_1">
      <item>STOLARIJA OLIVER jednostavno društvo s ograničenom odgovornošću za građevinu, trgovinu i usluge, OIB 10026470547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>St-177/2018-11</izvorni_sadrzaj>
    <derivirana_varijabla naziv="DomainObject.PoslovniBrojDokumenta_1">St-177/2018-11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STOLARIJA OLIVER jednostavno društvo s ograničenom odgovornošću za građevinu, trgovinu i usluge</izvorni_sadrzaj>
    <derivirana_varijabla naziv="DomainObject.Predmet.ProtustrankaIDrugi_1">STOLARIJA OLIVER jednostavno društvo s ograničenom odgovornošću za građevinu,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STOLARIJA OLIVER jednostavno društvo s ograničenom odgovornošću za građevinu, trgovinu i usluge, OIB 10026470547, Selska 30, 10000 Zagreb</izvorni_sadrzaj>
    <derivirana_varijabla naziv="DomainObject.Predmet.ProtustrankaIDrugiAdressOIB_1">STOLARIJA OLIVER jednostavno društvo s ograničenom odgovornošću za građevinu, trgovinu i usluge, OIB 10026470547, Selska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STOLARIJA OLIVER jednostavno društvo s ograničenom odgovornošću za građevinu, trgovinu i usluge</item>
      <item>FINA Regionalni centar Zagreb</item>
    </izvorni_sadrzaj>
    <derivirana_varijabla naziv="DomainObject.Predmet.SudioniciListNaziv_1">
      <item>STOLARIJA OLIVER jednostavno društvo s ograničenom odgovornošću za građevinu, trgovinu i usluge</item>
      <item>FINA Regionalni centar Zagreb</item>
    </derivirana_varijabla>
  </DomainObject.Predmet.SudioniciListNaziv>
  <DomainObject.Predmet.SudioniciListAdressOIB>
    <izvorni_sadrzaj>
      <item>STOLARIJA OLIVER jednostavno društvo s ograničenom odgovornošću za građevinu, trgovinu i usluge, OIB 10026470547, Selska 30,10000 Zagreb</item>
      <item>FINA Regionalni centar Zagreb, OIB 85821130368, Trg svibanjskih žrtava 1995. br. 1,10000 Zagreb</item>
    </izvorni_sadrzaj>
    <derivirana_varijabla naziv="DomainObject.Predmet.SudioniciListAdressOIB_1">
      <item>STOLARIJA OLIVER jednostavno društvo s ograničenom odgovornošću za građevinu, trgovinu i usluge, OIB 10026470547, Selska 30,10000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21FAFB-FF41-4D96-AE54-2CEDEBB659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2760</properties:Characters>
  <properties:Lines>62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2018-08-08T10:51:00Z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St-177/2018-11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