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4e41" w14:paraId="9b64e4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C2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9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91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9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9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9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91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9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9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"ARENA - PULA", PULA</izvorni_sadrzaj>
    <derivirana_varijabla naziv="DomainObject.Predmet.ProtustrankaFormated_1">  RUKOMETNI KLUB "ARENA - PULA", PULA</derivirana_varijabla>
  </DomainObject.Predmet.ProtustrankaFormated>
  <DomainObject.Predmet.ProtustrankaFormatedOIB>
    <izvorni_sadrzaj>  RUKOMETNI KLUB "ARENA - PULA", PULA, OIB 95198534864</izvorni_sadrzaj>
    <derivirana_varijabla naziv="DomainObject.Predmet.ProtustrankaFormatedOIB_1">  RUKOMETNI KLUB "ARENA - PULA", PULA, OIB 95198534864</derivirana_varijabla>
  </DomainObject.Predmet.ProtustrankaFormatedOIB>
  <DomainObject.Predmet.ProtustrankaFormatedWithAdress>
    <izvorni_sadrzaj> RUKOMETNI KLUB "ARENA - PULA", PULA, Trg Kralja Tomislava 7, 52100 Pula</izvorni_sadrzaj>
    <derivirana_varijabla naziv="DomainObject.Predmet.ProtustrankaFormatedWithAdress_1"> RUKOMETNI KLUB "ARENA - PULA", PULA, Trg Kralja Tomislava 7, 52100 Pula</derivirana_varijabla>
  </DomainObject.Predmet.ProtustrankaFormatedWithAdress>
  <DomainObject.Predmet.ProtustrankaFormatedWithAdressOIB>
    <izvorni_sadrzaj> RUKOMETNI KLUB "ARENA - PULA", PULA, OIB 95198534864, Trg Kralja Tomislava 7, 52100 Pula</izvorni_sadrzaj>
    <derivirana_varijabla naziv="DomainObject.Predmet.ProtustrankaFormatedWithAdressOIB_1"> RUKOMETNI KLUB "ARENA - PULA", PULA, OIB 95198534864, Trg Kralja Tomislava 7, 52100 Pula</derivirana_varijabla>
  </DomainObject.Predmet.ProtustrankaFormatedWithAdressOIB>
  <DomainObject.Predmet.ProtustrankaWithAdress>
    <izvorni_sadrzaj>RUKOMETNI KLUB "ARENA - PULA", PULA Trg Kralja Tomislava 7, 52100 Pula</izvorni_sadrzaj>
    <derivirana_varijabla naziv="DomainObject.Predmet.ProtustrankaWithAdress_1">RUKOMETNI KLUB "ARENA - PULA", PULA Trg Kralja Tomislava 7, 52100 Pula</derivirana_varijabla>
  </DomainObject.Predmet.ProtustrankaWithAdress>
  <DomainObject.Predmet.ProtustrankaWithAdressOIB>
    <izvorni_sadrzaj>RUKOMETNI KLUB "ARENA - PULA", PULA, OIB 95198534864, Trg Kralja Tomislava 7, 52100 Pula</izvorni_sadrzaj>
    <derivirana_varijabla naziv="DomainObject.Predmet.ProtustrankaWithAdressOIB_1">RUKOMETNI KLUB "ARENA - PULA", PULA, OIB 95198534864, Trg Kralja Tomislava 7, 52100 Pula</derivirana_varijabla>
  </DomainObject.Predmet.ProtustrankaWithAdressOIB>
  <DomainObject.Predmet.ProtustrankaNazivFormated>
    <izvorni_sadrzaj>RUKOMETNI KLUB "ARENA - PULA", PULA</izvorni_sadrzaj>
    <derivirana_varijabla naziv="DomainObject.Predmet.ProtustrankaNazivFormated_1">RUKOMETNI KLUB "ARENA - PULA", PULA</derivirana_varijabla>
  </DomainObject.Predmet.ProtustrankaNazivFormated>
  <DomainObject.Predmet.ProtustrankaNazivFormatedOIB>
    <izvorni_sadrzaj>RUKOMETNI KLUB "ARENA - PULA", PULA, OIB 95198534864</izvorni_sadrzaj>
    <derivirana_varijabla naziv="DomainObject.Predmet.ProtustrankaNazivFormatedOIB_1">RUKOMETNI KLUB "ARENA - PULA", PULA, OIB 95198534864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43541.61</izvorni_sadrzaj>
    <derivirana_varijabla naziv="DomainObject.Predmet.TrenutnaVrijednost_1">43541.61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RUKOMETNI KLUB "ARENA - PULA", PULA</item>
    </izvorni_sadrzaj>
    <derivirana_varijabla naziv="DomainObject.Predmet.ProtuStrankaListFormated_1">
      <item>RUKOMETNI KLUB "ARENA - PULA", PULA</item>
    </derivirana_varijabla>
  </DomainObject.Predmet.ProtuStrankaListFormated>
  <DomainObject.Predmet.ProtuStrankaListFormatedOIB>
    <izvorni_sadrzaj>
      <item>RUKOMETNI KLUB "ARENA - PULA", PULA, OIB 95198534864</item>
    </izvorni_sadrzaj>
    <derivirana_varijabla naziv="DomainObject.Predmet.ProtuStrankaListFormatedOIB_1">
      <item>RUKOMETNI KLUB "ARENA - PULA", PULA, OIB 95198534864</item>
    </derivirana_varijabla>
  </DomainObject.Predmet.ProtuStrankaListFormatedOIB>
  <DomainObject.Predmet.ProtuStrankaListFormatedWithAdress>
    <izvorni_sadrzaj>
      <item>RUKOMETNI KLUB "ARENA - PULA", PULA, Trg Kralja Tomislava 7, 52100 Pula</item>
    </izvorni_sadrzaj>
    <derivirana_varijabla naziv="DomainObject.Predmet.ProtuStrankaListFormatedWithAdress_1">
      <item>RUKOMETNI KLUB "ARENA - PULA", PULA, Trg Kralja Tomislava 7, 52100 Pula</item>
    </derivirana_varijabla>
  </DomainObject.Predmet.ProtuStrankaListFormatedWithAdress>
  <DomainObject.Predmet.ProtuStrankaListFormatedWithAdressOIB>
    <izvorni_sadrzaj>
      <item>RUKOMETNI KLUB "ARENA - PULA", PULA, OIB 95198534864, Trg Kralja Tomislava 7, 52100 Pula</item>
    </izvorni_sadrzaj>
    <derivirana_varijabla naziv="DomainObject.Predmet.ProtuStrankaListFormatedWithAdressOIB_1">
      <item>RUKOMETNI KLUB "ARENA - PULA", PULA, OIB 95198534864, Trg Kralja Tomislava 7, 52100 Pula</item>
    </derivirana_varijabla>
  </DomainObject.Predmet.ProtuStrankaListFormatedWithAdressOIB>
  <DomainObject.Predmet.ProtuStrankaListNazivFormated>
    <izvorni_sadrzaj>
      <item>RUKOMETNI KLUB "ARENA - PULA", PULA</item>
    </izvorni_sadrzaj>
    <derivirana_varijabla naziv="DomainObject.Predmet.ProtuStrankaListNazivFormated_1">
      <item>RUKOMETNI KLUB "ARENA - PULA", PULA</item>
    </derivirana_varijabla>
  </DomainObject.Predmet.ProtuStrankaListNazivFormated>
  <DomainObject.Predmet.ProtuStrankaListNazivFormatedOIB>
    <izvorni_sadrzaj>
      <item>RUKOMETNI KLUB "ARENA - PULA", PULA, OIB 95198534864</item>
    </izvorni_sadrzaj>
    <derivirana_varijabla naziv="DomainObject.Predmet.ProtuStrankaListNazivFormatedOIB_1">
      <item>RUKOMETNI KLUB "ARENA - PULA", PULA, OIB 95198534864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RUKOMETNI KLUB "ARENA - PULA", PULA</izvorni_sadrzaj>
    <derivirana_varijabla naziv="DomainObject.Predmet.ProtustrankaIDrugi_1">RUKOMETNI KLUB "ARENA - PULA",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RUKOMETNI KLUB "ARENA - PULA", PULA, OIB 95198534864, Trg Kralja Tomislava 7, 52100 Pula</izvorni_sadrzaj>
    <derivirana_varijabla naziv="DomainObject.Predmet.ProtustrankaIDrugiAdressOIB_1">RUKOMETNI KLUB "ARENA - PULA", PULA, OIB 95198534864,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RUKOMETNI KLUB "ARENA - PULA", PULA</item>
    </izvorni_sadrzaj>
    <derivirana_varijabla naziv="DomainObject.Predmet.SudioniciListNaziv_1">
      <item>FINANCIJSKA AGENCIJA, RC RIJEKA, PODRUŽNICA PULA, PULA</item>
      <item>RUKOMETNI KLUB "ARENA - PULA",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RUKOMETNI KLUB "ARENA - PULA", PULA, OIB 95198534864, Trg Kralja Tomislava 7,52100 Pula</item>
    </izvorni_sadrzaj>
    <derivirana_varijabla naziv="DomainObject.Predmet.SudioniciListAdressOIB_1">
      <item>FINANCIJSKA AGENCIJA, RC RIJEKA, PODRUŽNICA PULA, PULA, OIB 85821130368, Giardini 5,52100 Pula</item>
      <item>RUKOMETNI KLUB "ARENA - PULA", PULA, OIB 95198534864,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95198534864</item>
    </izvorni_sadrzaj>
    <derivirana_varijabla naziv="DomainObject.Predmet.SudioniciListNazivOIB_1">
      <item>, OIB 85821130368</item>
      <item>, OIB 95198534864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