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95CE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61EDF">
                    <w:rPr>
                      <w:sz w:val="22"/>
                      <w:szCs w:val="22"/>
                    </w:rPr>
                    <w:t>1168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ec2396" w14:paraId="1ec239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>Trgovački sud u Osijeku, po sucu mr. sc. Mirjani Baran u stečajnom predmetu predlagatelja FINA RC Zagreb Podružnica Zagreb, Trg svibanjskih žrtava 1995. br. 1 povodom prijedloga za otvaranje stečajnog postupka nad dužnikom DELIĆ D KROVNI NOSAČI j.d.o.o. OIB: 48231073427, MBS: 080828753, Zagreb, Jurja Barakovića 31, dana 23. veljače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DELIĆ D KROVNI NOSAČI j.d.o.o. OIB: 48231073427, MBS: 080828753, Zagreb, Jurja Barakovića 31.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361EDF" w:rsidP="00361EDF" w:rsidR="00361EDF">
      <w:pPr>
        <w:pStyle w:val="Tijeloteksta"/>
        <w:jc w:val="center"/>
      </w:pPr>
      <w:r>
        <w:rPr>
          <w:b/>
        </w:rPr>
        <w:t>10. travnja 2018. u 9,30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privremena stečajna upraviteljica Julka Bandić, OIB:0494628768, Osijek, Ilirska 11.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zastupnik dužnika, dužan je privremenoj stečajnoj upraviteljici 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 29. rujna 2016. na propisanom obrascu prijedlog za otvaranje stečajnog postupka nad dužnikom DELIĆ D KROVNI NOSAČI j.d.o.o. OIB: 48231073427, MBS: 080828753, Zagreb, Jurja Barakovića 31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U prijedlogu FINA navodi da dužnik na dan 27. rujna 2016. u Očevidniku redoslijeda osnova za plaćanje ima evidentirane neizvršene osnove za plaćanje u neprekinutom razdoblju od 120 dana u ukupnom iznosu od 190.644,01 kn u koji iznos je uračunata kamata i naknada FINE za provedbu ovrhe na novčanim sredstvima te da dužnik ima 1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A72318">
        <w:t xml:space="preserve">Julka Bandić iz Osijeka, Ilirska 11 </w:t>
      </w:r>
      <w:r>
        <w:t>(automatski odabir),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23. veljače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10.04.18  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A1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61EDF">
      <w:t>68</w:t>
    </w:r>
    <w:r>
      <w:t>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55A1A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St-1168/2017</izvorni_sadrzaj>
    <derivirana_varijabla naziv="DomainObject.Predmet.OznakaBroj_1">St-1168/2017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DELIĆ D KROVNI NOSAČI j.d.o.o za trgovinu i usluge</izvorni_sadrzaj>
    <derivirana_varijabla naziv="DomainObject.Predmet.ProtustrankaFormated_1">  DELIĆ D KROVNI NOSAČI j.d.o.o za trgovinu i usluge</derivirana_varijabla>
  </DomainObject.Predmet.ProtustrankaFormated>
  <DomainObject.Predmet.ProtustrankaFormatedOIB>
    <izvorni_sadrzaj>  DELIĆ D KROVNI NOSAČI j.d.o.o za trgovinu i usluge, OIB 48231073427</izvorni_sadrzaj>
    <derivirana_varijabla naziv="DomainObject.Predmet.ProtustrankaFormatedOIB_1">  DELIĆ D KROVNI NOSAČI j.d.o.o za trgovinu i usluge, OIB 48231073427</derivirana_varijabla>
  </DomainObject.Predmet.ProtustrankaFormatedOIB>
  <DomainObject.Predmet.ProtustrankaFormatedWithAdress>
    <izvorni_sadrzaj> DELIĆ D KROVNI NOSAČI j.d.o.o za trgovinu i usluge, Jurja Barakovića 31, 10000 Zagreb</izvorni_sadrzaj>
    <derivirana_varijabla naziv="DomainObject.Predmet.ProtustrankaFormatedWithAdress_1"> DELIĆ D KROVNI NOSAČI j.d.o.o za trgovinu i usluge, Jurja Barakovića 31, 10000 Zagreb</derivirana_varijabla>
  </DomainObject.Predmet.ProtustrankaFormatedWithAdress>
  <DomainObject.Predmet.ProtustrankaFormatedWithAdressOIB>
    <izvorni_sadrzaj> DELIĆ D KROVNI NOSAČI j.d.o.o za trgovinu i usluge, OIB 48231073427, Jurja Barakovića 31, 10000 Zagreb</izvorni_sadrzaj>
    <derivirana_varijabla naziv="DomainObject.Predmet.ProtustrankaFormatedWithAdressOIB_1"> DELIĆ D KROVNI NOSAČI j.d.o.o za trgovinu i usluge, OIB 48231073427, Jurja Barakovića 31, 10000 Zagreb</derivirana_varijabla>
  </DomainObject.Predmet.ProtustrankaFormatedWithAdressOIB>
  <DomainObject.Predmet.ProtustrankaWithAdress>
    <izvorni_sadrzaj>DELIĆ D KROVNI NOSAČI j.d.o.o za trgovinu i usluge Jurja Barakovića 31, 10000 Zagreb</izvorni_sadrzaj>
    <derivirana_varijabla naziv="DomainObject.Predmet.ProtustrankaWithAdress_1">DELIĆ D KROVNI NOSAČI j.d.o.o za trgovinu i usluge Jurja Barakovića 31, 10000 Zagreb</derivirana_varijabla>
  </DomainObject.Predmet.ProtustrankaWithAdress>
  <DomainObject.Predmet.ProtustrankaWithAdressOIB>
    <izvorni_sadrzaj>DELIĆ D KROVNI NOSAČI j.d.o.o za trgovinu i usluge, OIB 48231073427, Jurja Barakovića 31, 10000 Zagreb</izvorni_sadrzaj>
    <derivirana_varijabla naziv="DomainObject.Predmet.ProtustrankaWithAdressOIB_1">DELIĆ D KROVNI NOSAČI j.d.o.o za trgovinu i usluge, OIB 48231073427, Jurja Barakovića 31, 10000 Zagreb</derivirana_varijabla>
  </DomainObject.Predmet.ProtustrankaWithAdressOIB>
  <DomainObject.Predmet.ProtustrankaNazivFormated>
    <izvorni_sadrzaj>DELIĆ D KROVNI NOSAČI j.d.o.o za trgovinu i usluge</izvorni_sadrzaj>
    <derivirana_varijabla naziv="DomainObject.Predmet.ProtustrankaNazivFormated_1">DELIĆ D KROVNI NOSAČI j.d.o.o za trgovinu i usluge</derivirana_varijabla>
  </DomainObject.Predmet.ProtustrankaNazivFormated>
  <DomainObject.Predmet.ProtustrankaNazivFormatedOIB>
    <izvorni_sadrzaj>DELIĆ D KROVNI NOSAČI j.d.o.o za trgovinu i usluge, OIB 48231073427</izvorni_sadrzaj>
    <derivirana_varijabla naziv="DomainObject.Predmet.ProtustrankaNazivFormatedOIB_1">DELIĆ D KROVNI NOSAČI j.d.o.o za trgovinu i usluge, OIB 48231073427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DELIĆ D KROVNI NOSAČI j.d.o.o za trgovinu i usluge</item>
    </izvorni_sadrzaj>
    <derivirana_varijabla naziv="DomainObject.Predmet.ProtuStrankaListFormated_1">
      <item>DELIĆ D KROVNI NOSAČI j.d.o.o za trgovinu i usluge</item>
    </derivirana_varijabla>
  </DomainObject.Predmet.ProtuStrankaListFormated>
  <DomainObject.Predmet.ProtuStrankaListFormatedOIB>
    <izvorni_sadrzaj>
      <item>DELIĆ D KROVNI NOSAČI j.d.o.o za trgovinu i usluge, OIB 48231073427</item>
    </izvorni_sadrzaj>
    <derivirana_varijabla naziv="DomainObject.Predmet.ProtuStrankaListFormatedOIB_1">
      <item>DELIĆ D KROVNI NOSAČI j.d.o.o za trgovinu i usluge, OIB 48231073427</item>
    </derivirana_varijabla>
  </DomainObject.Predmet.ProtuStrankaListFormatedOIB>
  <DomainObject.Predmet.ProtuStrankaListFormatedWithAdress>
    <izvorni_sadrzaj>
      <item>DELIĆ D KROVNI NOSAČI j.d.o.o za trgovinu i usluge, Jurja Barakovića 31, 10000 Zagreb</item>
    </izvorni_sadrzaj>
    <derivirana_varijabla naziv="DomainObject.Predmet.ProtuStrankaListFormatedWithAdress_1">
      <item>DELIĆ D KROVNI NOSAČI j.d.o.o za trgovinu i usluge, Jurja Barakovića 31, 10000 Zagreb</item>
    </derivirana_varijabla>
  </DomainObject.Predmet.ProtuStrankaListFormatedWithAdress>
  <DomainObject.Predmet.ProtuStrankaListFormatedWithAdressOIB>
    <izvorni_sadrzaj>
      <item>DELIĆ D KROVNI NOSAČI j.d.o.o za trgovinu i usluge, OIB 48231073427, Jurja Barakovića 31, 10000 Zagreb</item>
    </izvorni_sadrzaj>
    <derivirana_varijabla naziv="DomainObject.Predmet.ProtuStrankaListFormatedWithAdressOIB_1">
      <item>DELIĆ D KROVNI NOSAČI j.d.o.o za trgovinu i usluge, OIB 48231073427, Jurja Barakovića 31, 10000 Zagreb</item>
    </derivirana_varijabla>
  </DomainObject.Predmet.ProtuStrankaListFormatedWithAdressOIB>
  <DomainObject.Predmet.ProtuStrankaListNazivFormated>
    <izvorni_sadrzaj>
      <item>DELIĆ D KROVNI NOSAČI j.d.o.o za trgovinu i usluge</item>
    </izvorni_sadrzaj>
    <derivirana_varijabla naziv="DomainObject.Predmet.ProtuStrankaListNazivFormated_1">
      <item>DELIĆ D KROVNI NOSAČI j.d.o.o za trgovinu i usluge</item>
    </derivirana_varijabla>
  </DomainObject.Predmet.ProtuStrankaListNazivFormated>
  <DomainObject.Predmet.ProtuStrankaListNazivFormatedOIB>
    <izvorni_sadrzaj>
      <item>DELIĆ D KROVNI NOSAČI j.d.o.o za trgovinu i usluge, OIB 48231073427</item>
    </izvorni_sadrzaj>
    <derivirana_varijabla naziv="DomainObject.Predmet.ProtuStrankaListNazivFormatedOIB_1">
      <item>DELIĆ D KROVNI NOSAČI j.d.o.o za trgovinu i usluge, OIB 48231073427</item>
    </derivirana_varijabla>
  </DomainObject.Predmet.ProtuStrankaListNazivFormatedOIB>
  <DomainObject.Predmet.OstaliListFormated>
    <izvorni_sadrzaj>
      <item>Simo Delić</item>
    </izvorni_sadrzaj>
    <derivirana_varijabla naziv="DomainObject.Predmet.OstaliListFormated_1">
      <item>Simo Delić</item>
    </derivirana_varijabla>
  </DomainObject.Predmet.OstaliListFormated>
  <DomainObject.Predmet.OstaliListFormatedOIB>
    <izvorni_sadrzaj>
      <item>Simo Delić, OIB 56003444831</item>
    </izvorni_sadrzaj>
    <derivirana_varijabla naziv="DomainObject.Predmet.OstaliListFormatedOIB_1">
      <item>Simo Delić, OIB 56003444831</item>
    </derivirana_varijabla>
  </DomainObject.Predmet.OstaliListFormatedOIB>
  <DomainObject.Predmet.OstaliListFormatedWithAdress>
    <izvorni_sadrzaj>
      <item>Simo Delić, Majevac 000bb, Majevac</item>
    </izvorni_sadrzaj>
    <derivirana_varijabla naziv="DomainObject.Predmet.OstaliListFormatedWithAdress_1">
      <item>Simo Delić, Majevac 000bb, Majevac</item>
    </derivirana_varijabla>
  </DomainObject.Predmet.OstaliListFormatedWithAdress>
  <DomainObject.Predmet.OstaliListFormatedWithAdressOIB>
    <izvorni_sadrzaj>
      <item>Simo Delić, OIB 56003444831, Majevac 000bb, Majevac</item>
    </izvorni_sadrzaj>
    <derivirana_varijabla naziv="DomainObject.Predmet.OstaliListFormatedWithAdressOIB_1">
      <item>Simo Delić, OIB 56003444831, Majevac 000bb, Majevac</item>
    </derivirana_varijabla>
  </DomainObject.Predmet.OstaliListFormatedWithAdressOIB>
  <DomainObject.Predmet.OstaliListNazivFormated>
    <izvorni_sadrzaj>
      <item>Simo Delić</item>
    </izvorni_sadrzaj>
    <derivirana_varijabla naziv="DomainObject.Predmet.OstaliListNazivFormated_1">
      <item>Simo Delić</item>
    </derivirana_varijabla>
  </DomainObject.Predmet.OstaliListNazivFormated>
  <DomainObject.Predmet.OstaliListNazivFormatedOIB>
    <izvorni_sadrzaj>
      <item>Simo Delić, OIB 56003444831</item>
    </izvorni_sadrzaj>
    <derivirana_varijabla naziv="DomainObject.Predmet.OstaliListNazivFormatedOIB_1">
      <item>Simo Delić, OIB 56003444831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DELIĆ D KROVNI NOSAČI j.d.o.o za trgovinu i usluge</izvorni_sadrzaj>
    <derivirana_varijabla naziv="DomainObject.Predmet.ProtustrankaIDrugi_1">DELIĆ D KROVNI NOSAČI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DELIĆ D KROVNI NOSAČI j.d.o.o za trgovinu i usluge, OIB 48231073427, Jurja Barakovića 31, 10000 Zagreb</izvorni_sadrzaj>
    <derivirana_varijabla naziv="DomainObject.Predmet.ProtustrankaIDrugiAdressOIB_1">DELIĆ D KROVNI NOSAČI j.d.o.o za trgovinu i usluge, OIB 48231073427, Jurja Barakovića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DELIĆ D KROVNI NOSAČI j.d.o.o za trgovinu i usluge</item>
      <item>FINA Regionalni centar Zagreb</item>
      <item>Simo Delić</item>
    </izvorni_sadrzaj>
    <derivirana_varijabla naziv="DomainObject.Predmet.SudioniciListNaziv_1">
      <item>DELIĆ D KROVNI NOSAČI j.d.o.o za trgovinu i usluge</item>
      <item>FINA Regionalni centar Zagreb</item>
      <item>Simo Delić</item>
    </derivirana_varijabla>
  </DomainObject.Predmet.SudioniciListNaziv>
  <DomainObject.Predmet.SudioniciListAdressOIB>
    <izvorni_sadrzaj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izvorni_sadrzaj>
    <derivirana_varijabla naziv="DomainObject.Predmet.SudioniciListAdressOIB_1"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48231073427</item>
      <item>, OIB 85821130368</item>
      <item>, OIB 56003444831</item>
    </izvorni_sadrzaj>
    <derivirana_varijabla naziv="DomainObject.Predmet.SudioniciListNazivOIB_1">
      <item>, OIB 48231073427</item>
      <item>, OIB 85821130368</item>
      <item>, OIB 56003444831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2807</properties:Characters>
  <properties:Lines>98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2018-02-23T12:43:00Z</dcterms:created>
  <dc:creator>Snježana Andrijanić</dc:creator>
  <cp:lastModifiedBy>Snježana Andrijanić</cp:lastModifiedBy>
  <cp:lastPrinted>2018-02-23T13:09:00Z</cp:lastPrinted>
  <dcterms:modified xmlns:xsi="http://www.w3.org/2001/XMLSchema-instance" xsi:type="dcterms:W3CDTF">2018-02-28T13:23:00Z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(10 St-1168-17 Julka Bandić..docx)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