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da46" w14:paraId="09dda4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932DA">
        <w:t>1482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>Financijske agencije OIB: 85821130368 RC OSIJEK, Podružnica OSIJEK, L.Jagera 3</w:t>
      </w:r>
      <w:r>
        <w:t xml:space="preserve">, za pokretanje skraćenog stečajnog postupka  nad dužnikom </w:t>
      </w:r>
      <w:r w:rsidR="008932DA">
        <w:t>D &amp; S GIPS ENGINEERING</w:t>
      </w:r>
      <w:r w:rsidR="00F97180">
        <w:t xml:space="preserve"> d.o.o. </w:t>
      </w:r>
      <w:r w:rsidR="00F22CA9">
        <w:t>za</w:t>
      </w:r>
      <w:r w:rsidR="008932DA">
        <w:t xml:space="preserve"> trgovinu i usluge</w:t>
      </w:r>
      <w:r w:rsidR="00F22CA9">
        <w:t>,</w:t>
      </w:r>
      <w:r w:rsidR="00F97180">
        <w:t xml:space="preserve"> </w:t>
      </w:r>
      <w:r w:rsidR="008932DA">
        <w:t>Vukovar</w:t>
      </w:r>
      <w:r w:rsidR="00F97180">
        <w:t xml:space="preserve">, </w:t>
      </w:r>
      <w:r w:rsidR="008932DA">
        <w:t>Dragutina Renerića 11</w:t>
      </w:r>
      <w:r w:rsidR="00F97180">
        <w:t>, MBS: 0301</w:t>
      </w:r>
      <w:r w:rsidR="00F22CA9">
        <w:t>6</w:t>
      </w:r>
      <w:r w:rsidR="008932DA">
        <w:t>8204</w:t>
      </w:r>
      <w:r w:rsidR="00F97180">
        <w:t xml:space="preserve">, OIB: </w:t>
      </w:r>
      <w:r w:rsidR="008932DA">
        <w:t>97648189825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F22CA9">
        <w:t>24</w:t>
      </w:r>
      <w:r w:rsidR="00373C29">
        <w:t>. 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932DA" w:rsidRPr="008932DA">
        <w:t>D &amp; S GIPS ENGINEERING d.o.o. za trgovinu i usluge, Vukovar, Dragutina Renerića 11, MBS: 030168204, OIB: 97648189825</w:t>
      </w:r>
      <w:r w:rsidR="00D43EFC">
        <w:t xml:space="preserve">, </w:t>
      </w:r>
      <w:r>
        <w:t xml:space="preserve">iznosi </w:t>
      </w:r>
      <w:r w:rsidR="008932DA">
        <w:t>91.841,41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932DA">
        <w:t>Saša Vučetić</w:t>
      </w:r>
      <w:r w:rsidR="00F97180">
        <w:t xml:space="preserve">, OIB: </w:t>
      </w:r>
      <w:r w:rsidR="008932DA">
        <w:t>58319199093</w:t>
      </w:r>
      <w:r w:rsidR="00F97180">
        <w:t xml:space="preserve">, </w:t>
      </w:r>
      <w:r w:rsidR="008932DA">
        <w:t>Srbija</w:t>
      </w:r>
      <w:r w:rsidR="00F97180">
        <w:t xml:space="preserve">, </w:t>
      </w:r>
      <w:r w:rsidR="008932DA">
        <w:t>Novi Sad, Bukovački put 35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932DA">
        <w:t>1482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528F8">
        <w:t>2</w:t>
      </w:r>
      <w:r w:rsidR="00F22CA9">
        <w:t>4</w:t>
      </w:r>
      <w:r w:rsidR="00D528F8">
        <w:t>. listopada</w:t>
      </w:r>
      <w:r>
        <w:t xml:space="preserve"> 2017.</w:t>
      </w:r>
      <w:r w:rsidR="00F22CA9">
        <w:t>g.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22CA9">
        <w:t>20/12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620" w:rsidR="00770620">
      <w:r>
        <w:separator/>
      </w:r>
    </w:p>
  </w:endnote>
  <w:endnote w:id="0" w:type="continuationSeparator">
    <w:p w:rsidRDefault="00770620" w:rsidR="00770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620" w:rsidR="00770620">
      <w:r>
        <w:separator/>
      </w:r>
    </w:p>
  </w:footnote>
  <w:footnote w:id="0" w:type="continuationSeparator">
    <w:p w:rsidRDefault="00770620" w:rsidR="00770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2E5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5DCF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0620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932DA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10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10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St-1482/2017</izvorni_sadrzaj>
    <derivirana_varijabla naziv="DomainObject.Predmet.OznakaBroj_1">St-1482/2017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 &amp; S GIPS ENGINEERING d.o.o. za trgovinu i usluge</item>
    </izvorni_sadrzaj>
    <derivirana_varijabla naziv="DomainObject.Predmet.SudioniciListNaziv_1">
      <item>FINA RC OSIJEK</item>
      <item>D &amp; S GIPS ENGINEERING d.o.o. za trgovinu i usluge</item>
    </derivirana_varijabla>
  </DomainObject.Predmet.SudioniciListNaziv>
  <DomainObject.Predmet.SudioniciListAdressOIB>
    <izvorni_sadrzaj>
      <item>FINA RC OSIJEK, OIB 85821130368</item>
      <item>D &amp; S GIPS ENGINEERING d.o.o. za trgovinu i usluge, OIB 97648189825, Dragutina Renarića 11,32000 Vukovar</item>
    </izvorni_sadrzaj>
    <derivirana_varijabla naziv="DomainObject.Predmet.SudioniciListAdressOIB_1">
      <item>FINA RC OSIJEK, OIB 85821130368</item>
      <item>D &amp; S GIPS ENGINEERING d.o.o. za trgovinu i usluge, OIB 97648189825, Dragutina Renarića 11,32000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97648189825</item>
    </izvorni_sadrzaj>
    <derivirana_varijabla naziv="DomainObject.Predmet.SudioniciListNazivOIB_1">
      <item>, OIB 85821130368</item>
      <item>, OIB 97648189825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2017-10-24T11:41:00Z</dcterms:created>
  <dc:creator>Korisnik</dc:creator>
  <cp:lastModifiedBy>Žana Bem</cp:lastModifiedBy>
  <cp:lastPrinted>2017-08-08T10:58:00Z</cp:lastPrinted>
  <dcterms:modified xmlns:xsi="http://www.w3.org/2001/XMLSchema-instance" xsi:type="dcterms:W3CDTF">2017-10-24T11:44:00Z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