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259a" w14:paraId="077259a" w:rsidRDefault="00245C6F" w:rsidP="00245C6F" w:rsidR="00245C6F">
      <w:pPr>
        <w:pStyle w:val="Tijeloteksta"/>
        <w:jc w:val="right"/>
        <w15:collapsed w:val="false"/>
      </w:pPr>
      <w:r>
        <w:t>Poslovni br.: 6 St-</w:t>
      </w:r>
      <w:r w:rsidR="007A2540">
        <w:t>1210/18-6</w:t>
      </w:r>
    </w:p>
    <w:p w:rsidRDefault="00245C6F" w:rsidP="00245C6F" w:rsidR="00245C6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FINA RC Osijek za otvaranje stečajnog postupka nad dužnikom: </w:t>
      </w:r>
      <w:r w:rsidR="007A2540">
        <w:rPr>
          <w:b/>
        </w:rPr>
        <w:t xml:space="preserve">MUKI j.d.o.o. </w:t>
      </w:r>
      <w:proofErr w:type="spellStart"/>
      <w:r w:rsidR="007A2540">
        <w:rPr>
          <w:b/>
        </w:rPr>
        <w:t>Drenovci</w:t>
      </w:r>
      <w:proofErr w:type="spellEnd"/>
      <w:r w:rsidR="007A2540">
        <w:rPr>
          <w:b/>
        </w:rPr>
        <w:t>, Vladimira Nazora 47A, OIB: 11529274456, MBS: 030173513</w:t>
      </w:r>
      <w:r>
        <w:rPr>
          <w:b/>
        </w:rPr>
        <w:t xml:space="preserve">, </w:t>
      </w:r>
      <w:r>
        <w:t>dana 3. prosinca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A2540">
        <w:rPr>
          <w:b/>
        </w:rPr>
        <w:t xml:space="preserve">MUKI j.d.o.o. </w:t>
      </w:r>
      <w:proofErr w:type="spellStart"/>
      <w:r w:rsidR="007A2540">
        <w:rPr>
          <w:b/>
        </w:rPr>
        <w:t>Drenovci</w:t>
      </w:r>
      <w:proofErr w:type="spellEnd"/>
      <w:r w:rsidR="007A2540">
        <w:rPr>
          <w:b/>
        </w:rPr>
        <w:t>, Vladimira Nazora 47A, OIB: 11529274456, MBS: 030173513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>20. veljače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7A2540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7A2540">
        <w:t xml:space="preserve"> </w:t>
      </w:r>
      <w:r w:rsidR="007A2540" w:rsidRPr="00773954">
        <w:rPr>
          <w:b/>
        </w:rPr>
        <w:t xml:space="preserve">Sanja </w:t>
      </w:r>
      <w:proofErr w:type="spellStart"/>
      <w:r w:rsidR="007A2540" w:rsidRPr="00773954">
        <w:rPr>
          <w:b/>
        </w:rPr>
        <w:t>Mišević</w:t>
      </w:r>
      <w:proofErr w:type="spellEnd"/>
      <w:r w:rsidR="007A2540" w:rsidRPr="00773954">
        <w:rPr>
          <w:b/>
        </w:rPr>
        <w:t xml:space="preserve">, Osijek, Lorenza </w:t>
      </w:r>
      <w:proofErr w:type="spellStart"/>
      <w:r w:rsidR="007A2540" w:rsidRPr="00773954">
        <w:rPr>
          <w:b/>
        </w:rPr>
        <w:t>Jagera</w:t>
      </w:r>
      <w:proofErr w:type="spellEnd"/>
      <w:r w:rsidR="007A2540" w:rsidRPr="00773954">
        <w:rPr>
          <w:b/>
        </w:rPr>
        <w:t xml:space="preserve"> 24, OIB 17448143522</w:t>
      </w:r>
      <w:r w:rsidR="007A254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7A2540">
        <w:t>17</w:t>
      </w:r>
      <w:r w:rsidR="00245C6F">
        <w:t>. listopada</w:t>
      </w:r>
      <w:r w:rsidR="00E12ACE">
        <w:t xml:space="preserve">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7A2540">
        <w:rPr>
          <w:b/>
        </w:rPr>
        <w:t xml:space="preserve">MUKI j.d.o.o. </w:t>
      </w:r>
      <w:proofErr w:type="spellStart"/>
      <w:r w:rsidR="007A2540">
        <w:rPr>
          <w:b/>
        </w:rPr>
        <w:t>Drenovci</w:t>
      </w:r>
      <w:proofErr w:type="spellEnd"/>
      <w:r w:rsidR="007A2540">
        <w:rPr>
          <w:b/>
        </w:rPr>
        <w:t>, Vladimira Nazora 47A, OIB: 11529274456, MBS: 030173513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7A2540" w:rsidP="007A2540" w:rsidR="007A2540">
      <w:pPr>
        <w:pStyle w:val="Tijeloteksta"/>
        <w:jc w:val="right"/>
      </w:pPr>
      <w:r>
        <w:lastRenderedPageBreak/>
        <w:t>Poslovni br.: 6 St-1210/18-6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7A2540">
        <w:t>12</w:t>
      </w:r>
      <w:r w:rsidR="00245C6F">
        <w:t>. listopada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7A2540">
        <w:t>8.247,58</w:t>
      </w:r>
      <w:r>
        <w:t xml:space="preserve"> kn u koji iznos je uračunata kamata i naknada FINE za provedbu ovrhe na novčanim sredstvima te da dužnik ima </w:t>
      </w:r>
      <w:r w:rsidR="007A2540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7A2540">
        <w:rPr>
          <w:b/>
        </w:rPr>
        <w:t xml:space="preserve">Sanja </w:t>
      </w:r>
      <w:proofErr w:type="spellStart"/>
      <w:r w:rsidR="007A2540">
        <w:rPr>
          <w:b/>
        </w:rPr>
        <w:t>Mišević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45C6F">
        <w:t>3.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7A2540">
        <w:rPr>
          <w:lang w:val="en-US"/>
        </w:rPr>
        <w:t xml:space="preserve">Sanja </w:t>
      </w:r>
      <w:proofErr w:type="spellStart"/>
      <w:r w:rsidR="007A2540">
        <w:rPr>
          <w:lang w:val="en-US"/>
        </w:rPr>
        <w:t>Mišević</w:t>
      </w:r>
      <w:proofErr w:type="spellEnd"/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7A2540">
        <w:t>Vukovar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3770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B74" w:rsidR="00741B74">
      <w:r>
        <w:separator/>
      </w:r>
    </w:p>
  </w:endnote>
  <w:endnote w:id="0" w:type="continuationSeparator">
    <w:p w:rsidRDefault="00741B74" w:rsidR="0074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B74" w:rsidR="00741B74">
      <w:r>
        <w:separator/>
      </w:r>
    </w:p>
  </w:footnote>
  <w:footnote w:id="0" w:type="continuationSeparator">
    <w:p w:rsidRDefault="00741B74" w:rsidR="00741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45C6F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1B74"/>
    <w:rsid w:val="00745EEF"/>
    <w:rsid w:val="0074711B"/>
    <w:rsid w:val="00751A93"/>
    <w:rsid w:val="0077725F"/>
    <w:rsid w:val="00786C05"/>
    <w:rsid w:val="007A2540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0700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37706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MUKI jednostavno društvo s ograničenom odgovornošću za usluge i trgovinu</izvorni_sadrzaj>
    <derivirana_varijabla naziv="DomainObject.Predmet.ProtustrankaFormated_1">  MUKI jednostavno društvo s ograničenom odgovornošću za usluge i trgovinu</derivirana_varijabla>
  </DomainObject.Predmet.ProtustrankaFormated>
  <DomainObject.Predmet.ProtustrankaFormatedOIB>
    <izvorni_sadrzaj>  MUKI jednostavno društvo s ograničenom odgovornošću za usluge i trgovinu, OIB 11529274456</izvorni_sadrzaj>
    <derivirana_varijabla naziv="DomainObject.Predmet.ProtustrankaFormatedOIB_1">  MUKI jednostavno društvo s ograničenom odgovornošću za usluge i trgovinu, OIB 11529274456</derivirana_varijabla>
  </DomainObject.Predmet.ProtustrankaFormatedOIB>
  <DomainObject.Predmet.ProtustrankaFormatedWithAdress>
    <izvorni_sadrzaj> MUKI jednostavno društvo s ograničenom odgovornošću za usluge i trgovinu, Vladimira Nazora 47A, 32260 Drenovci</izvorni_sadrzaj>
    <derivirana_varijabla naziv="DomainObject.Predmet.ProtustrankaFormatedWithAdress_1"> MUKI jednostavno društvo s ograničenom odgovornošću za usluge i trgovinu, Vladimira Nazora 47A, 32260 Drenovci</derivirana_varijabla>
  </DomainObject.Predmet.ProtustrankaFormatedWithAdress>
  <DomainObject.Predmet.ProtustrankaFormatedWithAdressOIB>
    <izvorni_sadrzaj> MUKI jednostavno društvo s ograničenom odgovornošću za usluge i trgovinu, OIB 11529274456, Vladimira Nazora 47A, 32260 Drenovci</izvorni_sadrzaj>
    <derivirana_varijabla naziv="DomainObject.Predmet.ProtustrankaFormatedWithAdressOIB_1"> MUKI jednostavno društvo s ograničenom odgovornošću za usluge i trgovinu, OIB 11529274456, Vladimira Nazora 47A, 32260 Drenovci</derivirana_varijabla>
  </DomainObject.Predmet.ProtustrankaFormatedWithAdressOIB>
  <DomainObject.Predmet.ProtustrankaWithAdress>
    <izvorni_sadrzaj>MUKI jednostavno društvo s ograničenom odgovornošću za usluge i trgovinu Vladimira Nazora 47A, 32260 Drenovci</izvorni_sadrzaj>
    <derivirana_varijabla naziv="DomainObject.Predmet.ProtustrankaWithAdress_1">MUKI jednostavno društvo s ograničenom odgovornošću za usluge i trgovinu Vladimira Nazora 47A, 32260 Drenovci</derivirana_varijabla>
  </DomainObject.Predmet.ProtustrankaWithAdress>
  <DomainObject.Predmet.ProtustrankaWithAdressOIB>
    <izvorni_sadrzaj>MUKI jednostavno društvo s ograničenom odgovornošću za usluge i trgovinu, OIB 11529274456, Vladimira Nazora 47A, 32260 Drenovci</izvorni_sadrzaj>
    <derivirana_varijabla naziv="DomainObject.Predmet.ProtustrankaWithAdressOIB_1">MUKI jednostavno društvo s ograničenom odgovornošću za usluge i trgovinu, OIB 11529274456, Vladimira Nazora 47A, 32260 Drenovci</derivirana_varijabla>
  </DomainObject.Predmet.ProtustrankaWithAdressOIB>
  <DomainObject.Predmet.ProtustrankaNazivFormated>
    <izvorni_sadrzaj>MUKI jednostavno društvo s ograničenom odgovornošću za usluge i trgovinu</izvorni_sadrzaj>
    <derivirana_varijabla naziv="DomainObject.Predmet.ProtustrankaNazivFormated_1">MUKI jednostavno društvo s ograničenom odgovornošću za usluge i trgovinu</derivirana_varijabla>
  </DomainObject.Predmet.ProtustrankaNazivFormated>
  <DomainObject.Predmet.ProtustrankaNazivFormatedOIB>
    <izvorni_sadrzaj>MUKI jednostavno društvo s ograničenom odgovornošću za usluge i trgovinu, OIB 11529274456</izvorni_sadrzaj>
    <derivirana_varijabla naziv="DomainObject.Predmet.ProtustrankaNazivFormatedOIB_1">MUKI jednostavno društvo s ograničenom odgovornošću za usluge i trgovinu, OIB 11529274456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MUKI jednostavno društvo s ograničenom odgovornošću za usluge i trgovinu</item>
    </izvorni_sadrzaj>
    <derivirana_varijabla naziv="DomainObject.Predmet.ProtuStrankaListFormated_1">
      <item>MUKI jednostavno društvo s ograničenom odgovornošću za usluge i trgovinu</item>
    </derivirana_varijabla>
  </DomainObject.Predmet.ProtuStrankaListFormated>
  <DomainObject.Predmet.ProtuStrankaListFormatedOIB>
    <izvorni_sadrzaj>
      <item>MUKI jednostavno društvo s ograničenom odgovornošću za usluge i trgovinu, OIB 11529274456</item>
    </izvorni_sadrzaj>
    <derivirana_varijabla naziv="DomainObject.Predmet.ProtuStrankaListFormatedOIB_1">
      <item>MUKI jednostavno društvo s ograničenom odgovornošću za usluge i trgovinu, OIB 11529274456</item>
    </derivirana_varijabla>
  </DomainObject.Predmet.ProtuStrankaListFormatedOIB>
  <DomainObject.Predmet.ProtuStrankaListFormatedWithAdress>
    <izvorni_sadrzaj>
      <item>MUKI jednostavno društvo s ograničenom odgovornošću za usluge i trgovinu, Vladimira Nazora 47A, 32260 Drenovci</item>
    </izvorni_sadrzaj>
    <derivirana_varijabla naziv="DomainObject.Predmet.ProtuStrankaListFormatedWithAdress_1">
      <item>MUKI jednostavno društvo s ograničenom odgovornošću za usluge i trgovinu, Vladimira Nazora 47A, 32260 Drenovci</item>
    </derivirana_varijabla>
  </DomainObject.Predmet.ProtuStrankaListFormatedWithAdress>
  <DomainObject.Predmet.ProtuStrankaListFormatedWithAdressOIB>
    <izvorni_sadrzaj>
      <item>MUKI jednostavno društvo s ograničenom odgovornošću za usluge i trgovinu, OIB 11529274456, Vladimira Nazora 47A, 32260 Drenovci</item>
    </izvorni_sadrzaj>
    <derivirana_varijabla naziv="DomainObject.Predmet.ProtuStrankaListFormatedWithAdressOIB_1">
      <item>MUKI jednostavno društvo s ograničenom odgovornošću za usluge i trgovinu, OIB 11529274456, Vladimira Nazora 47A, 32260 Drenovci</item>
    </derivirana_varijabla>
  </DomainObject.Predmet.ProtuStrankaListFormatedWithAdressOIB>
  <DomainObject.Predmet.ProtuStrankaListNazivFormated>
    <izvorni_sadrzaj>
      <item>MUKI jednostavno društvo s ograničenom odgovornošću za usluge i trgovinu</item>
    </izvorni_sadrzaj>
    <derivirana_varijabla naziv="DomainObject.Predmet.ProtuStrankaListNazivFormated_1">
      <item>MUKI jednostavno društvo s ograničenom odgovornošću za usluge i trgovinu</item>
    </derivirana_varijabla>
  </DomainObject.Predmet.ProtuStrankaListNazivFormated>
  <DomainObject.Predmet.ProtuStrankaListNazivFormatedOIB>
    <izvorni_sadrzaj>
      <item>MUKI jednostavno društvo s ograničenom odgovornošću za usluge i trgovinu, OIB 11529274456</item>
    </izvorni_sadrzaj>
    <derivirana_varijabla naziv="DomainObject.Predmet.ProtuStrankaListNazivFormatedOIB_1">
      <item>MUKI jednostavno društvo s ograničenom odgovornošću za usluge i trgovinu, OIB 11529274456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MUKI jednostavno društvo s ograničenom odgovornošću za usluge i trgovinu</izvorni_sadrzaj>
    <derivirana_varijabla naziv="DomainObject.Predmet.ProtustrankaIDrugi_1">MUKI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MUKI jednostavno društvo s ograničenom odgovornošću za usluge i trgovinu, OIB 11529274456, Vladimira Nazora 47A, 32260 Drenovci</izvorni_sadrzaj>
    <derivirana_varijabla naziv="DomainObject.Predmet.ProtustrankaIDrugiAdressOIB_1">MUKI jednostavno društvo s ograničenom odgovornošću za usluge i trgovinu, OIB 11529274456, Vladimira Nazora 47A,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MUKI jednostavno društvo s ograničenom odgovornošću za usluge i trgovinu</item>
    </izvorni_sadrzaj>
    <derivirana_varijabla naziv="DomainObject.Predmet.SudioniciListNaziv_1">
      <item>FINA RC OSIJEK</item>
      <item>MUKI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MUKI jednostavno društvo s ograničenom odgovornošću za usluge i trgovinu, OIB 11529274456, Vladimira Nazora 47A,32260 Drenovci</item>
    </izvorni_sadrzaj>
    <derivirana_varijabla naziv="DomainObject.Predmet.SudioniciListAdressOIB_1">
      <item>FINA RC OSIJEK, OIB 85821130368</item>
      <item>MUKI jednostavno društvo s ograničenom odgovornošću za usluge i trgovinu, OIB 11529274456, Vladimira Nazora 47A,32260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11529274456</item>
    </izvorni_sadrzaj>
    <derivirana_varijabla naziv="DomainObject.Predmet.SudioniciListNazivOIB_1">
      <item>, OIB 85821130368</item>
      <item>, OIB 11529274456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St-1210/2018-4</izvorni_sadrzaj>
    <derivirana_varijabla naziv="DomainObject.PredzadnjaOdlukaIzPredmeta.Oznaka_1">St-1210/2018-4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6FB4A-CC96-4E84-AA0E-D90196551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2486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2018-12-03T13:24:00Z</dcterms:created>
  <dc:creator>hermanj</dc:creator>
  <cp:lastModifiedBy>Danijela Sekulić</cp:lastModifiedBy>
  <cp:lastPrinted>2018-12-03T13:24:00Z</cp:lastPrinted>
  <dcterms:modified xmlns:xsi="http://www.w3.org/2001/XMLSchema-instance" xsi:type="dcterms:W3CDTF">2018-12-03T13:25:00Z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(FINA-MIŠEVIĆ.docx)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