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54e9" w14:paraId="6e254e9" w:rsidRDefault="00FE27AD" w:rsidP="00FE27A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E27AD" w:rsidR="00AE649C" w:rsidRPr="00B76F3C">
      <w:pPr>
        <w:pStyle w:val="NormaleSPIS"/>
        <w:spacing w:after="0"/>
      </w:pPr>
    </w:p>
    <w:p w:rsidRDefault="00FE27AD" w:rsidP="00FE27AD" w:rsidR="00FE27A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E27AD" w:rsidP="00FE27AD" w:rsidR="00FE27A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E27AD" w:rsidP="00FE27AD" w:rsidR="00FE27AD" w:rsidRPr="00FE27A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E27AD" w:rsidP="00FE27AD" w:rsidR="00FE27AD">
      <w:pPr>
        <w:spacing w:after="0"/>
        <w:jc w:val="right"/>
      </w:pPr>
      <w:r>
        <w:t>Poslovni broj: 2 St-566/2018-4</w:t>
      </w:r>
    </w:p>
    <w:p w:rsidRDefault="00FE27AD" w:rsidP="00FE27AD" w:rsidR="00FE27AD">
      <w:pPr>
        <w:spacing w:after="0"/>
      </w:pPr>
    </w:p>
    <w:p w:rsidRDefault="00FE27AD" w:rsidP="00FE27AD" w:rsidR="00FE27AD">
      <w:pPr>
        <w:spacing w:after="0"/>
      </w:pPr>
    </w:p>
    <w:p w:rsidRDefault="00FE27AD" w:rsidP="00FE27AD" w:rsidR="00FE27AD">
      <w:pPr>
        <w:spacing w:after="0"/>
        <w:jc w:val="center"/>
      </w:pPr>
      <w:r>
        <w:t>U  I M E   R E P U B L I K E   H R V A T S K E</w:t>
      </w:r>
    </w:p>
    <w:p w:rsidRDefault="00FE27AD" w:rsidP="00FE27AD" w:rsidR="00FE27AD">
      <w:pPr>
        <w:spacing w:after="0"/>
        <w:jc w:val="center"/>
      </w:pPr>
    </w:p>
    <w:p w:rsidRDefault="00FE27AD" w:rsidP="00FE27AD" w:rsidR="00FE27AD">
      <w:pPr>
        <w:spacing w:after="0"/>
        <w:jc w:val="center"/>
      </w:pPr>
      <w:r>
        <w:t xml:space="preserve"> R J E Š E N J E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  <w:r>
        <w:t xml:space="preserve">Trgovački sud u Bjelovaru, po sudskom savjetniku Miroslavu Lovrekoviću, u skraćenom stečajnom postupku nad dužnikom KROKI društvo s ograničenom odgovornošću za usluge i trgovinu, Zagreb, Jabukovac16, MBS: 080323539, OIB: 13837711059, 3. kolovoza 2018.  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center"/>
      </w:pPr>
      <w:r>
        <w:t>r i j e š i o   j e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  <w:rPr>
          <w:szCs w:val="20"/>
        </w:rPr>
      </w:pPr>
      <w:r>
        <w:tab/>
        <w:t>1. Otvara se skraćeni stečajni postupak nad dužnikom KROKI društvo s ograničenom odgovornošću za usluge i trgovinu, Zagreb, Jabukovac16, MBS: 080323539, OIB: 13837711059.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  <w:rPr>
          <w:szCs w:val="20"/>
        </w:rPr>
      </w:pPr>
      <w:r>
        <w:tab/>
        <w:t>3. Zaključuje se skraćeni stečajni postupak nad dužnikom KROKI društvo s ograničenom odgovornošću za usluge i trgovinu, Zagreb, Jabukovac16, MBS: 080323539, OIB: 13837711059.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  <w:r>
        <w:tab/>
        <w:t>4. Stečajni postupak je otvoren i zaključen s danom 3. kolovoza 2018. godine u 9,30 sati, kada je ovo rješenje objavljeno na e-oglasnoj ploči ovoga suda.</w:t>
      </w:r>
    </w:p>
    <w:p w:rsidRDefault="00FE27AD" w:rsidP="00FE27AD" w:rsidR="00FE27AD">
      <w:pPr>
        <w:pStyle w:val="Bezproreda"/>
        <w:spacing w:after="0"/>
        <w:jc w:val="both"/>
      </w:pPr>
    </w:p>
    <w:p w:rsidRDefault="00FE27AD" w:rsidP="00FE27AD" w:rsidR="00FE27A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E27AD" w:rsidP="00FE27AD" w:rsidR="00FE27AD">
      <w:pPr>
        <w:spacing w:after="0"/>
        <w:jc w:val="both"/>
        <w:rPr>
          <w:rFonts w:cs="Times New Roman"/>
        </w:rPr>
      </w:pPr>
    </w:p>
    <w:p w:rsidRDefault="00FE27AD" w:rsidP="00FE27AD" w:rsidR="00FE27A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center"/>
      </w:pPr>
      <w:r>
        <w:t>Obrazloženje</w:t>
      </w:r>
    </w:p>
    <w:p w:rsidRDefault="00FE27AD" w:rsidP="00FE27AD" w:rsidR="00FE27AD">
      <w:pPr>
        <w:spacing w:after="0"/>
        <w:jc w:val="center"/>
      </w:pPr>
    </w:p>
    <w:p w:rsidRDefault="00FE27AD" w:rsidP="00FE27AD" w:rsidR="00FE27A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 oglasom poslovni broj St-566/2018-2, koji je objavljen na mrežnoj stranici e-oglasna ploča Trgovačkog suda u Bjelovaru 1.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  <w:r>
        <w:tab/>
        <w:t>Osoba ovlaštena za zastupanje dužnika dostavila je popis imovine i obveza dužnika iz kojih je vidljivo da dužnik nema značajnije imovine, a vjerovnici nisu u roku od 45 dana od objave oglasa predložili otvaranje stečajnog postupka, pa se sukladno odredbi čl.431. SZ smatra da je dužnik nesposoban za plaćanje.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E27AD" w:rsidP="00FE27AD" w:rsidR="00FE27AD">
      <w:pPr>
        <w:pStyle w:val="Bezproreda"/>
        <w:spacing w:after="0"/>
        <w:jc w:val="both"/>
      </w:pPr>
    </w:p>
    <w:p w:rsidRDefault="00FE27AD" w:rsidP="00FE27AD" w:rsidR="00FE27A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E27AD" w:rsidP="00FE27AD" w:rsidR="00FE27AD">
      <w:pPr>
        <w:spacing w:after="0"/>
        <w:ind w:firstLine="851"/>
        <w:jc w:val="both"/>
      </w:pPr>
    </w:p>
    <w:p w:rsidRDefault="00FE27AD" w:rsidP="00FE27AD" w:rsidR="00FE27AD">
      <w:pPr>
        <w:spacing w:after="0"/>
        <w:jc w:val="center"/>
      </w:pPr>
      <w:r>
        <w:t>U Bjelovaru 3. kolovoza 2018.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ind w:firstLine="720" w:left="4320"/>
      </w:pPr>
      <w:r>
        <w:t>SUDSKI SAVJETNIK</w:t>
      </w:r>
    </w:p>
    <w:p w:rsidRDefault="00FE27AD" w:rsidP="00FE27AD" w:rsidR="00FE27AD">
      <w:pPr>
        <w:spacing w:after="0"/>
        <w:ind w:firstLine="4111"/>
      </w:pPr>
      <w:r>
        <w:tab/>
        <w:t xml:space="preserve">     MIROSLAV LOVREKOVIĆ, v.r.</w:t>
      </w:r>
    </w:p>
    <w:p w:rsidRDefault="00FE27AD" w:rsidP="00FE27AD" w:rsidR="00FE27A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E27AD" w:rsidP="00FE27AD" w:rsidR="00FE27A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E27AD" w:rsidP="00FE27AD" w:rsidR="00FE27A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E27AD" w:rsidP="00FE27AD" w:rsidR="00FE27AD">
      <w:pPr>
        <w:spacing w:after="0"/>
        <w:jc w:val="both"/>
      </w:pPr>
    </w:p>
    <w:p w:rsidRDefault="00FE27AD" w:rsidP="00FE27AD" w:rsidR="00FE27AD">
      <w:pPr>
        <w:spacing w:after="0"/>
        <w:jc w:val="both"/>
      </w:pPr>
    </w:p>
    <w:p w:rsidRDefault="00FE27AD" w:rsidP="00FE27A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E27A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1218050"/>
      <w:docPartObj>
        <w:docPartGallery w:val="Page Numbers (Top of Page)"/>
        <w:docPartUnique/>
      </w:docPartObj>
    </w:sdtPr>
    <w:sdtContent>
      <w:p w:rsidRDefault="00FE27AD" w:rsidP="00FE27AD" w:rsidR="00FE27A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F9A">
          <w:t>2</w:t>
        </w:r>
        <w:r>
          <w:fldChar w:fldCharType="end"/>
        </w:r>
      </w:p>
    </w:sdtContent>
  </w:sdt>
  <w:p w:rsidRDefault="00FE27AD" w:rsidP="00FE27AD" w:rsidR="008333A9">
    <w:pPr>
      <w:spacing w:after="0"/>
      <w:jc w:val="right"/>
    </w:pPr>
    <w:r>
      <w:t>Poslovni broj: 2 St-566/2018-4</w:t>
    </w:r>
  </w:p>
  <w:p w:rsidRDefault="00FE27AD" w:rsidP="00FE27AD" w:rsidR="00FE27A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F9A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7AD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18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St-566/2018-4</izvorni_sadrzaj>
    <derivirana_varijabla naziv="DomainObject.Oznaka_1">St-566/2018-4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St-566/2018</izvorni_sadrzaj>
    <derivirana_varijabla naziv="DomainObject.Predmet.OznakaBroj_1">St-566/2018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KROKI društvo s ograničenom odgovornošću za usluge i trgovinu zastupanog po punomoćniku Odvjetnik Pavao Mrkonjić; Ratimir Lipovšćak</izvorni_sadrzaj>
    <derivirana_varijabla naziv="DomainObject.Predmet.ProtustrankaFormated_1">  KROKI društvo s ograničenom odgovornošću za usluge i trgovinu zastupanog po punomoćniku Odvjetnik Pavao Mrkonjić; Ratimir Lipovšćak</derivirana_varijabla>
  </DomainObject.Predmet.ProtustrankaFormated>
  <DomainObject.Predmet.ProtustrankaFormatedOIB>
    <izvorni_sadrzaj>  KROKI društvo s ograničenom odgovornošću za usluge i trgovinu, OIB 13837711059 zastupanog po punomoćniku Odvjetnik Pavao Mrkonjić; Ratimir Lipovšćak</izvorni_sadrzaj>
    <derivirana_varijabla naziv="DomainObject.Predmet.ProtustrankaFormatedOIB_1">  KROKI društvo s ograničenom odgovornošću za usluge i trgovinu, OIB 13837711059 zastupanog po punomoćniku Odvjetnik Pavao Mrkonjić; Ratimir Lipovšćak</derivirana_varijabla>
  </DomainObject.Predmet.ProtustrankaFormatedOIB>
  <DomainObject.Predmet.ProtustrankaFormatedWithAdress>
    <izvorni_sadrzaj> KROKI društvo s ograničenom odgovornošću za usluge i trgovinu, Jabukovac 16, 10000 Zagreb zastupanog po punomoćniku Odvjetnik Pavao Mrkonjić; Ratimir Lipovšćak</izvorni_sadrzaj>
    <derivirana_varijabla naziv="DomainObject.Predmet.ProtustrankaFormatedWithAdress_1"> KROKI društvo s ograničenom odgovornošću za usluge i trgovinu, Jabukovac 16, 10000 Zagreb zastupanog po punomoćniku Odvjetnik Pavao Mrkonjić; Ratimir Lipovšćak</derivirana_varijabla>
  </DomainObject.Predmet.ProtustrankaFormatedWithAdress>
  <DomainObject.Predmet.ProtustrankaFormatedWithAdressOIB>
    <izvorni_sadrzaj> KROKI društvo s ograničenom odgovornošću za usluge i trgovinu, OIB 13837711059, Jabukovac 16, 10000 Zagreb zastupanog po punomoćniku Odvjetnik Pavao Mrkonjić; Ratimir Lipovšćak</izvorni_sadrzaj>
    <derivirana_varijabla naziv="DomainObject.Predmet.ProtustrankaFormatedWithAdressOIB_1"> KROKI društvo s ograničenom odgovornošću za usluge i trgovinu, OIB 13837711059, Jabukovac 16, 10000 Zagreb zastupanog po punomoćniku Odvjetnik Pavao Mrkonjić; Ratimir Lipovšćak</derivirana_varijabla>
  </DomainObject.Predmet.ProtustrankaFormatedWithAdressOIB>
  <DomainObject.Predmet.ProtustrankaWithAdress>
    <izvorni_sadrzaj>KROKI društvo s ograničenom odgovornošću za usluge i trgovinu Jabukovac 16, 10000 Zagreb</izvorni_sadrzaj>
    <derivirana_varijabla naziv="DomainObject.Predmet.ProtustrankaWithAdress_1">KROKI društvo s ograničenom odgovornošću za usluge i trgovinu Jabukovac 16, 10000 Zagreb</derivirana_varijabla>
  </DomainObject.Predmet.ProtustrankaWithAdress>
  <DomainObject.Predmet.ProtustrankaWithAdressOIB>
    <izvorni_sadrzaj>KROKI društvo s ograničenom odgovornošću za usluge i trgovinu, OIB 13837711059, Jabukovac 16, 10000 Zagreb</izvorni_sadrzaj>
    <derivirana_varijabla naziv="DomainObject.Predmet.ProtustrankaWithAdressOIB_1">KROKI društvo s ograničenom odgovornošću za usluge i trgovinu, OIB 13837711059, Jabukovac 16, 10000 Zagreb</derivirana_varijabla>
  </DomainObject.Predmet.ProtustrankaWithAdressOIB>
  <DomainObject.Predmet.ProtustrankaNazivFormated>
    <izvorni_sadrzaj>KROKI društvo s ograničenom odgovornošću za usluge i trgovinu</izvorni_sadrzaj>
    <derivirana_varijabla naziv="DomainObject.Predmet.ProtustrankaNazivFormated_1">KROKI društvo s ograničenom odgovornošću za usluge i trgovinu</derivirana_varijabla>
  </DomainObject.Predmet.ProtustrankaNazivFormated>
  <DomainObject.Predmet.ProtustrankaNazivFormatedOIB>
    <izvorni_sadrzaj>KROKI društvo s ograničenom odgovornošću za usluge i trgovinu, OIB 13837711059</izvorni_sadrzaj>
    <derivirana_varijabla naziv="DomainObject.Predmet.ProtustrankaNazivFormatedOIB_1">KROKI društvo s ograničenom odgovornošću za usluge i trgovinu, OIB 13837711059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KROKI društvo s ograničenom odgovornošću za usluge i trgovinu zastupanog po punomoćniku Odvjetnik Pavao Mrkonjić; Ratimir Lipovšćak</item>
    </izvorni_sadrzaj>
    <derivirana_varijabla naziv="DomainObject.Predmet.ProtuStrankaListFormated_1">
      <item>KROKI društvo s ograničenom odgovornošću za usluge i trgovinu zastupanog po punomoćniku Odvjetnik Pavao Mrkonjić; Ratimir Lipovšćak</item>
    </derivirana_varijabla>
  </DomainObject.Predmet.ProtuStrankaListFormated>
  <DomainObject.Predmet.ProtuStrankaListFormatedOIB>
    <izvorni_sadrzaj>
      <item>KROKI društvo s ograničenom odgovornošću za usluge i trgovinu, OIB 13837711059 zastupanog po punomoćniku Odvjetnik Pavao Mrkonjić; Ratimir Lipovšćak</item>
    </izvorni_sadrzaj>
    <derivirana_varijabla naziv="DomainObject.Predmet.ProtuStrankaListFormatedOIB_1">
      <item>KROKI društvo s ograničenom odgovornošću za usluge i trgovinu, OIB 13837711059 zastupanog po punomoćniku Odvjetnik Pavao Mrkonjić; Ratimir Lipovšćak</item>
    </derivirana_varijabla>
  </DomainObject.Predmet.ProtuStrankaListFormatedOIB>
  <DomainObject.Predmet.ProtuStrankaListFormatedWithAdress>
    <izvorni_sadrzaj>
      <item>KROKI društvo s ograničenom odgovornošću za usluge i trgovinu, Jabukovac 16, 10000 Zagreb zastupanog po punomoćniku Odvjetnik Pavao Mrkonjić; Ratimir Lipovšćak</item>
    </izvorni_sadrzaj>
    <derivirana_varijabla naziv="DomainObject.Predmet.ProtuStrankaListFormatedWithAdress_1">
      <item>KROKI društvo s ograničenom odgovornošću za usluge i trgovinu, Jabukovac 16, 10000 Zagreb zastupanog po punomoćniku Odvjetnik Pavao Mrkonjić; Ratimir Lipovšćak</item>
    </derivirana_varijabla>
  </DomainObject.Predmet.ProtuStrankaListFormatedWithAdress>
  <DomainObject.Predmet.ProtuStrankaListFormatedWithAdressOIB>
    <izvorni_sadrzaj>
      <item>KROKI društvo s ograničenom odgovornošću za usluge i trgovinu, OIB 13837711059, Jabukovac 16, 10000 Zagreb zastupanog po punomoćniku Odvjetnik Pavao Mrkonjić; Ratimir Lipovšćak</item>
    </izvorni_sadrzaj>
    <derivirana_varijabla naziv="DomainObject.Predmet.ProtuStrankaListFormatedWithAdressOIB_1">
      <item>KROKI društvo s ograničenom odgovornošću za usluge i trgovinu, OIB 13837711059, Jabukovac 16, 10000 Zagreb zastupanog po punomoćniku Odvjetnik Pavao Mrkonjić; Ratimir Lipovšćak</item>
    </derivirana_varijabla>
  </DomainObject.Predmet.ProtuStrankaListFormatedWithAdressOIB>
  <DomainObject.Predmet.ProtuStrankaListNazivFormated>
    <izvorni_sadrzaj>
      <item>KROKI društvo s ograničenom odgovornošću za usluge i trgovinu</item>
    </izvorni_sadrzaj>
    <derivirana_varijabla naziv="DomainObject.Predmet.ProtuStrankaListNazivFormated_1">
      <item>KROKI društvo s ograničenom odgovornošću za usluge i trgovinu</item>
    </derivirana_varijabla>
  </DomainObject.Predmet.ProtuStrankaListNazivFormated>
  <DomainObject.Predmet.ProtuStrankaListNazivFormatedOIB>
    <izvorni_sadrzaj>
      <item>KROKI društvo s ograničenom odgovornošću za usluge i trgovinu, OIB 13837711059</item>
    </izvorni_sadrzaj>
    <derivirana_varijabla naziv="DomainObject.Predmet.ProtuStrankaListNazivFormatedOIB_1">
      <item>KROKI društvo s ograničenom odgovornošću za usluge i trgovinu, OIB 13837711059</item>
    </derivirana_varijabla>
  </DomainObject.Predmet.ProtuStrankaListNazivFormatedOIB>
  <DomainObject.Predmet.OstaliListFormated>
    <izvorni_sadrzaj>
      <item>Odvjetnik Pavao Mrkonjić punomoćnik sudionika u postupku KROKI društvo s ograničenom odgovornošću za usluge i trgovinu</item>
      <item>Ratimir Lipovšćak punomoćnik sudionika u postupku KROKI društvo s ograničenom odgovornošću za usluge i trgovinu</item>
    </izvorni_sadrzaj>
    <derivirana_varijabla naziv="DomainObject.Predmet.OstaliListFormated_1">
      <item>Odvjetnik Pavao Mrkonjić punomoćnik sudionika u postupku KROKI društvo s ograničenom odgovornošću za usluge i trgovinu</item>
      <item>Ratimir Lipovšćak punomoćnik sudionika u postupku KROKI društvo s ograničenom odgovornošću za usluge i trgovinu</item>
    </derivirana_varijabla>
  </DomainObject.Predmet.OstaliListFormated>
  <DomainObject.Predmet.OstaliListFormatedOIB>
    <izvorni_sadrzaj>
      <item>Odvjetnik Pavao Mrkonjić, OIB 50443048410 punomoćnik sudionika u postupku KROKI društvo s ograničenom odgovornošću za usluge i trgovinu</item>
      <item>Ratimir Lipovšćak, OIB 94625028918 punomoćnik sudionika u postupku KROKI društvo s ograničenom odgovornošću za usluge i trgovinu</item>
    </izvorni_sadrzaj>
    <derivirana_varijabla naziv="DomainObject.Predmet.OstaliListFormatedOIB_1">
      <item>Odvjetnik Pavao Mrkonjić, OIB 50443048410 punomoćnik sudionika u postupku KROKI društvo s ograničenom odgovornošću za usluge i trgovinu</item>
      <item>Ratimir Lipovšćak, OIB 94625028918 punomoćnik sudionika u postupku KROKI društvo s ograničenom odgovornošću za usluge i trgovinu</item>
    </derivirana_varijabla>
  </DomainObject.Predmet.OstaliListFormatedOIB>
  <DomainObject.Predmet.OstaliListFormatedWithAdress>
    <izvorni_sadrzaj>
      <item>Odvjetnik Pavao Mrkonjić, Ante Topića Mimare 24, 10000 Zagreb punomoćnik sudionika u postupku KROKI društvo s ograničenom odgovornošću za usluge i trgovinu</item>
      <item>Ratimir Lipovšćak, Put Vodotića 38, 23206 Sukošan punomoćnik sudionika u postupku KROKI društvo s ograničenom odgovornošću za usluge i trgovinu</item>
    </izvorni_sadrzaj>
    <derivirana_varijabla naziv="DomainObject.Predmet.OstaliListFormatedWithAdress_1">
      <item>Odvjetnik Pavao Mrkonjić, Ante Topića Mimare 24, 10000 Zagreb punomoćnik sudionika u postupku KROKI društvo s ograničenom odgovornošću za usluge i trgovinu</item>
      <item>Ratimir Lipovšćak, Put Vodotića 38, 23206 Sukošan punomoćnik sudionika u postupku KROKI društvo s ograničenom odgovornošću za usluge i trgovinu</item>
    </derivirana_varijabla>
  </DomainObject.Predmet.OstaliListFormatedWithAdress>
  <DomainObject.Predmet.OstaliListFormatedWithAdressOIB>
    <izvorni_sadrzaj>
      <item>Odvjetnik Pavao Mrkonjić, OIB 50443048410, Ante Topića Mimare 24, 10000 Zagreb punomoćnik sudionika u postupku KROKI društvo s ograničenom odgovornošću za usluge i trgovinu</item>
      <item>Ratimir Lipovšćak, OIB 94625028918, Put Vodotića 38, 23206 Sukošan punomoćnik sudionika u postupku KROKI društvo s ograničenom odgovornošću za usluge i trgovinu</item>
    </izvorni_sadrzaj>
    <derivirana_varijabla naziv="DomainObject.Predmet.OstaliListFormatedWithAdressOIB_1">
      <item>Odvjetnik Pavao Mrkonjić, OIB 50443048410, Ante Topića Mimare 24, 10000 Zagreb punomoćnik sudionika u postupku KROKI društvo s ograničenom odgovornošću za usluge i trgovinu</item>
      <item>Ratimir Lipovšćak, OIB 94625028918, Put Vodotića 38, 23206 Sukošan punomoćnik sudionika u postupku KROKI društvo s ograničenom odgovornošću za usluge i trgovinu</item>
    </derivirana_varijabla>
  </DomainObject.Predmet.OstaliListFormatedWithAdressOIB>
  <DomainObject.Predmet.OstaliListNazivFormated>
    <izvorni_sadrzaj>
      <item>Odvjetnik Pavao Mrkonjić</item>
      <item>Ratimir Lipovšćak</item>
    </izvorni_sadrzaj>
    <derivirana_varijabla naziv="DomainObject.Predmet.OstaliListNazivFormated_1">
      <item>Odvjetnik Pavao Mrkonjić</item>
      <item>Ratimir Lipovšćak</item>
    </derivirana_varijabla>
  </DomainObject.Predmet.OstaliListNazivFormated>
  <DomainObject.Predmet.OstaliListNazivFormatedOIB>
    <izvorni_sadrzaj>
      <item>Odvjetnik Pavao Mrkonjić, OIB 50443048410</item>
      <item>Ratimir Lipovšćak, OIB 94625028918</item>
    </izvorni_sadrzaj>
    <derivirana_varijabla naziv="DomainObject.Predmet.OstaliListNazivFormatedOIB_1">
      <item>Odvjetnik Pavao Mrkonjić, OIB 50443048410</item>
      <item>Ratimir Lipovšćak, OIB 94625028918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St-566/2018-4</izvorni_sadrzaj>
    <derivirana_varijabla naziv="DomainObject.PoslovniBrojDokumenta_1">St-566/2018-4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KROKI društvo s ograničenom odgovornošću za usluge i trgovinu</izvorni_sadrzaj>
    <derivirana_varijabla naziv="DomainObject.Predmet.ProtustrankaIDrugi_1">KROKI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KROKI društvo s ograničenom odgovornošću za usluge i trgovinu, OIB 13837711059, Jabukovac 16, 10000 Zagreb</izvorni_sadrzaj>
    <derivirana_varijabla naziv="DomainObject.Predmet.ProtustrankaIDrugiAdressOIB_1">KROKI društvo s ograničenom odgovornošću za usluge i trgovinu, OIB 13837711059, Jabukovac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KROKI društvo s ograničenom odgovornošću za usluge i trgovinu</item>
      <item>FINA Regionalni centar Zagreb</item>
      <item>Odvjetnik Pavao Mrkonjić</item>
      <item>Ratimir Lipovšćak</item>
    </izvorni_sadrzaj>
    <derivirana_varijabla naziv="DomainObject.Predmet.SudioniciListNaziv_1">
      <item>KROKI društvo s ograničenom odgovornošću za usluge i trgovinu</item>
      <item>FINA Regionalni centar Zagreb</item>
      <item>Odvjetnik Pavao Mrkonjić</item>
      <item>Ratimir Lipovšćak</item>
    </derivirana_varijabla>
  </DomainObject.Predmet.SudioniciListNaziv>
  <DomainObject.Predmet.SudioniciListAdressOIB>
    <izvorni_sadrzaj>
      <item>KROKI društvo s ograničenom odgovornošću za usluge i trgovinu, OIB 13837711059, Jabukovac 16,10000 Zagreb</item>
      <item>FINA Regionalni centar Zagreb, OIB 85821130368, Trg svibanjskih žrtava 1995. br. 1,10000 Zagreb</item>
      <item>Odvjetnik Pavao Mrkonjić, OIB 50443048410, Ante Topića Mimare 24,10000 Zagreb</item>
      <item>Ratimir Lipovšćak, OIB 94625028918, Put Vodotića 38,23206 Sukošan</item>
    </izvorni_sadrzaj>
    <derivirana_varijabla naziv="DomainObject.Predmet.SudioniciListAdressOIB_1">
      <item>KROKI društvo s ograničenom odgovornošću za usluge i trgovinu, OIB 13837711059, Jabukovac 16,10000 Zagreb</item>
      <item>FINA Regionalni centar Zagreb, OIB 85821130368, Trg svibanjskih žrtava 1995. br. 1,10000 Zagreb</item>
      <item>Odvjetnik Pavao Mrkonjić, OIB 50443048410, Ante Topića Mimare 24,10000 Zagreb</item>
      <item>Ratimir Lipovšćak, OIB 94625028918, Put Vodotića 38,23206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4FE0F-E2FA-4DBC-844F-9C08703D3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3586</properties:Characters>
  <properties:Lines>93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2018-08-03T07:06:00Z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St-566/2018-4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