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444d" w14:paraId="ad2444d" w:rsidRDefault="00C97E82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1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759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 xml:space="preserve">po sutkinji </w:t>
      </w:r>
      <w:r w:rsidR="00C97E82">
        <w:rPr>
          <w:szCs w:val="24"/>
        </w:rPr>
        <w:t>Ardeni Bajlo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C97E82">
        <w:rPr>
          <w:szCs w:val="24"/>
        </w:rPr>
        <w:t>16. svibnja</w:t>
      </w:r>
      <w:r w:rsidR="00AC3186">
        <w:rPr>
          <w:szCs w:val="24"/>
        </w:rPr>
        <w:t xml:space="preserve"> </w:t>
      </w:r>
      <w:r w:rsidR="00C97E82">
        <w:rPr>
          <w:szCs w:val="24"/>
        </w:rPr>
        <w:t>2016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C97E82">
        <w:t>MORSKI VAL d.o.o., Stankovci, Hrvatske vlade 1, OIB: 77758609741</w:t>
      </w:r>
      <w:r w:rsidR="00350578">
        <w:rPr>
          <w:szCs w:val="24"/>
        </w:rPr>
        <w:t xml:space="preserve">, </w:t>
      </w:r>
      <w:r w:rsidR="00C545E4">
        <w:rPr>
          <w:szCs w:val="24"/>
        </w:rPr>
        <w:t>7</w:t>
      </w:r>
      <w:r w:rsidR="00C97E82">
        <w:rPr>
          <w:szCs w:val="24"/>
        </w:rPr>
        <w:t>. lipnja 2017</w:t>
      </w:r>
      <w:r>
        <w:rPr>
          <w:szCs w:val="24"/>
        </w:rPr>
        <w:t xml:space="preserve">. </w:t>
      </w:r>
    </w:p>
    <w:p w:rsidRDefault="00C545E4" w:rsidP="00842CED" w:rsidR="00C545E4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545E4" w:rsidP="00842CED" w:rsidR="00C545E4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545E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C97E82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545E4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8C08C0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8C0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6674B"/>
    <w:rsid w:val="000C6149"/>
    <w:rsid w:val="001A29CC"/>
    <w:rsid w:val="001C6462"/>
    <w:rsid w:val="001D3ABE"/>
    <w:rsid w:val="002B529A"/>
    <w:rsid w:val="00305496"/>
    <w:rsid w:val="00350578"/>
    <w:rsid w:val="0039761F"/>
    <w:rsid w:val="00550F6A"/>
    <w:rsid w:val="00597FEB"/>
    <w:rsid w:val="006077EA"/>
    <w:rsid w:val="00626C11"/>
    <w:rsid w:val="00717ABC"/>
    <w:rsid w:val="00726CB3"/>
    <w:rsid w:val="007A6989"/>
    <w:rsid w:val="008032B7"/>
    <w:rsid w:val="00842CED"/>
    <w:rsid w:val="00887A36"/>
    <w:rsid w:val="008C08C0"/>
    <w:rsid w:val="008F38A4"/>
    <w:rsid w:val="00902CC7"/>
    <w:rsid w:val="00A156FF"/>
    <w:rsid w:val="00AC3186"/>
    <w:rsid w:val="00C545E4"/>
    <w:rsid w:val="00C70662"/>
    <w:rsid w:val="00C97E82"/>
    <w:rsid w:val="00CE175F"/>
    <w:rsid w:val="00D137BD"/>
    <w:rsid w:val="00DB6371"/>
    <w:rsid w:val="00E7355A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8C0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8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08C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08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08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8C0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8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08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08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08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MORSKI VAL društvo s ograničenom odgovornošću za ulov i preradu ribe</izvorni_sadrzaj>
    <derivirana_varijabla naziv="DomainObject.Predmet.ProtustrankaFormated_1">  MORSKI VAL društvo s ograničenom odgovornošću za ulov i preradu ribe</derivirana_varijabla>
  </DomainObject.Predmet.ProtustrankaFormated>
  <DomainObject.Predmet.ProtustrankaFormatedOIB>
    <izvorni_sadrzaj>  MORSKI VAL društvo s ograničenom odgovornošću za ulov i preradu ribe, OIB 77758609741</izvorni_sadrzaj>
    <derivirana_varijabla naziv="DomainObject.Predmet.ProtustrankaFormatedOIB_1">  MORSKI VAL društvo s ograničenom odgovornošću za ulov i preradu ribe, OIB 77758609741</derivirana_varijabla>
  </DomainObject.Predmet.ProtustrankaFormatedOIB>
  <DomainObject.Predmet.ProtustrankaFormatedWithAdress>
    <izvorni_sadrzaj> MORSKI VAL društvo s ograničenom odgovornošću za ulov i preradu ribe, Hrvatske vlade 1, 23422 Stankovci</izvorni_sadrzaj>
    <derivirana_varijabla naziv="DomainObject.Predmet.ProtustrankaFormatedWithAdress_1"> MORSKI VAL društvo s ograničenom odgovornošću za ulov i preradu ribe, Hrvatske vlade 1, 23422 Stankovci</derivirana_varijabla>
  </DomainObject.Predmet.ProtustrankaFormatedWithAdress>
  <DomainObject.Predmet.ProtustrankaFormatedWithAdressOIB>
    <izvorni_sadrzaj> MORSKI VAL društvo s ograničenom odgovornošću za ulov i preradu ribe, OIB 77758609741, Hrvatske vlade 1, 23422 Stankovci</izvorni_sadrzaj>
    <derivirana_varijabla naziv="DomainObject.Predmet.ProtustrankaFormatedWithAdressOIB_1"> MORSKI VAL društvo s ograničenom odgovornošću za ulov i preradu ribe, OIB 77758609741, Hrvatske vlade 1, 23422 Stankovci</derivirana_varijabla>
  </DomainObject.Predmet.ProtustrankaFormatedWithAdressOIB>
  <DomainObject.Predmet.ProtustrankaWithAdress>
    <izvorni_sadrzaj>MORSKI VAL društvo s ograničenom odgovornošću za ulov i preradu ribe Hrvatske vlade 1, 23422 Stankovci</izvorni_sadrzaj>
    <derivirana_varijabla naziv="DomainObject.Predmet.ProtustrankaWithAdress_1">MORSKI VAL društvo s ograničenom odgovornošću za ulov i preradu ribe Hrvatske vlade 1, 23422 Stankovci</derivirana_varijabla>
  </DomainObject.Predmet.ProtustrankaWithAdress>
  <DomainObject.Predmet.ProtustrankaWithAdressOIB>
    <izvorni_sadrzaj>MORSKI VAL društvo s ograničenom odgovornošću za ulov i preradu ribe, OIB 77758609741, Hrvatske vlade 1, 23422 Stankovci</izvorni_sadrzaj>
    <derivirana_varijabla naziv="DomainObject.Predmet.ProtustrankaWithAdressOIB_1">MORSKI VAL društvo s ograničenom odgovornošću za ulov i preradu ribe, OIB 77758609741, Hrvatske vlade 1, 23422 Stankovci</derivirana_varijabla>
  </DomainObject.Predmet.ProtustrankaWithAdressOIB>
  <DomainObject.Predmet.ProtustrankaNazivFormated>
    <izvorni_sadrzaj>MORSKI VAL društvo s ograničenom odgovornošću za ulov i preradu ribe</izvorni_sadrzaj>
    <derivirana_varijabla naziv="DomainObject.Predmet.ProtustrankaNazivFormated_1">MORSKI VAL društvo s ograničenom odgovornošću za ulov i preradu ribe</derivirana_varijabla>
  </DomainObject.Predmet.ProtustrankaNazivFormated>
  <DomainObject.Predmet.ProtustrankaNazivFormatedOIB>
    <izvorni_sadrzaj>MORSKI VAL društvo s ograničenom odgovornošću za ulov i preradu ribe, OIB 77758609741</izvorni_sadrzaj>
    <derivirana_varijabla naziv="DomainObject.Predmet.ProtustrankaNazivFormatedOIB_1">MORSKI VAL društvo s ograničenom odgovornošću za ulov i preradu ribe, OIB 77758609741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793041.83</izvorni_sadrzaj>
    <derivirana_varijabla naziv="DomainObject.Predmet.TrenutnaVrijednost_1">793041.83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MORSKI VAL društvo s ograničenom odgovornošću za ulov i preradu ribe</item>
    </izvorni_sadrzaj>
    <derivirana_varijabla naziv="DomainObject.Predmet.ProtuStrankaListFormated_1">
      <item>MORSKI VAL društvo s ograničenom odgovornošću za ulov i preradu ribe</item>
    </derivirana_varijabla>
  </DomainObject.Predmet.ProtuStrankaListFormated>
  <DomainObject.Predmet.ProtuStrankaListFormatedOIB>
    <izvorni_sadrzaj>
      <item>MORSKI VAL društvo s ograničenom odgovornošću za ulov i preradu ribe, OIB 77758609741</item>
    </izvorni_sadrzaj>
    <derivirana_varijabla naziv="DomainObject.Predmet.ProtuStrankaListFormatedOIB_1">
      <item>MORSKI VAL društvo s ograničenom odgovornošću za ulov i preradu ribe, OIB 77758609741</item>
    </derivirana_varijabla>
  </DomainObject.Predmet.ProtuStrankaListFormatedOIB>
  <DomainObject.Predmet.ProtuStrankaListFormatedWithAdress>
    <izvorni_sadrzaj>
      <item>MORSKI VAL društvo s ograničenom odgovornošću za ulov i preradu ribe, Hrvatske vlade 1, 23422 Stankovci</item>
    </izvorni_sadrzaj>
    <derivirana_varijabla naziv="DomainObject.Predmet.ProtuStrankaListFormatedWithAdress_1">
      <item>MORSKI VAL društvo s ograničenom odgovornošću za ulov i preradu ribe, Hrvatske vlade 1, 23422 Stankovci</item>
    </derivirana_varijabla>
  </DomainObject.Predmet.ProtuStrankaListFormatedWithAdress>
  <DomainObject.Predmet.ProtuStrankaListFormatedWithAdressOIB>
    <izvorni_sadrzaj>
      <item>MORSKI VAL društvo s ograničenom odgovornošću za ulov i preradu ribe, OIB 77758609741, Hrvatske vlade 1, 23422 Stankovci</item>
    </izvorni_sadrzaj>
    <derivirana_varijabla naziv="DomainObject.Predmet.ProtuStrankaListFormatedWithAdressOIB_1">
      <item>MORSKI VAL društvo s ograničenom odgovornošću za ulov i preradu ribe, OIB 77758609741, Hrvatske vlade 1, 23422 Stankovci</item>
    </derivirana_varijabla>
  </DomainObject.Predmet.ProtuStrankaListFormatedWithAdressOIB>
  <DomainObject.Predmet.ProtuStrankaListNazivFormated>
    <izvorni_sadrzaj>
      <item>MORSKI VAL društvo s ograničenom odgovornošću za ulov i preradu ribe</item>
    </izvorni_sadrzaj>
    <derivirana_varijabla naziv="DomainObject.Predmet.ProtuStrankaListNazivFormated_1">
      <item>MORSKI VAL društvo s ograničenom odgovornošću za ulov i preradu ribe</item>
    </derivirana_varijabla>
  </DomainObject.Predmet.ProtuStrankaListNazivFormated>
  <DomainObject.Predmet.ProtuStrankaListNazivFormatedOIB>
    <izvorni_sadrzaj>
      <item>MORSKI VAL društvo s ograničenom odgovornošću za ulov i preradu ribe, OIB 77758609741</item>
    </izvorni_sadrzaj>
    <derivirana_varijabla naziv="DomainObject.Predmet.ProtuStrankaListNazivFormatedOIB_1">
      <item>MORSKI VAL društvo s ograničenom odgovornošću za ulov i preradu ribe, OIB 77758609741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MORSKI VAL društvo s ograničenom odgovornošću za ulov i preradu ribe</izvorni_sadrzaj>
    <derivirana_varijabla naziv="DomainObject.Predmet.ProtustrankaIDrugi_1">MORSKI VAL društvo s ograničenom odgovornošću za ulov i preradu ribe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MORSKI VAL društvo s ograničenom odgovornošću za ulov i preradu ribe, OIB 77758609741, Hrvatske vlade 1, 23422 Stankovci</izvorni_sadrzaj>
    <derivirana_varijabla naziv="DomainObject.Predmet.ProtustrankaIDrugiAdressOIB_1">MORSKI VAL društvo s ograničenom odgovornošću za ulov i preradu ribe, OIB 77758609741,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MORSKI VAL društvo s ograničenom odgovornošću za ulov i preradu ribe</item>
    </izvorni_sadrzaj>
    <derivirana_varijabla naziv="DomainObject.Predmet.SudioniciListNaziv_1">
      <item>Financijska agencija</item>
      <item>MORSKI VAL društvo s ograničenom odgovornošću za ulov i preradu ribe</item>
    </derivirana_varijabla>
  </DomainObject.Predmet.SudioniciListNaziv>
  <DomainObject.Predmet.SudioniciListAdressOIB>
    <izvorni_sadrzaj>
      <item>Financijska agencija, OIB 85821130368, Ivana Danila 4,23000 Zadar</item>
      <item>MORSKI VAL društvo s ograničenom odgovornošću za ulov i preradu ribe, OIB 77758609741, Hrvatske vlade 1,23422 Stankovci</item>
    </izvorni_sadrzaj>
    <derivirana_varijabla naziv="DomainObject.Predmet.SudioniciListAdressOIB_1">
      <item>Financijska agencija, OIB 85821130368, Ivana Danila 4,23000 Zadar</item>
      <item>MORSKI VAL društvo s ograničenom odgovornošću za ulov i preradu ribe, OIB 77758609741,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77758609741</item>
    </izvorni_sadrzaj>
    <derivirana_varijabla naziv="DomainObject.Predmet.SudioniciListNazivOIB_1">
      <item>, OIB 85821130368</item>
      <item>, OIB 77758609741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1003</properties:Characters>
  <properties:Lines>48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2017-06-06T06:59:00Z</dcterms:created>
  <dc:creator>Tina Grgas</dc:creator>
  <cp:lastModifiedBy>Martina Kalmeta</cp:lastModifiedBy>
  <cp:lastPrinted>2017-06-07T07:54:00Z</cp:lastPrinted>
  <dcterms:modified xmlns:xsi="http://www.w3.org/2001/XMLSchema-instance" xsi:type="dcterms:W3CDTF">2017-06-07T09:04:00Z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