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7414" w14:paraId="110741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DE661B">
        <w:t>7382</w:t>
      </w:r>
      <w:r>
        <w:t>/2015</w:t>
      </w:r>
      <w:r w:rsidR="00933B78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D4D73" w:rsidRPr="00BD4D73">
        <w:t>MARAKA SAVJETOVANJE d.o.o., Lastovska 22, Zagreb, OIB: 49346603361</w:t>
      </w:r>
      <w:r>
        <w:t>, dana</w:t>
      </w:r>
      <w:r w:rsidR="00BD4D73">
        <w:t xml:space="preserve"> 12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D4D73" w:rsidRPr="00BD4D73">
        <w:t>MARAKA SAVJETOVANJE d.o.o., Lastovska 22, Zagreb, OIB: 49346603361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BD4D73">
        <w:t xml:space="preserve"> 12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BD4D73">
        <w:t xml:space="preserve"> DUŠANKA IVANČEVIĆ iz Zagreba, </w:t>
      </w:r>
      <w:r w:rsidR="00BD4D73" w:rsidRPr="00BD4D73">
        <w:t>B</w:t>
      </w:r>
      <w:r w:rsidR="00BD4D73">
        <w:t xml:space="preserve">. </w:t>
      </w:r>
      <w:r w:rsidR="00BD4D73" w:rsidRPr="00BD4D73">
        <w:t>Bernardija 1</w:t>
      </w:r>
      <w:r w:rsidR="00BD4D73">
        <w:t>, OIB:</w:t>
      </w:r>
      <w:r w:rsidR="00BD4D73" w:rsidRPr="00BD4D73">
        <w:t>59003296761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D4D73" w:rsidRPr="00BD4D73">
        <w:t>MARAKA SAVJETOVANJE d.o.o., Lastovska 22, Zagreb, OIB: 49346603361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D4D73" w:rsidP="00047C0E" w:rsidR="00047C0E">
      <w:pPr>
        <w:pStyle w:val="Bezproreda"/>
        <w:jc w:val="center"/>
      </w:pPr>
      <w:r>
        <w:t>U Zagrebu, 12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33B7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933B78" w:rsidP="00933B78" w:rsidR="00047C0E">
      <w:pPr>
        <w:pStyle w:val="Bezproreda"/>
        <w:jc w:val="right"/>
      </w:pPr>
      <w:r>
        <w:t>Za točnost otpravka-ovlašteni službenik:</w:t>
      </w:r>
    </w:p>
    <w:p w:rsidRDefault="00933B78" w:rsidP="00933B78" w:rsidR="00933B78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3B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DE661B">
          <w:t>7382/2015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77951"/>
    <w:rsid w:val="00933B78"/>
    <w:rsid w:val="00AA7B27"/>
    <w:rsid w:val="00AE11D4"/>
    <w:rsid w:val="00BA2A5A"/>
    <w:rsid w:val="00BC1874"/>
    <w:rsid w:val="00BD4D73"/>
    <w:rsid w:val="00C136F3"/>
    <w:rsid w:val="00D313B3"/>
    <w:rsid w:val="00DC0AA2"/>
    <w:rsid w:val="00DE059B"/>
    <w:rsid w:val="00DE661B"/>
    <w:rsid w:val="00DF1FFF"/>
    <w:rsid w:val="00E36D58"/>
    <w:rsid w:val="00E75E0F"/>
    <w:rsid w:val="00E84179"/>
    <w:rsid w:val="00EC4E35"/>
    <w:rsid w:val="00EC58B8"/>
    <w:rsid w:val="00EF1FD3"/>
    <w:rsid w:val="00FD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33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33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7382</izvorni_sadrzaj>
    <derivirana_varijabla naziv="DomainObject.Predmet.Broj_1">7382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St-7382/2015</izvorni_sadrzaj>
    <derivirana_varijabla naziv="DomainObject.Predmet.OznakaBroj_1">St-7382/2015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MARAKA SAVJETOVANJE d.o.o. zastupanog po punomoćniku Marinka Akrap</izvorni_sadrzaj>
    <derivirana_varijabla naziv="DomainObject.Predmet.ProtustrankaFormated_1">  MARAKA SAVJETOVANJE d.o.o. zastupanog po punomoćniku Marinka Akrap</derivirana_varijabla>
  </DomainObject.Predmet.ProtustrankaFormated>
  <DomainObject.Predmet.ProtustrankaFormatedOIB>
    <izvorni_sadrzaj>  MARAKA SAVJETOVANJE d.o.o., OIB 49346603361 zastupanog po punomoćniku Marinka Akrap</izvorni_sadrzaj>
    <derivirana_varijabla naziv="DomainObject.Predmet.ProtustrankaFormatedOIB_1">  MARAKA SAVJETOVANJE d.o.o., OIB 49346603361 zastupanog po punomoćniku Marinka Akrap</derivirana_varijabla>
  </DomainObject.Predmet.ProtustrankaFormatedOIB>
  <DomainObject.Predmet.ProtustrankaFormatedWithAdress>
    <izvorni_sadrzaj> MARAKA SAVJETOVANJE d.o.o., Lastovska 22, 10000 Zagreb zastupanog po punomoćniku Marinka Akrap</izvorni_sadrzaj>
    <derivirana_varijabla naziv="DomainObject.Predmet.ProtustrankaFormatedWithAdress_1"> MARAKA SAVJETOVANJE d.o.o., Lastovska 22, 10000 Zagreb zastupanog po punomoćniku Marinka Akrap</derivirana_varijabla>
  </DomainObject.Predmet.ProtustrankaFormatedWithAdress>
  <DomainObject.Predmet.ProtustrankaFormatedWithAdressOIB>
    <izvorni_sadrzaj> MARAKA SAVJETOVANJE d.o.o., OIB 49346603361, Lastovska 22, 10000 Zagreb zastupanog po punomoćniku Marinka Akrap</izvorni_sadrzaj>
    <derivirana_varijabla naziv="DomainObject.Predmet.ProtustrankaFormatedWithAdressOIB_1"> MARAKA SAVJETOVANJE d.o.o., OIB 49346603361, Lastovska 22, 10000 Zagreb zastupanog po punomoćniku Marinka Akrap</derivirana_varijabla>
  </DomainObject.Predmet.ProtustrankaFormatedWithAdressOIB>
  <DomainObject.Predmet.ProtustrankaWithAdress>
    <izvorni_sadrzaj>MARAKA SAVJETOVANJE d.o.o. Lastovska 22, 10000 Zagreb</izvorni_sadrzaj>
    <derivirana_varijabla naziv="DomainObject.Predmet.ProtustrankaWithAdress_1">MARAKA SAVJETOVANJE d.o.o. Lastovska 22, 10000 Zagreb</derivirana_varijabla>
  </DomainObject.Predmet.ProtustrankaWithAdress>
  <DomainObject.Predmet.ProtustrankaWithAdressOIB>
    <izvorni_sadrzaj>MARAKA SAVJETOVANJE d.o.o., OIB 49346603361, Lastovska 22, 10000 Zagreb</izvorni_sadrzaj>
    <derivirana_varijabla naziv="DomainObject.Predmet.ProtustrankaWithAdressOIB_1">MARAKA SAVJETOVANJE d.o.o., OIB 49346603361, Lastovska 22, 10000 Zagreb</derivirana_varijabla>
  </DomainObject.Predmet.ProtustrankaWithAdressOIB>
  <DomainObject.Predmet.ProtustrankaNazivFormated>
    <izvorni_sadrzaj>MARAKA SAVJETOVANJE d.o.o.</izvorni_sadrzaj>
    <derivirana_varijabla naziv="DomainObject.Predmet.ProtustrankaNazivFormated_1">MARAKA SAVJETOVANJE d.o.o.</derivirana_varijabla>
  </DomainObject.Predmet.ProtustrankaNazivFormated>
  <DomainObject.Predmet.ProtustrankaNazivFormatedOIB>
    <izvorni_sadrzaj>MARAKA SAVJETOVANJE d.o.o., OIB 49346603361</izvorni_sadrzaj>
    <derivirana_varijabla naziv="DomainObject.Predmet.ProtustrankaNazivFormatedOIB_1">MARAKA SAVJETOVANJE d.o.o., OIB 49346603361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MARAKA SAVJETOVANJE d.o.o. zastupanog po punomoćniku Marinka Akrap</item>
    </izvorni_sadrzaj>
    <derivirana_varijabla naziv="DomainObject.Predmet.ProtuStrankaListFormated_1">
      <item>MARAKA SAVJETOVANJE d.o.o. zastupanog po punomoćniku Marinka Akrap</item>
    </derivirana_varijabla>
  </DomainObject.Predmet.ProtuStrankaListFormated>
  <DomainObject.Predmet.ProtuStrankaListFormatedOIB>
    <izvorni_sadrzaj>
      <item>MARAKA SAVJETOVANJE d.o.o., OIB 49346603361 zastupanog po punomoćniku Marinka Akrap</item>
    </izvorni_sadrzaj>
    <derivirana_varijabla naziv="DomainObject.Predmet.ProtuStrankaListFormatedOIB_1">
      <item>MARAKA SAVJETOVANJE d.o.o., OIB 49346603361 zastupanog po punomoćniku Marinka Akrap</item>
    </derivirana_varijabla>
  </DomainObject.Predmet.ProtuStrankaListFormatedOIB>
  <DomainObject.Predmet.ProtuStrankaListFormatedWithAdress>
    <izvorni_sadrzaj>
      <item>MARAKA SAVJETOVANJE d.o.o., Lastovska 22, 10000 Zagreb zastupanog po punomoćniku Marinka Akrap</item>
    </izvorni_sadrzaj>
    <derivirana_varijabla naziv="DomainObject.Predmet.ProtuStrankaListFormatedWithAdress_1">
      <item>MARAKA SAVJETOVANJE d.o.o., Lastovska 22, 10000 Zagreb zastupanog po punomoćniku Marinka Akrap</item>
    </derivirana_varijabla>
  </DomainObject.Predmet.ProtuStrankaListFormatedWithAdress>
  <DomainObject.Predmet.ProtuStrankaListFormatedWithAdressOIB>
    <izvorni_sadrzaj>
      <item>MARAKA SAVJETOVANJE d.o.o., OIB 49346603361, Lastovska 22, 10000 Zagreb zastupanog po punomoćniku Marinka Akrap</item>
    </izvorni_sadrzaj>
    <derivirana_varijabla naziv="DomainObject.Predmet.ProtuStrankaListFormatedWithAdressOIB_1">
      <item>MARAKA SAVJETOVANJE d.o.o., OIB 49346603361, Lastovska 22, 10000 Zagreb zastupanog po punomoćniku Marinka Akrap</item>
    </derivirana_varijabla>
  </DomainObject.Predmet.ProtuStrankaListFormatedWithAdressOIB>
  <DomainObject.Predmet.ProtuStrankaListNazivFormated>
    <izvorni_sadrzaj>
      <item>MARAKA SAVJETOVANJE d.o.o.</item>
    </izvorni_sadrzaj>
    <derivirana_varijabla naziv="DomainObject.Predmet.ProtuStrankaListNazivFormated_1">
      <item>MARAKA SAVJETOVANJE d.o.o.</item>
    </derivirana_varijabla>
  </DomainObject.Predmet.ProtuStrankaListNazivFormated>
  <DomainObject.Predmet.ProtuStrankaListNazivFormatedOIB>
    <izvorni_sadrzaj>
      <item>MARAKA SAVJETOVANJE d.o.o., OIB 49346603361</item>
    </izvorni_sadrzaj>
    <derivirana_varijabla naziv="DomainObject.Predmet.ProtuStrankaListNazivFormatedOIB_1">
      <item>MARAKA SAVJETOVANJE d.o.o., OIB 49346603361</item>
    </derivirana_varijabla>
  </DomainObject.Predmet.ProtuStrankaListNazivFormatedOIB>
  <DomainObject.Predmet.OstaliListFormated>
    <izvorni_sadrzaj>
      <item>Dušanka Ivančević</item>
      <item>Marinka Akrap punomoćnik sudionika u postupku MARAKA SAVJETOVANJE d.o.o.</item>
    </izvorni_sadrzaj>
    <derivirana_varijabla naziv="DomainObject.Predmet.OstaliListFormated_1">
      <item>Dušanka Ivančević</item>
      <item>Marinka Akrap punomoćnik sudionika u postupku MARAKA SAVJETOVANJE d.o.o.</item>
    </derivirana_varijabla>
  </DomainObject.Predmet.OstaliListFormated>
  <DomainObject.Predmet.OstaliListFormatedOIB>
    <izvorni_sadrzaj>
      <item>Dušanka Ivančević, OIB 59003296761</item>
      <item>Marinka Akrap, OIB 50999368708 punomoćnik sudionika u postupku MARAKA SAVJETOVANJE d.o.o.</item>
    </izvorni_sadrzaj>
    <derivirana_varijabla naziv="DomainObject.Predmet.OstaliListFormatedOIB_1">
      <item>Dušanka Ivančević, OIB 59003296761</item>
      <item>Marinka Akrap, OIB 50999368708 punomoćnik sudionika u postupku MARAKA SAVJETOVANJE d.o.o.</item>
    </derivirana_varijabla>
  </DomainObject.Predmet.OstaliListFormatedOIB>
  <DomainObject.Predmet.OstaliListFormatedWithAdress>
    <izvorni_sadrzaj>
      <item>Dušanka Ivančević, Bernarda Bernardija 1, 10000 Zagreb</item>
      <item>Marinka Akrap, Lastovska 22, 10000 Zagreb punomoćnik sudionika u postupku MARAKA SAVJETOVANJE d.o.o.</item>
    </izvorni_sadrzaj>
    <derivirana_varijabla naziv="DomainObject.Predmet.OstaliListFormatedWithAdress_1">
      <item>Dušanka Ivančević, Bernarda Bernardija 1, 10000 Zagreb</item>
      <item>Marinka Akrap, Lastovska 22, 10000 Zagreb punomoćnik sudionika u postupku MARAKA SAVJETOVANJE d.o.o.</item>
    </derivirana_varijabla>
  </DomainObject.Predmet.OstaliListFormatedWithAdress>
  <DomainObject.Predmet.OstaliListFormatedWithAdressOIB>
    <izvorni_sadrzaj>
      <item>Dušanka Ivančević, OIB 59003296761, Bernarda Bernardija 1, 10000 Zagreb</item>
      <item>Marinka Akrap, OIB 50999368708, Lastovska 22, 10000 Zagreb punomoćnik sudionika u postupku MARAKA SAVJETOVANJE d.o.o.</item>
    </izvorni_sadrzaj>
    <derivirana_varijabla naziv="DomainObject.Predmet.OstaliListFormatedWithAdressOIB_1">
      <item>Dušanka Ivančević, OIB 59003296761, Bernarda Bernardija 1, 10000 Zagreb</item>
      <item>Marinka Akrap, OIB 50999368708, Lastovska 22, 10000 Zagreb punomoćnik sudionika u postupku MARAKA SAVJETOVANJE d.o.o.</item>
    </derivirana_varijabla>
  </DomainObject.Predmet.OstaliListFormatedWithAdressOIB>
  <DomainObject.Predmet.OstaliListNazivFormated>
    <izvorni_sadrzaj>
      <item>Dušanka Ivančević</item>
      <item>Marinka Akrap</item>
    </izvorni_sadrzaj>
    <derivirana_varijabla naziv="DomainObject.Predmet.OstaliListNazivFormated_1">
      <item>Dušanka Ivančević</item>
      <item>Marinka Akrap</item>
    </derivirana_varijabla>
  </DomainObject.Predmet.OstaliListNazivFormated>
  <DomainObject.Predmet.OstaliListNazivFormatedOIB>
    <izvorni_sadrzaj>
      <item>Dušanka Ivančević, OIB 59003296761</item>
      <item>Marinka Akrap, OIB 50999368708</item>
    </izvorni_sadrzaj>
    <derivirana_varijabla naziv="DomainObject.Predmet.OstaliListNazivFormatedOIB_1">
      <item>Dušanka Ivančević, OIB 59003296761</item>
      <item>Marinka Akrap, OIB 50999368708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MARAKA SAVJETOVANJE d.o.o.</izvorni_sadrzaj>
    <derivirana_varijabla naziv="DomainObject.Predmet.ProtustrankaIDrugi_1">MARAKA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MARAKA SAVJETOVANJE d.o.o., OIB 49346603361, Lastovska 22, 10000 Zagreb</izvorni_sadrzaj>
    <derivirana_varijabla naziv="DomainObject.Predmet.ProtustrankaIDrugiAdressOIB_1">MARAKA SAVJETOVANJE d.o.o., OIB 49346603361, Lastovska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MARAKA SAVJETOVANJE d.o.o.</item>
      <item>FINA Regionalni centar Zagreb</item>
      <item>Dušanka Ivančević</item>
      <item>Marinka Akrap</item>
    </izvorni_sadrzaj>
    <derivirana_varijabla naziv="DomainObject.Predmet.SudioniciListNaziv_1">
      <item>MARAKA SAVJETOVANJE d.o.o.</item>
      <item>FINA Regionalni centar Zagreb</item>
      <item>Dušanka Ivančević</item>
      <item>Marinka Akrap</item>
    </derivirana_varijabla>
  </DomainObject.Predmet.SudioniciListNaziv>
  <DomainObject.Predmet.SudioniciListAdressOIB>
    <izvorni_sadrzaj>
      <item>MARAKA SAVJETOVANJE d.o.o., OIB 49346603361, Lastovska 22,10000 Zagreb</item>
      <item>FINA Regionalni centar Zagreb, OIB 85821130368, Trg svibanjskih žrtava 1995. 1,10000 Zagreb</item>
      <item>Dušanka Ivančević, OIB 59003296761, Bernarda Bernardija 1,10000 Zagreb</item>
      <item>Marinka Akrap, OIB 50999368708, Lastovska 22,10000 Zagreb</item>
    </izvorni_sadrzaj>
    <derivirana_varijabla naziv="DomainObject.Predmet.SudioniciListAdressOIB_1">
      <item>MARAKA SAVJETOVANJE d.o.o., OIB 49346603361, Lastovska 22,10000 Zagreb</item>
      <item>FINA Regionalni centar Zagreb, OIB 85821130368, Trg svibanjskih žrtava 1995. 1,10000 Zagreb</item>
      <item>Dušanka Ivančević, OIB 59003296761, Bernarda Bernardija 1,10000 Zagreb</item>
      <item>Marinka Akrap, OIB 50999368708, Lastovska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49346603361</item>
      <item>, OIB 85821130368</item>
      <item>, OIB 59003296761</item>
      <item>, OIB 50999368708</item>
    </izvorni_sadrzaj>
    <derivirana_varijabla naziv="DomainObject.Predmet.SudioniciListNazivOIB_1">
      <item>, OIB 49346603361</item>
      <item>, OIB 85821130368</item>
      <item>, OIB 59003296761</item>
      <item>, OIB 50999368708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2003</properties:Characters>
  <properties:Lines>70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2016-05-12T09:27:00Z</dcterms:created>
  <dc:creator>Sandra Rotar Vogrin</dc:creator>
  <cp:lastModifiedBy>Tanja Štraubert</cp:lastModifiedBy>
  <cp:lastPrinted>2016-05-12T11:31:00Z</cp:lastPrinted>
  <dcterms:modified xmlns:xsi="http://www.w3.org/2001/XMLSchema-instance" xsi:type="dcterms:W3CDTF">2016-05-12T11:32:00Z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