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15b8" w14:paraId="e1015b8"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 xml:space="preserve">stečajnog postupka nad dužnikom </w:t>
      </w:r>
      <w:r w:rsidR="00DC18C8">
        <w:rPr>
          <w:color w:val="000000"/>
        </w:rPr>
        <w:t>ĐIR j.d.o.o. za ugostiteljstvo i usluge Županja, J.J.Strossmayera 23, MBS 030143359, OIB 62447405233</w:t>
      </w:r>
      <w:r w:rsidR="00FB6565">
        <w:rPr>
          <w:bCs/>
        </w:rPr>
        <w:t xml:space="preserve">, dana </w:t>
      </w:r>
      <w:r w:rsidR="00DC18C8">
        <w:rPr>
          <w:bCs/>
        </w:rPr>
        <w:t>14</w:t>
      </w:r>
      <w:r w:rsidR="00715306">
        <w:rPr>
          <w:bCs/>
        </w:rPr>
        <w:t xml:space="preserve">. </w:t>
      </w:r>
      <w:r w:rsidR="00DC18C8">
        <w:rPr>
          <w:bCs/>
        </w:rPr>
        <w:t>prosinca</w:t>
      </w:r>
      <w:r w:rsidR="00715306">
        <w:rPr>
          <w:bCs/>
        </w:rPr>
        <w:t xml:space="preserve"> 201</w:t>
      </w:r>
      <w:r w:rsidR="00D06F1F">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DC18C8">
        <w:rPr>
          <w:color w:val="000000"/>
        </w:rPr>
        <w:t>ĐIR j.d.o.o. za ugostiteljstvo i usluge Županja, J.J.Strossmayera 23, MBS 030143359, OIB 62447405233</w:t>
      </w:r>
      <w:r w:rsidR="00105B72">
        <w:rPr>
          <w:bCs/>
        </w:rPr>
        <w:t>.</w:t>
      </w:r>
      <w:r w:rsidR="00E10879">
        <w:rPr>
          <w:bCs/>
        </w:rPr>
        <w:t xml:space="preserve"> </w:t>
      </w:r>
      <w:r w:rsidR="00DC18C8">
        <w:rPr>
          <w:bCs/>
        </w:rPr>
        <w:t xml:space="preserve"> </w:t>
      </w:r>
    </w:p>
    <w:p w:rsidRDefault="00A1301D" w:rsidP="00D06F1F" w:rsidR="00A1301D">
      <w:pPr>
        <w:numPr>
          <w:ilvl w:val="0"/>
          <w:numId w:val="14"/>
        </w:numPr>
        <w:jc w:val="both"/>
      </w:pPr>
      <w:r>
        <w:t>U ovom postupku imenuje se privreme</w:t>
      </w:r>
      <w:r w:rsidR="00105B72">
        <w:t xml:space="preserve">ni stečajni upravitelj u osobi </w:t>
      </w:r>
      <w:r w:rsidR="00DC18C8">
        <w:t xml:space="preserve">Zlatko </w:t>
      </w:r>
      <w:proofErr w:type="spellStart"/>
      <w:r w:rsidR="00DC18C8">
        <w:t>Markasović</w:t>
      </w:r>
      <w:proofErr w:type="spellEnd"/>
      <w:r w:rsidR="00DC18C8">
        <w:t>, Osijek, Vij. I. Meštrovića 50, OIB 82230536462.</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DC18C8" w:rsidP="00E4690C" w:rsidR="00105B72">
      <w:pPr>
        <w:ind w:left="720"/>
        <w:jc w:val="center"/>
      </w:pPr>
      <w:r>
        <w:t>13</w:t>
      </w:r>
      <w:r w:rsidR="00105B72">
        <w:t xml:space="preserve">. </w:t>
      </w:r>
      <w:r>
        <w:t>veljače</w:t>
      </w:r>
      <w:r w:rsidR="00105B72">
        <w:t xml:space="preserve"> 201</w:t>
      </w:r>
      <w:r>
        <w:t>8</w:t>
      </w:r>
      <w:r w:rsidR="00105B72">
        <w:t xml:space="preserve">. godine s početkom u </w:t>
      </w:r>
      <w:r w:rsidR="00E655A3">
        <w:t>10</w:t>
      </w:r>
      <w:r w:rsidR="00105B72">
        <w:t>,</w:t>
      </w:r>
      <w:r w:rsidR="00E655A3">
        <w:t>30</w:t>
      </w:r>
      <w:r w:rsidR="00105B72">
        <w:t xml:space="preserve">  sati.</w:t>
      </w:r>
    </w:p>
    <w:p w:rsidRDefault="00DC18C8" w:rsidP="00DC18C8" w:rsidR="009B7621">
      <w:pPr>
        <w:tabs>
          <w:tab w:pos="2790" w:val="left"/>
        </w:tabs>
        <w:ind w:left="720"/>
      </w:pPr>
      <w:r>
        <w:tab/>
      </w: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1A6485" w:rsidP="00E10879" w:rsidR="001A6485">
      <w:pPr>
        <w:ind w:left="720"/>
        <w:jc w:val="both"/>
      </w:pPr>
      <w:r>
        <w:t xml:space="preserve">- dužnik </w:t>
      </w:r>
      <w:r w:rsidR="00DC18C8">
        <w:rPr>
          <w:color w:val="000000"/>
        </w:rPr>
        <w:t>ĐIR j.d.o.o. za ugostiteljstvo i usluge Županja, J.J.Strossmayera 23, MBS 030143359, OIB 62447405233</w:t>
      </w:r>
      <w:r w:rsidR="00D06F1F">
        <w:rPr>
          <w:color w:val="000000"/>
        </w:rPr>
        <w:t xml:space="preserve">, </w:t>
      </w:r>
      <w:r w:rsidR="00E10879">
        <w:t xml:space="preserve"> </w:t>
      </w:r>
    </w:p>
    <w:p w:rsidRDefault="001A6485" w:rsidP="00E655A3" w:rsidR="00105B72">
      <w:pPr>
        <w:ind w:left="720"/>
        <w:jc w:val="both"/>
      </w:pPr>
      <w:r>
        <w:t>-</w:t>
      </w:r>
      <w:r w:rsidR="00105B72">
        <w:t xml:space="preserve">zakonski zastupnik dužnika </w:t>
      </w:r>
      <w:r w:rsidR="00DC18C8">
        <w:rPr>
          <w:color w:val="000000"/>
        </w:rPr>
        <w:t xml:space="preserve">Dalibor Kobaš, OIB: 77047224804, Županja, Josipa </w:t>
      </w:r>
      <w:proofErr w:type="spellStart"/>
      <w:r w:rsidR="00DC18C8">
        <w:rPr>
          <w:color w:val="000000"/>
        </w:rPr>
        <w:t>Jurja</w:t>
      </w:r>
      <w:proofErr w:type="spellEnd"/>
      <w:r w:rsidR="00DC18C8">
        <w:rPr>
          <w:color w:val="000000"/>
        </w:rPr>
        <w:t xml:space="preserve"> Strossmayera 23</w:t>
      </w:r>
      <w:r w:rsidR="00D06F1F">
        <w:t xml:space="preserve">, </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D06F1F" w:rsidR="00A1301D">
      <w:pPr>
        <w:numPr>
          <w:ilvl w:val="0"/>
          <w:numId w:val="14"/>
        </w:numPr>
        <w:jc w:val="both"/>
      </w:pPr>
      <w:r>
        <w:t xml:space="preserve">Naređuje se zastupniku po zakonu dužnika </w:t>
      </w:r>
      <w:r w:rsidR="00DC18C8">
        <w:rPr>
          <w:color w:val="000000"/>
        </w:rPr>
        <w:t xml:space="preserve">Daliboru Kobaš, OIB: 77047224804, Županja, Josipa </w:t>
      </w:r>
      <w:proofErr w:type="spellStart"/>
      <w:r w:rsidR="00DC18C8">
        <w:rPr>
          <w:color w:val="000000"/>
        </w:rPr>
        <w:t>Jurja</w:t>
      </w:r>
      <w:proofErr w:type="spellEnd"/>
      <w:r w:rsidR="00DC18C8">
        <w:rPr>
          <w:color w:val="000000"/>
        </w:rPr>
        <w:t xml:space="preserve"> Strossmayera 23</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DC18C8">
        <w:t>01</w:t>
      </w:r>
      <w:r w:rsidR="00D7218C">
        <w:t xml:space="preserve">. </w:t>
      </w:r>
      <w:r w:rsidR="00DC18C8">
        <w:t>ožujka</w:t>
      </w:r>
      <w:r w:rsidR="00D7218C">
        <w:t xml:space="preserve"> 201</w:t>
      </w:r>
      <w:r w:rsidR="00DC18C8">
        <w:t>6</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w:t>
      </w:r>
      <w:r w:rsidR="00DC18C8">
        <w:t>16</w:t>
      </w:r>
      <w:r w:rsidR="0097601C">
        <w:t xml:space="preserve">-01/04 </w:t>
      </w:r>
      <w:proofErr w:type="spellStart"/>
      <w:r w:rsidR="0097601C">
        <w:t>Ur</w:t>
      </w:r>
      <w:proofErr w:type="spellEnd"/>
      <w:r w:rsidR="0097601C">
        <w:t>. broj 04-06-15-</w:t>
      </w:r>
      <w:r w:rsidR="00DC18C8">
        <w:t>4086</w:t>
      </w:r>
      <w:r w:rsidR="0097601C">
        <w:t xml:space="preserve">  od </w:t>
      </w:r>
      <w:r w:rsidR="00AB0CED">
        <w:t>29</w:t>
      </w:r>
      <w:r w:rsidR="00D7218C">
        <w:t xml:space="preserve">. </w:t>
      </w:r>
      <w:r w:rsidR="00DC18C8">
        <w:t>veljače</w:t>
      </w:r>
      <w:r w:rsidR="00D7218C">
        <w:t xml:space="preserve"> 201</w:t>
      </w:r>
      <w:r w:rsidR="00DC18C8">
        <w:t>6</w:t>
      </w:r>
      <w:r w:rsidR="00D7218C">
        <w:t>. godine, za</w:t>
      </w:r>
      <w:r w:rsidR="00B75497">
        <w:t xml:space="preserve"> </w:t>
      </w:r>
      <w:r w:rsidR="00D7218C">
        <w:t xml:space="preserve">provedbu </w:t>
      </w:r>
      <w:r w:rsidR="00B75497">
        <w:t xml:space="preserve">skraćenog stečajnog postupka nad dužnikom </w:t>
      </w:r>
      <w:r w:rsidR="00DC18C8">
        <w:rPr>
          <w:color w:val="000000"/>
        </w:rPr>
        <w:t>ĐIR j.d.o.o. za ugostiteljstvo i usluge Županja, J.J.Strossmayera 23, MBS 030143359, OIB 62447405233</w:t>
      </w:r>
      <w:r w:rsidR="0097601C">
        <w:rPr>
          <w:bCs/>
        </w:rPr>
        <w:t>.</w:t>
      </w:r>
      <w:r w:rsidR="00DC18C8">
        <w:rPr>
          <w:bCs/>
        </w:rPr>
        <w:t xml:space="preserve"> </w:t>
      </w:r>
    </w:p>
    <w:p w:rsidRDefault="005C39A5" w:rsidP="00B75497" w:rsidR="005C39A5">
      <w:pPr>
        <w:ind w:firstLine="720"/>
        <w:jc w:val="both"/>
      </w:pPr>
    </w:p>
    <w:p w:rsidRDefault="0078442E" w:rsidP="00E4690C" w:rsidR="00D06F1F">
      <w:pPr>
        <w:ind w:firstLine="720"/>
        <w:jc w:val="both"/>
      </w:pPr>
      <w:r>
        <w:t xml:space="preserve">Dana </w:t>
      </w:r>
      <w:r w:rsidR="00DC18C8">
        <w:t>07</w:t>
      </w:r>
      <w:r w:rsidR="002D7118">
        <w:t xml:space="preserve">. </w:t>
      </w:r>
      <w:r w:rsidR="00DC18C8">
        <w:t>ožujka</w:t>
      </w:r>
      <w:r w:rsidR="002D7118">
        <w:t xml:space="preserve"> 201</w:t>
      </w:r>
      <w:r w:rsidR="00DC18C8">
        <w:t>6</w:t>
      </w:r>
      <w:r w:rsidR="002D7118">
        <w:t>. godine, sukladno članku 430. Stečajnog zakona (Narodne novine broj 71/15) Trgovački sud u sud u Osijeku</w:t>
      </w:r>
      <w:r w:rsidR="00D84AEC">
        <w:t>,</w:t>
      </w:r>
      <w:r w:rsidR="002D7118">
        <w:t xml:space="preserve">  po</w:t>
      </w:r>
      <w:r w:rsidR="00D84AEC">
        <w:t>d poslovnim brojem St-</w:t>
      </w:r>
      <w:r w:rsidR="00DC18C8">
        <w:t>464</w:t>
      </w:r>
      <w:r w:rsidR="00E161A9">
        <w:t>/</w:t>
      </w:r>
      <w:r w:rsidR="00DC18C8">
        <w:t>16</w:t>
      </w:r>
      <w:r w:rsidR="00E161A9">
        <w:t>-3</w:t>
      </w:r>
      <w:r w:rsidR="00D84AEC">
        <w:t xml:space="preserve">, </w:t>
      </w:r>
      <w:r w:rsidR="002D7118">
        <w:t xml:space="preserve">objavio je oglas  na </w:t>
      </w:r>
      <w:r w:rsidR="00AB0CED">
        <w:t xml:space="preserve"> </w:t>
      </w:r>
      <w:r w:rsidR="002D7118">
        <w:t>mrežnoj stranici e-oglasna ploča sudova</w:t>
      </w:r>
      <w:r w:rsidR="00D84AEC">
        <w:t>,</w:t>
      </w:r>
      <w:r w:rsidR="002D7118">
        <w:t xml:space="preserve"> </w:t>
      </w:r>
      <w:r w:rsidR="00D84AEC">
        <w:t xml:space="preserve">kojim je pozvao </w:t>
      </w:r>
      <w:r w:rsidR="00DC18C8">
        <w:t>osobe</w:t>
      </w:r>
    </w:p>
    <w:p w:rsidRDefault="00D06F1F" w:rsidP="00E4690C" w:rsidR="00D06F1F">
      <w:pPr>
        <w:ind w:firstLine="720"/>
        <w:jc w:val="both"/>
      </w:pPr>
    </w:p>
    <w:p w:rsidRDefault="00D06F1F" w:rsidP="00E4690C" w:rsidR="00D06F1F">
      <w:pPr>
        <w:ind w:firstLine="720"/>
        <w:jc w:val="both"/>
      </w:pPr>
    </w:p>
    <w:p w:rsidRDefault="00D06F1F" w:rsidP="00E4690C" w:rsidR="00D06F1F">
      <w:pPr>
        <w:ind w:firstLine="720"/>
        <w:jc w:val="both"/>
      </w:pPr>
    </w:p>
    <w:p w:rsidRDefault="00D84AEC" w:rsidP="00D06F1F" w:rsidR="009B7621">
      <w:pPr>
        <w:jc w:val="both"/>
      </w:pPr>
      <w:r>
        <w:t xml:space="preserve">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D84AEC" w:rsidP="000E5C95" w:rsidR="00301A4D">
      <w:pPr>
        <w:ind w:firstLine="720"/>
        <w:jc w:val="both"/>
        <w:rPr>
          <w:bCs/>
        </w:rPr>
      </w:pPr>
      <w:r>
        <w:t xml:space="preserve">Podneskom zaprimljenim, kod ovog suda dana </w:t>
      </w:r>
      <w:r w:rsidR="00DC18C8">
        <w:t>24</w:t>
      </w:r>
      <w:r w:rsidR="00D60CE0">
        <w:t xml:space="preserve">. </w:t>
      </w:r>
      <w:r w:rsidR="00DC18C8">
        <w:t>ožujka</w:t>
      </w:r>
      <w:r w:rsidR="006E648B">
        <w:t xml:space="preserve"> 201</w:t>
      </w:r>
      <w:r w:rsidR="00DC18C8">
        <w:t>6</w:t>
      </w:r>
      <w:r w:rsidR="006E648B">
        <w:t xml:space="preserve">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DC18C8">
        <w:rPr>
          <w:color w:val="000000"/>
        </w:rPr>
        <w:t>ĐIR j.d.o.o. za ugostiteljstvo i usluge Županja, J.J.Strossmayera 23, MBS 030143359, OIB 62447405233</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AB0CED" w:rsidP="000E5C95" w:rsidR="009B7621">
      <w:pPr>
        <w:ind w:firstLine="720"/>
        <w:jc w:val="both"/>
        <w:rPr>
          <w:bCs/>
        </w:rPr>
      </w:pPr>
      <w:r>
        <w:rPr>
          <w:bCs/>
        </w:rPr>
        <w:t xml:space="preserve"> </w:t>
      </w:r>
      <w:r w:rsidR="00DC18C8">
        <w:rPr>
          <w:bCs/>
        </w:rPr>
        <w:t xml:space="preserve"> </w:t>
      </w:r>
    </w:p>
    <w:p w:rsidRDefault="00F70BDB" w:rsidP="00A1301D" w:rsidR="00A1301D">
      <w:pPr>
        <w:jc w:val="both"/>
      </w:pPr>
      <w:r>
        <w:tab/>
        <w:t>Rješenjem ovog suda St-</w:t>
      </w:r>
      <w:r w:rsidR="00DC18C8">
        <w:t>464</w:t>
      </w:r>
      <w:r>
        <w:t>/</w:t>
      </w:r>
      <w:r w:rsidR="00DC18C8">
        <w:t>16</w:t>
      </w:r>
      <w:r>
        <w:t>-</w:t>
      </w:r>
      <w:r w:rsidR="003F0013">
        <w:t>5</w:t>
      </w:r>
      <w:r>
        <w:t xml:space="preserve"> od </w:t>
      </w:r>
      <w:r w:rsidR="00DC18C8">
        <w:t>04</w:t>
      </w:r>
      <w:r>
        <w:t xml:space="preserve">. </w:t>
      </w:r>
      <w:r w:rsidR="00DC18C8">
        <w:t>travnja</w:t>
      </w:r>
      <w:r>
        <w:t xml:space="preserve"> 201</w:t>
      </w:r>
      <w:r w:rsidR="00DC18C8">
        <w:t>6</w:t>
      </w:r>
      <w:r>
        <w:t>. godine obustavljen je skraćeni stečajni postupak nad dužnikom, te je određeno da će se postupak nad dužnikom nastaviti primjenom Općih odredaba Stečajnog zakona.</w:t>
      </w:r>
    </w:p>
    <w:p w:rsidRDefault="00AB0CED" w:rsidP="00A1301D" w:rsidR="00F70BDB">
      <w:pPr>
        <w:jc w:val="both"/>
      </w:pPr>
      <w:r>
        <w:t xml:space="preserve"> </w:t>
      </w: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r w:rsidR="00AB0CED">
        <w:t xml:space="preserve">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DC18C8">
        <w:t xml:space="preserve">Zlatko </w:t>
      </w:r>
      <w:proofErr w:type="spellStart"/>
      <w:r w:rsidR="00DC18C8">
        <w:t>Markasović</w:t>
      </w:r>
      <w:proofErr w:type="spellEnd"/>
      <w:r w:rsidR="00DC18C8">
        <w:t xml:space="preserve">, Osijek, Vij. </w:t>
      </w:r>
      <w:proofErr w:type="spellStart"/>
      <w:r w:rsidR="00DC18C8">
        <w:t>I.Meštrovića</w:t>
      </w:r>
      <w:proofErr w:type="spellEnd"/>
      <w:r w:rsidR="00DC18C8">
        <w:t xml:space="preserve"> 50, OIB 82230536462</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DC18C8">
        <w:t>14</w:t>
      </w:r>
      <w:r>
        <w:t xml:space="preserve">. </w:t>
      </w:r>
      <w:r w:rsidR="00DC18C8">
        <w:t>prosinca</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541204" w:rsidR="00DC18C8" w:rsidRPr="00DC18C8">
      <w:pPr>
        <w:numPr>
          <w:ilvl w:val="0"/>
          <w:numId w:val="16"/>
        </w:numPr>
        <w:jc w:val="both"/>
      </w:pPr>
      <w:r>
        <w:t xml:space="preserve">dužnik </w:t>
      </w:r>
      <w:r w:rsidR="00DC18C8" w:rsidRPr="00DC18C8">
        <w:rPr>
          <w:color w:val="000000"/>
        </w:rPr>
        <w:t xml:space="preserve">ĐIR j.d.o.o. za ugostiteljstvo i usluge Županja, J.J.Strossmayera 23, </w:t>
      </w:r>
    </w:p>
    <w:p w:rsidRDefault="00541204" w:rsidP="00541204" w:rsidR="00541204">
      <w:pPr>
        <w:numPr>
          <w:ilvl w:val="0"/>
          <w:numId w:val="16"/>
        </w:numPr>
        <w:jc w:val="both"/>
      </w:pPr>
      <w:r>
        <w:t xml:space="preserve">zakonski zastupnik dužnika </w:t>
      </w:r>
      <w:r w:rsidR="00DC18C8">
        <w:rPr>
          <w:color w:val="000000"/>
        </w:rPr>
        <w:t xml:space="preserve">Dalibor Kobaš, Županja, Josipa </w:t>
      </w:r>
      <w:proofErr w:type="spellStart"/>
      <w:r w:rsidR="00DC18C8">
        <w:rPr>
          <w:color w:val="000000"/>
        </w:rPr>
        <w:t>Jurja</w:t>
      </w:r>
      <w:proofErr w:type="spellEnd"/>
      <w:r w:rsidR="00DC18C8">
        <w:rPr>
          <w:color w:val="000000"/>
        </w:rPr>
        <w:t xml:space="preserve"> Strossmayera 23</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DC18C8">
        <w:t>13</w:t>
      </w:r>
      <w:r>
        <w:t>/</w:t>
      </w:r>
      <w:r w:rsidR="00DC18C8">
        <w:t>2</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8BD" w:rsidP="00BC52CE" w:rsidR="00F518BD">
      <w:r>
        <w:separator/>
      </w:r>
    </w:p>
  </w:endnote>
  <w:endnote w:id="0" w:type="continuationSeparator">
    <w:p w:rsidRDefault="00F518BD" w:rsidP="00BC52CE" w:rsidR="00F518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8BD" w:rsidP="00BC52CE" w:rsidR="00F518BD">
      <w:r>
        <w:separator/>
      </w:r>
    </w:p>
  </w:footnote>
  <w:footnote w:id="0" w:type="continuationSeparator">
    <w:p w:rsidRDefault="00F518BD" w:rsidP="00BC52CE" w:rsidR="00F518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8BD"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184F5B">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DC18C8">
      <w:t>1399</w:t>
    </w:r>
    <w:r>
      <w:t>/16-</w:t>
    </w:r>
    <w:r w:rsidR="00E655A3">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10431"/>
    <w:rsid w:val="00025EC9"/>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4F5B"/>
    <w:rsid w:val="001867CA"/>
    <w:rsid w:val="001A6485"/>
    <w:rsid w:val="001C0CFA"/>
    <w:rsid w:val="001D2166"/>
    <w:rsid w:val="001E7E8C"/>
    <w:rsid w:val="002132A8"/>
    <w:rsid w:val="0028334A"/>
    <w:rsid w:val="00287EC6"/>
    <w:rsid w:val="00292D1E"/>
    <w:rsid w:val="0029599F"/>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26E65"/>
    <w:rsid w:val="00752B41"/>
    <w:rsid w:val="0077170C"/>
    <w:rsid w:val="0078442E"/>
    <w:rsid w:val="007C1C95"/>
    <w:rsid w:val="007C2112"/>
    <w:rsid w:val="007E3932"/>
    <w:rsid w:val="00806185"/>
    <w:rsid w:val="00821EA4"/>
    <w:rsid w:val="0085567C"/>
    <w:rsid w:val="008A49DF"/>
    <w:rsid w:val="008F656F"/>
    <w:rsid w:val="00916562"/>
    <w:rsid w:val="00941AE2"/>
    <w:rsid w:val="00964800"/>
    <w:rsid w:val="0097601C"/>
    <w:rsid w:val="00991CE4"/>
    <w:rsid w:val="00992F2B"/>
    <w:rsid w:val="00996147"/>
    <w:rsid w:val="009B7621"/>
    <w:rsid w:val="009C0DFA"/>
    <w:rsid w:val="009C690C"/>
    <w:rsid w:val="009E2A56"/>
    <w:rsid w:val="00A1301D"/>
    <w:rsid w:val="00A418D1"/>
    <w:rsid w:val="00A45F7B"/>
    <w:rsid w:val="00AA0272"/>
    <w:rsid w:val="00AB0CED"/>
    <w:rsid w:val="00B16F76"/>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06F1F"/>
    <w:rsid w:val="00D411F0"/>
    <w:rsid w:val="00D60CE0"/>
    <w:rsid w:val="00D7218C"/>
    <w:rsid w:val="00D8047F"/>
    <w:rsid w:val="00D84AEC"/>
    <w:rsid w:val="00DB0848"/>
    <w:rsid w:val="00DB1856"/>
    <w:rsid w:val="00DC18C8"/>
    <w:rsid w:val="00DE4EC1"/>
    <w:rsid w:val="00DE7EA8"/>
    <w:rsid w:val="00E10879"/>
    <w:rsid w:val="00E161A9"/>
    <w:rsid w:val="00E4690C"/>
    <w:rsid w:val="00E55445"/>
    <w:rsid w:val="00E655A3"/>
    <w:rsid w:val="00E75167"/>
    <w:rsid w:val="00E962DA"/>
    <w:rsid w:val="00E97528"/>
    <w:rsid w:val="00ED07AA"/>
    <w:rsid w:val="00ED438E"/>
    <w:rsid w:val="00F03D23"/>
    <w:rsid w:val="00F04195"/>
    <w:rsid w:val="00F14B7E"/>
    <w:rsid w:val="00F35A98"/>
    <w:rsid w:val="00F40AC3"/>
    <w:rsid w:val="00F518BD"/>
    <w:rsid w:val="00F53FD2"/>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84F5B"/>
    <w:rPr>
      <w:color w:val="808080"/>
      <w:bdr w:space="0" w:sz="0" w:color="auto" w:val="none"/>
      <w:shd w:fill="CCFFFF" w:color="auto" w:val="clear"/>
    </w:rPr>
  </w:style>
  <w:style w:customStyle="true" w:styleId="eSPISCCParagraphDefaultFont" w:type="character">
    <w:name w:val="eSPIS_CC_Paragraph Default Font"/>
    <w:basedOn w:val="Naglaeno"/>
    <w:rsid w:val="00184F5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84F5B"/>
    <w:rPr>
      <w:b/>
      <w:bCs/>
      <w:bdr w:space="0" w:sz="0" w:color="auto" w:val="none"/>
      <w:shd w:fill="FFFFCC" w:color="auto" w:val="clear"/>
      <w:lang w:val="hr-HR"/>
    </w:rPr>
  </w:style>
  <w:style w:customStyle="true" w:styleId="PozadinaSvijetloCrvena" w:type="character">
    <w:name w:val="Pozadina_SvijetloCrvena"/>
    <w:basedOn w:val="eSPISCCParagraphDefaultFont"/>
    <w:rsid w:val="00184F5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84F5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84F5B"/>
    <w:rPr>
      <w:color w:val="808080"/>
      <w:bdr w:color="auto" w:space="0" w:sz="0" w:val="none"/>
      <w:shd w:color="auto" w:fill="CCFFFF" w:val="clear"/>
    </w:rPr>
  </w:style>
  <w:style w:customStyle="1" w:styleId="eSPISCCParagraphDefaultFont" w:type="character">
    <w:name w:val="eSPIS_CC_Paragraph Default Font"/>
    <w:basedOn w:val="Naglaeno"/>
    <w:rsid w:val="00184F5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84F5B"/>
    <w:rPr>
      <w:b/>
      <w:bCs/>
      <w:bdr w:color="auto" w:space="0" w:sz="0" w:val="none"/>
      <w:shd w:color="auto" w:fill="FFFFCC" w:val="clear"/>
      <w:lang w:val="hr-HR"/>
    </w:rPr>
  </w:style>
  <w:style w:customStyle="1" w:styleId="PozadinaSvijetloCrvena" w:type="character">
    <w:name w:val="Pozadina_SvijetloCrvena"/>
    <w:basedOn w:val="eSPISCCParagraphDefaultFont"/>
    <w:rsid w:val="00184F5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84F5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1399</izvorni_sadrzaj>
    <derivirana_varijabla naziv="DomainObject.Predmet.Broj_1">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St-1399/2016</izvorni_sadrzaj>
    <derivirana_varijabla naziv="DomainObject.Predmet.OznakaBroj_1">St-1399/2016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ĐIR jednostavno društvo s ograničenom odgovornošću  za ugostiteljstvo i usluge</izvorni_sadrzaj>
    <derivirana_varijabla naziv="DomainObject.Predmet.ProtustrankaFormated_1">  ĐIR jednostavno društvo s ograničenom odgovornošću  za ugostiteljstvo i usluge</derivirana_varijabla>
  </DomainObject.Predmet.ProtustrankaFormated>
  <DomainObject.Predmet.ProtustrankaFormatedOIB>
    <izvorni_sadrzaj>  ĐIR jednostavno društvo s ograničenom odgovornošću  za ugostiteljstvo i usluge, OIB 62447405233</izvorni_sadrzaj>
    <derivirana_varijabla naziv="DomainObject.Predmet.ProtustrankaFormatedOIB_1">  ĐIR jednostavno društvo s ograničenom odgovornošću  za ugostiteljstvo i usluge, OIB 62447405233</derivirana_varijabla>
  </DomainObject.Predmet.ProtustrankaFormatedOIB>
  <DomainObject.Predmet.ProtustrankaFormatedWithAdress>
    <izvorni_sadrzaj> ĐIR jednostavno društvo s ograničenom odgovornošću  za ugostiteljstvo i usluge, J. J. Strossmayera 23, 32270 Županja</izvorni_sadrzaj>
    <derivirana_varijabla naziv="DomainObject.Predmet.ProtustrankaFormatedWithAdress_1"> ĐIR jednostavno društvo s ograničenom odgovornošću  za ugostiteljstvo i usluge, J. J. Strossmayera 23, 32270 Županja</derivirana_varijabla>
  </DomainObject.Predmet.ProtustrankaFormatedWithAdress>
  <DomainObject.Predmet.ProtustrankaFormatedWithAdressOIB>
    <izvorni_sadrzaj> ĐIR jednostavno društvo s ograničenom odgovornošću  za ugostiteljstvo i usluge, OIB 62447405233, J. J. Strossmayera 23, 32270 Županja</izvorni_sadrzaj>
    <derivirana_varijabla naziv="DomainObject.Predmet.ProtustrankaFormatedWithAdressOIB_1"> ĐIR jednostavno društvo s ograničenom odgovornošću  za ugostiteljstvo i usluge, OIB 62447405233, J. J. Strossmayera 23, 32270 Županja</derivirana_varijabla>
  </DomainObject.Predmet.ProtustrankaFormatedWithAdressOIB>
  <DomainObject.Predmet.ProtustrankaWithAdress>
    <izvorni_sadrzaj>ĐIR jednostavno društvo s ograničenom odgovornošću  za ugostiteljstvo i usluge J. J. Strossmayera 23, 32270 Županja</izvorni_sadrzaj>
    <derivirana_varijabla naziv="DomainObject.Predmet.ProtustrankaWithAdress_1">ĐIR jednostavno društvo s ograničenom odgovornošću  za ugostiteljstvo i usluge J. J. Strossmayera 23, 32270 Županja</derivirana_varijabla>
  </DomainObject.Predmet.ProtustrankaWithAdress>
  <DomainObject.Predmet.ProtustrankaWithAdressOIB>
    <izvorni_sadrzaj>ĐIR jednostavno društvo s ograničenom odgovornošću  za ugostiteljstvo i usluge, OIB 62447405233, J. J. Strossmayera 23, 32270 Županja</izvorni_sadrzaj>
    <derivirana_varijabla naziv="DomainObject.Predmet.ProtustrankaWithAdressOIB_1">ĐIR jednostavno društvo s ograničenom odgovornošću  za ugostiteljstvo i usluge, OIB 62447405233, J. J. Strossmayera 23, 32270 Županja</derivirana_varijabla>
  </DomainObject.Predmet.ProtustrankaWithAdressOIB>
  <DomainObject.Predmet.ProtustrankaNazivFormated>
    <izvorni_sadrzaj>ĐIR jednostavno društvo s ograničenom odgovornošću  za ugostiteljstvo i usluge</izvorni_sadrzaj>
    <derivirana_varijabla naziv="DomainObject.Predmet.ProtustrankaNazivFormated_1">ĐIR jednostavno društvo s ograničenom odgovornošću  za ugostiteljstvo i usluge</derivirana_varijabla>
  </DomainObject.Predmet.ProtustrankaNazivFormated>
  <DomainObject.Predmet.ProtustrankaNazivFormatedOIB>
    <izvorni_sadrzaj>ĐIR jednostavno društvo s ograničenom odgovornošću  za ugostiteljstvo i usluge, OIB 62447405233</izvorni_sadrzaj>
    <derivirana_varijabla naziv="DomainObject.Predmet.ProtustrankaNazivFormatedOIB_1">ĐIR jednostavno društvo s ograničenom odgovornošću  za ugostiteljstvo i usluge, OIB 62447405233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ĐIR jednostavno društvo s ograničenom odgovornošću  za ugostiteljstvo i usluge</item>
    </izvorni_sadrzaj>
    <derivirana_varijabla naziv="DomainObject.Predmet.ProtuStrankaListFormated_1">
      <item>ĐIR jednostavno društvo s ograničenom odgovornošću  za ugostiteljstvo i usluge</item>
    </derivirana_varijabla>
  </DomainObject.Predmet.ProtuStrankaListFormated>
  <DomainObject.Predmet.ProtuStrankaListFormatedOIB>
    <izvorni_sadrzaj>
      <item>ĐIR jednostavno društvo s ograničenom odgovornošću  za ugostiteljstvo i usluge, OIB 62447405233</item>
    </izvorni_sadrzaj>
    <derivirana_varijabla naziv="DomainObject.Predmet.ProtuStrankaListFormatedOIB_1">
      <item>ĐIR jednostavno društvo s ograničenom odgovornošću  za ugostiteljstvo i usluge, OIB 62447405233</item>
    </derivirana_varijabla>
  </DomainObject.Predmet.ProtuStrankaListFormatedOIB>
  <DomainObject.Predmet.ProtuStrankaListFormatedWithAdress>
    <izvorni_sadrzaj>
      <item>ĐIR jednostavno društvo s ograničenom odgovornošću  za ugostiteljstvo i usluge, J. J. Strossmayera 23, 32270 Županja</item>
    </izvorni_sadrzaj>
    <derivirana_varijabla naziv="DomainObject.Predmet.ProtuStrankaListFormatedWithAdress_1">
      <item>ĐIR jednostavno društvo s ograničenom odgovornošću  za ugostiteljstvo i usluge, J. J. Strossmayera 23, 32270 Županja</item>
    </derivirana_varijabla>
  </DomainObject.Predmet.ProtuStrankaListFormatedWithAdress>
  <DomainObject.Predmet.ProtuStrankaListFormatedWithAdressOIB>
    <izvorni_sadrzaj>
      <item>ĐIR jednostavno društvo s ograničenom odgovornošću  za ugostiteljstvo i usluge, OIB 62447405233, J. J. Strossmayera 23, 32270 Županja</item>
    </izvorni_sadrzaj>
    <derivirana_varijabla naziv="DomainObject.Predmet.ProtuStrankaListFormatedWithAdressOIB_1">
      <item>ĐIR jednostavno društvo s ograničenom odgovornošću  za ugostiteljstvo i usluge, OIB 62447405233, J. J. Strossmayera 23, 32270 Županja</item>
    </derivirana_varijabla>
  </DomainObject.Predmet.ProtuStrankaListFormatedWithAdressOIB>
  <DomainObject.Predmet.ProtuStrankaListNazivFormated>
    <izvorni_sadrzaj>
      <item>ĐIR jednostavno društvo s ograničenom odgovornošću  za ugostiteljstvo i usluge</item>
    </izvorni_sadrzaj>
    <derivirana_varijabla naziv="DomainObject.Predmet.ProtuStrankaListNazivFormated_1">
      <item>ĐIR jednostavno društvo s ograničenom odgovornošću  za ugostiteljstvo i usluge</item>
    </derivirana_varijabla>
  </DomainObject.Predmet.ProtuStrankaListNazivFormated>
  <DomainObject.Predmet.ProtuStrankaListNazivFormatedOIB>
    <izvorni_sadrzaj>
      <item>ĐIR jednostavno društvo s ograničenom odgovornošću  za ugostiteljstvo i usluge, OIB 62447405233</item>
    </izvorni_sadrzaj>
    <derivirana_varijabla naziv="DomainObject.Predmet.ProtuStrankaListNazivFormatedOIB_1">
      <item>ĐIR jednostavno društvo s ograničenom odgovornošću  za ugostiteljstvo i usluge, OIB 62447405233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ĐIR jednostavno društvo s ograničenom odgovornošću  za ugostiteljstvo i usluge</izvorni_sadrzaj>
    <derivirana_varijabla naziv="DomainObject.Predmet.ProtustrankaIDrugi_1">ĐIR jednostavno društvo s ograničenom odgovornošću  za ugostiteljstvo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ĐIR jednostavno društvo s ograničenom odgovornošću  za ugostiteljstvo i usluge, OIB 62447405233, J. J. Strossmayera 23, 32270 Županja</izvorni_sadrzaj>
    <derivirana_varijabla naziv="DomainObject.Predmet.ProtustrankaIDrugiAdressOIB_1">ĐIR jednostavno društvo s ograničenom odgovornošću  za ugostiteljstvo i usluge, OIB 62447405233, J. J. Strossmayera 23,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ĐIR jednostavno društvo s ograničenom odgovornošću  za ugostiteljstvo i usluge</item>
      <item>RH MF PU PODRUČNI URED SLAVONIJE I BARANJE POREZNO MJESTO VUKOVAR</item>
    </izvorni_sadrzaj>
    <derivirana_varijabla naziv="DomainObject.Predmet.SudioniciListNaziv_1">
      <item>ĐIR jednostavno društvo s ograničenom odgovornošću  za ugostiteljstvo i usluge</item>
      <item>RH MF PU PODRUČNI URED SLAVONIJE I BARANJE POREZNO MJESTO VUKOVAR</item>
    </derivirana_varijabla>
  </DomainObject.Predmet.SudioniciListNaziv>
  <DomainObject.Predmet.SudioniciListAdressOIB>
    <izvorni_sadrzaj>
      <item>ĐIR jednostavno društvo s ograničenom odgovornošću  za ugostiteljstvo i usluge, OIB 62447405233, J. J. Strossmayera 23,32270 Županja</item>
      <item>RH MF PU PODRUČNI URED SLAVONIJE I BARANJE POREZNO MJESTO VUKOVAR, OIB 18683136487</item>
    </izvorni_sadrzaj>
    <derivirana_varijabla naziv="DomainObject.Predmet.SudioniciListAdressOIB_1">
      <item>ĐIR jednostavno društvo s ograničenom odgovornošću  za ugostiteljstvo i usluge, OIB 62447405233, J. J. Strossmayera 23,32270 Županja</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62447405233</item>
      <item>, OIB 18683136487</item>
    </izvorni_sadrzaj>
    <derivirana_varijabla naziv="DomainObject.Predmet.SudioniciListNazivOIB_1">
      <item>, OIB 62447405233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AC25B-EC40-470A-A5C4-85FB7D1E52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1112</properties:Words>
  <properties:Characters>6433</properties:Characters>
  <properties:Lines>173</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2017-12-14T10:56:00Z</dcterms:created>
  <dc:creator>mkocijan</dc:creator>
  <cp:lastModifiedBy>Snježana Markotić Jurić</cp:lastModifiedBy>
  <cp:lastPrinted>2017-12-14T10:52:00Z</cp:lastPrinted>
  <dcterms:modified xmlns:xsi="http://www.w3.org/2001/XMLSchema-instance" xsi:type="dcterms:W3CDTF">2017-12-14T10:56:00Z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