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33d8" w14:paraId="5e433d8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>Zagreb, Amruševa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ED6590">
        <w:tab/>
      </w:r>
      <w:r w:rsidR="00ED6590">
        <w:tab/>
        <w:t>31-ST -</w:t>
      </w:r>
      <w:r w:rsidR="006148BF">
        <w:t>1571/13-133</w:t>
      </w:r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1E0E34" w:rsidR="001E0E34">
      <w:r w:rsidRPr="00F47E3D">
        <w:rPr>
          <w:bCs/>
        </w:rPr>
        <w:tab/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Nadi Kraljić kao stečajnom sucu u stečajnom predmetu stečajnog dužnika </w:t>
      </w:r>
      <w:r w:rsidR="00CE1C2C" w:rsidRPr="00365632">
        <w:t>AUTO IN - VICTA d.o.o. – u stečaju Sisak, Sela 213</w:t>
      </w:r>
      <w:r w:rsidR="00CE1C2C" w:rsidRPr="00322709">
        <w:t xml:space="preserve"> </w:t>
      </w:r>
      <w:r w:rsidR="00CE1C2C">
        <w:t xml:space="preserve">MBS: </w:t>
      </w:r>
      <w:r w:rsidR="00CE1C2C" w:rsidRPr="005A1E14">
        <w:t>120001643</w:t>
      </w:r>
      <w:r w:rsidR="00CE1C2C">
        <w:t xml:space="preserve"> OIB:</w:t>
      </w:r>
      <w:r w:rsidR="00CE1C2C" w:rsidRPr="005A1E14">
        <w:t xml:space="preserve"> 44597532664</w:t>
      </w:r>
      <w:r w:rsidR="00CE1C2C" w:rsidRPr="005A1E14">
        <w:rPr>
          <w:rFonts w:cs="Arial" w:hAnsi="Arial" w:ascii="Arial"/>
          <w:sz w:val="18"/>
          <w:szCs w:val="18"/>
        </w:rPr>
        <w:t xml:space="preserve"> </w:t>
      </w:r>
      <w:r w:rsidR="00CE1C2C" w:rsidRPr="005A1E14">
        <w:rPr>
          <w:color w:val="003366"/>
        </w:rPr>
        <w:t xml:space="preserve"> </w:t>
      </w:r>
      <w:r w:rsidR="00D51C43" w:rsidRPr="00F47E3D">
        <w:t xml:space="preserve">dana </w:t>
      </w:r>
      <w:r w:rsidR="00CE1C2C">
        <w:t xml:space="preserve">27. listopada </w:t>
      </w:r>
      <w:r w:rsidR="00A9454B">
        <w:t xml:space="preserve">2015. </w:t>
      </w:r>
      <w:r w:rsidR="00D51C43" w:rsidRPr="00F47E3D">
        <w:t xml:space="preserve">  godine </w:t>
      </w:r>
      <w:r w:rsidR="001E0E34" w:rsidRPr="00F47E3D">
        <w:t xml:space="preserve">donio je slijedeći </w:t>
      </w:r>
    </w:p>
    <w:p w:rsidRDefault="000D30BD" w:rsidP="001E0E34" w:rsidR="000D30BD" w:rsidRPr="00F47E3D"/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51C43" w:rsidP="00DA38E9" w:rsidR="00DA38E9" w:rsidRPr="00CB2F04">
      <w:pPr>
        <w:ind w:firstLine="708"/>
      </w:pPr>
      <w:r w:rsidRPr="00F47E3D">
        <w:t xml:space="preserve">1. </w:t>
      </w:r>
      <w:r w:rsidR="00A76EBB">
        <w:tab/>
      </w:r>
      <w:r w:rsidR="00DB477B" w:rsidRPr="00F47E3D">
        <w:t>Nalaže se stečajnom upravitelju da preda k</w:t>
      </w:r>
      <w:r w:rsidR="003D69DE" w:rsidRPr="00F47E3D">
        <w:t>upcu</w:t>
      </w:r>
      <w:r w:rsidR="00CE1C2C">
        <w:rPr>
          <w:color w:val="000000"/>
        </w:rPr>
        <w:t xml:space="preserve"> </w:t>
      </w:r>
      <w:r w:rsidR="00CE1C2C">
        <w:t xml:space="preserve">ERSTE&amp;STEIERMARKISCHE BANK d.d </w:t>
      </w:r>
      <w:r w:rsidR="00CE1C2C" w:rsidRPr="007C4A5B">
        <w:t>Rijeka, Jadranski trg 3a</w:t>
      </w:r>
      <w:r w:rsidR="00CE1C2C" w:rsidRPr="009D42C8">
        <w:t xml:space="preserve"> </w:t>
      </w:r>
      <w:r w:rsidR="00CE1C2C">
        <w:t xml:space="preserve">OIB: </w:t>
      </w:r>
      <w:r w:rsidR="00CE1C2C" w:rsidRPr="00365632">
        <w:t xml:space="preserve">23057039320 </w:t>
      </w:r>
      <w:r w:rsidR="00DA38E9" w:rsidRPr="00CB2F04">
        <w:t xml:space="preserve">nekretnine vlasništvo stečajnog dužnika </w:t>
      </w:r>
      <w:r w:rsidR="00DA38E9">
        <w:rPr>
          <w:bCs/>
        </w:rPr>
        <w:t>što u naravi čini:</w:t>
      </w:r>
    </w:p>
    <w:p w:rsidRDefault="00DA38E9" w:rsidP="00DA38E9" w:rsidR="00DA38E9" w:rsidRPr="003C202F">
      <w:pPr>
        <w:ind w:firstLine="708"/>
      </w:pPr>
      <w:r>
        <w:tab/>
      </w:r>
      <w:r w:rsidR="00CE1C2C">
        <w:t xml:space="preserve">- </w:t>
      </w:r>
      <w:r w:rsidR="00CE1C2C" w:rsidRPr="004B5547">
        <w:t>2. etaža 22/45 – Poslovni prostor br. 1 – prodajni salon automobila i auto dijelova sa servisom vozila, koji se u cijelosti nalazi u poslovnoj zgradi br. 1, a koji se pojedinačno sastoji od prodajnog salona, tri ureda, recepcije, sanitarnog čvora za posjetitelje, prostorije za servis vozila, dva spremišta, auto dijelova, spremišta strojnih dijelova, sanitarnog čvora za zaposleno osoblje i garderobno-sanitarnog čvora za zaposleno osoblje, ukupne površine 426,66 m2, koje je u skici obojeno zelenom bojom sve upisano u z.k.č. 2519, zk. ul. 1082, Poduložak 2 k.o. Sela</w:t>
      </w:r>
    </w:p>
    <w:p w:rsidRDefault="004E2FA1" w:rsidP="00DA38E9" w:rsidR="004E2FA1" w:rsidRPr="00587154"/>
    <w:p w:rsidRDefault="001E0E34" w:rsidP="004E2FA1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E0E34" w:rsidP="001E0E34" w:rsidR="001E0E34" w:rsidRPr="00F47E3D">
      <w:r w:rsidRPr="00F47E3D">
        <w:tab/>
        <w:t>Rješenje o</w:t>
      </w:r>
      <w:r w:rsidR="00C862FE" w:rsidRPr="00F47E3D">
        <w:t xml:space="preserve"> dosudi ovog suda broj St-</w:t>
      </w:r>
      <w:r w:rsidR="00CE1C2C">
        <w:t>1571/13</w:t>
      </w:r>
      <w:r w:rsidR="00ED6590">
        <w:t xml:space="preserve"> </w:t>
      </w:r>
      <w:r w:rsidR="00D51C43" w:rsidRPr="00F47E3D">
        <w:t xml:space="preserve"> od </w:t>
      </w:r>
      <w:r w:rsidR="00CE1C2C">
        <w:t>14. rujna</w:t>
      </w:r>
      <w:r w:rsidR="003423C5">
        <w:t xml:space="preserve"> </w:t>
      </w:r>
      <w:r w:rsidR="00A9454B">
        <w:t xml:space="preserve"> 2015.</w:t>
      </w:r>
      <w:r w:rsidR="00ED6590">
        <w:t xml:space="preserve"> </w:t>
      </w:r>
      <w:r w:rsidR="00D51C43" w:rsidRPr="00F47E3D">
        <w:t xml:space="preserve"> godine </w:t>
      </w:r>
      <w:r w:rsidRPr="00F47E3D">
        <w:t xml:space="preserve">postalo je pravomoćno dana </w:t>
      </w:r>
      <w:r w:rsidR="00CE1C2C">
        <w:t>13. listopada</w:t>
      </w:r>
      <w:r w:rsidR="005B1A92">
        <w:t xml:space="preserve"> 2015. </w:t>
      </w:r>
      <w:r w:rsidR="00D51C43" w:rsidRPr="00F47E3D">
        <w:t xml:space="preserve"> </w:t>
      </w:r>
      <w:r w:rsidR="00C862FE" w:rsidRPr="00F47E3D">
        <w:t xml:space="preserve"> </w:t>
      </w:r>
      <w:r w:rsidR="00ED6590">
        <w:t>godine i kupac je položio</w:t>
      </w:r>
      <w:r w:rsidRPr="00F47E3D">
        <w:t xml:space="preserve"> </w:t>
      </w:r>
      <w:r w:rsidR="003D69DE" w:rsidRPr="00F47E3D">
        <w:t xml:space="preserve">kupovninu </w:t>
      </w:r>
      <w:r w:rsidR="00D51C43" w:rsidRPr="00F47E3D">
        <w:t xml:space="preserve">određenu u rješenju o dosudi od </w:t>
      </w:r>
      <w:r w:rsidR="00CE1C2C">
        <w:t>14. rujna</w:t>
      </w:r>
      <w:r w:rsidR="00EB4227">
        <w:t xml:space="preserve"> </w:t>
      </w:r>
      <w:r w:rsidR="00A9454B">
        <w:t xml:space="preserve"> 2015. </w:t>
      </w:r>
      <w:r w:rsidR="00D51C43" w:rsidRPr="00F47E3D">
        <w:t xml:space="preserve"> godine, </w:t>
      </w:r>
      <w:r w:rsidR="007E6BE0" w:rsidRPr="00F47E3D">
        <w:t xml:space="preserve">te je stoga 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CE1C2C">
        <w:t>27. listopada</w:t>
      </w:r>
      <w:r w:rsidR="00A9454B">
        <w:t xml:space="preserve"> 2015.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 xml:space="preserve">STEČAJNI SUDAC </w:t>
      </w:r>
    </w:p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>Nada Kraljić</w:t>
      </w:r>
      <w:r w:rsidR="00592F10">
        <w:t>,v.r.</w:t>
      </w:r>
      <w:r w:rsidRPr="00F47E3D">
        <w:t xml:space="preserve"> </w:t>
      </w:r>
    </w:p>
    <w:p w:rsidRDefault="00F71DF6" w:rsidP="001E0E34" w:rsidR="00F71DF6" w:rsidRPr="00F47E3D"/>
    <w:p w:rsidRDefault="00592F10" w:rsidR="00592F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92F10" w:rsidP="00592F10" w:rsidR="00592F10">
      <w:pPr>
        <w:ind w:firstLine="708" w:left="4956"/>
      </w:pPr>
      <w:r>
        <w:t>Vinka Mihalinčić</w:t>
      </w:r>
    </w:p>
    <w:p w:rsidRDefault="00F71DF6" w:rsidP="00F71DF6" w:rsidR="00F71DF6" w:rsidRPr="00F47E3D">
      <w:pPr>
        <w:ind w:left="360"/>
      </w:pPr>
    </w:p>
    <w:sectPr w:rsidSect="00E67818" w:rsidR="00F71DF6" w:rsidRPr="00F47E3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944DE"/>
    <w:rsid w:val="000976EE"/>
    <w:rsid w:val="000C1799"/>
    <w:rsid w:val="000C3D74"/>
    <w:rsid w:val="000D0307"/>
    <w:rsid w:val="000D1C33"/>
    <w:rsid w:val="000D30BD"/>
    <w:rsid w:val="000F5ECF"/>
    <w:rsid w:val="00111909"/>
    <w:rsid w:val="00111B95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37DE"/>
    <w:rsid w:val="002638BA"/>
    <w:rsid w:val="002701B7"/>
    <w:rsid w:val="00271BAB"/>
    <w:rsid w:val="0027567A"/>
    <w:rsid w:val="0028723B"/>
    <w:rsid w:val="00290D55"/>
    <w:rsid w:val="002A15BD"/>
    <w:rsid w:val="002A660B"/>
    <w:rsid w:val="002A6699"/>
    <w:rsid w:val="002B1DD9"/>
    <w:rsid w:val="002B240F"/>
    <w:rsid w:val="002B6AE6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D69DE"/>
    <w:rsid w:val="003E14B6"/>
    <w:rsid w:val="00403A0C"/>
    <w:rsid w:val="00411420"/>
    <w:rsid w:val="00423C6F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80F5B"/>
    <w:rsid w:val="005860C4"/>
    <w:rsid w:val="005907A0"/>
    <w:rsid w:val="00592F10"/>
    <w:rsid w:val="005B1A92"/>
    <w:rsid w:val="005B2B1A"/>
    <w:rsid w:val="005B2C02"/>
    <w:rsid w:val="005C2A51"/>
    <w:rsid w:val="005C3929"/>
    <w:rsid w:val="005E0F25"/>
    <w:rsid w:val="005E5E2A"/>
    <w:rsid w:val="005E6BEE"/>
    <w:rsid w:val="005E6F36"/>
    <w:rsid w:val="005F08FD"/>
    <w:rsid w:val="005F0DB2"/>
    <w:rsid w:val="00601D24"/>
    <w:rsid w:val="006148BF"/>
    <w:rsid w:val="00621876"/>
    <w:rsid w:val="00622641"/>
    <w:rsid w:val="00622E4F"/>
    <w:rsid w:val="00624C1B"/>
    <w:rsid w:val="00632778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B6770"/>
    <w:rsid w:val="006C1755"/>
    <w:rsid w:val="006C48A9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676E6"/>
    <w:rsid w:val="00770DC0"/>
    <w:rsid w:val="00774428"/>
    <w:rsid w:val="0077520A"/>
    <w:rsid w:val="00783D65"/>
    <w:rsid w:val="00787F10"/>
    <w:rsid w:val="007910D0"/>
    <w:rsid w:val="00793B9B"/>
    <w:rsid w:val="00793BAE"/>
    <w:rsid w:val="007961F5"/>
    <w:rsid w:val="007A42C8"/>
    <w:rsid w:val="007B1EFF"/>
    <w:rsid w:val="007B475E"/>
    <w:rsid w:val="007B6FF9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D17BB"/>
    <w:rsid w:val="008E0FE3"/>
    <w:rsid w:val="008E10AB"/>
    <w:rsid w:val="008E53D7"/>
    <w:rsid w:val="008E676A"/>
    <w:rsid w:val="009003AA"/>
    <w:rsid w:val="009300D1"/>
    <w:rsid w:val="009329E7"/>
    <w:rsid w:val="00933442"/>
    <w:rsid w:val="009361E7"/>
    <w:rsid w:val="00951FE9"/>
    <w:rsid w:val="0098097C"/>
    <w:rsid w:val="00985634"/>
    <w:rsid w:val="00990571"/>
    <w:rsid w:val="0099101E"/>
    <w:rsid w:val="009B22C5"/>
    <w:rsid w:val="009B557C"/>
    <w:rsid w:val="009C7E47"/>
    <w:rsid w:val="009D2473"/>
    <w:rsid w:val="009D3C0B"/>
    <w:rsid w:val="009E4DC8"/>
    <w:rsid w:val="009F335A"/>
    <w:rsid w:val="00A018FC"/>
    <w:rsid w:val="00A1172A"/>
    <w:rsid w:val="00A22EF4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7A97"/>
    <w:rsid w:val="00AF21A8"/>
    <w:rsid w:val="00B017EB"/>
    <w:rsid w:val="00B13A35"/>
    <w:rsid w:val="00B17A89"/>
    <w:rsid w:val="00B251FE"/>
    <w:rsid w:val="00B27198"/>
    <w:rsid w:val="00B4186D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97B0E"/>
    <w:rsid w:val="00CA6282"/>
    <w:rsid w:val="00CB45B2"/>
    <w:rsid w:val="00CB607C"/>
    <w:rsid w:val="00CC6DA1"/>
    <w:rsid w:val="00CC7576"/>
    <w:rsid w:val="00CD391F"/>
    <w:rsid w:val="00CD67AB"/>
    <w:rsid w:val="00CE059C"/>
    <w:rsid w:val="00CE1C2C"/>
    <w:rsid w:val="00CE77F7"/>
    <w:rsid w:val="00CF241F"/>
    <w:rsid w:val="00CF39EB"/>
    <w:rsid w:val="00D005FF"/>
    <w:rsid w:val="00D018C9"/>
    <w:rsid w:val="00D07441"/>
    <w:rsid w:val="00D10855"/>
    <w:rsid w:val="00D20986"/>
    <w:rsid w:val="00D227DA"/>
    <w:rsid w:val="00D25817"/>
    <w:rsid w:val="00D329D4"/>
    <w:rsid w:val="00D40209"/>
    <w:rsid w:val="00D42AC1"/>
    <w:rsid w:val="00D4477C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B41A4"/>
    <w:rsid w:val="00DB421B"/>
    <w:rsid w:val="00DB477B"/>
    <w:rsid w:val="00DB5316"/>
    <w:rsid w:val="00DC1442"/>
    <w:rsid w:val="00DC2695"/>
    <w:rsid w:val="00DC2A58"/>
    <w:rsid w:val="00E02E10"/>
    <w:rsid w:val="00E101B9"/>
    <w:rsid w:val="00E22A2E"/>
    <w:rsid w:val="00E2774C"/>
    <w:rsid w:val="00E311FB"/>
    <w:rsid w:val="00E31235"/>
    <w:rsid w:val="00E40CB9"/>
    <w:rsid w:val="00E417BA"/>
    <w:rsid w:val="00E519E5"/>
    <w:rsid w:val="00E65FFB"/>
    <w:rsid w:val="00E67818"/>
    <w:rsid w:val="00E84E47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32408"/>
    <w:rsid w:val="00F3611F"/>
    <w:rsid w:val="00F47E3D"/>
    <w:rsid w:val="00F615B0"/>
    <w:rsid w:val="00F71DF6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2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F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F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F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F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2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F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F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F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F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2013.</izvorni_sadrzaj>
    <derivirana_varijabla naziv="DomainObject.Predmet.DatumOsnivanja_1">10.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St-1571/2013</izvorni_sadrzaj>
    <derivirana_varijabla naziv="DomainObject.Predmet.OznakaBroj_1">St-1571/2013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IN VICTA d.o.o.</izvorni_sadrzaj>
    <derivirana_varijabla naziv="DomainObject.Predmet.ProtustrankaFormated_1">  AUTO IN VICTA d.o.o.</derivirana_varijabla>
  </DomainObject.Predmet.ProtustrankaFormated>
  <DomainObject.Predmet.ProtustrankaFormatedOIB>
    <izvorni_sadrzaj>  AUTO IN VICTA d.o.o., OIB 44597532664</izvorni_sadrzaj>
    <derivirana_varijabla naziv="DomainObject.Predmet.ProtustrankaFormatedOIB_1">  AUTO IN VICTA d.o.o., OIB 44597532664</derivirana_varijabla>
  </DomainObject.Predmet.ProtustrankaFormatedOIB>
  <DomainObject.Predmet.ProtustrankaFormatedWithAdress>
    <izvorni_sadrzaj> AUTO IN VICTA d.o.o., Sela 213, 44273 Sela</izvorni_sadrzaj>
    <derivirana_varijabla naziv="DomainObject.Predmet.ProtustrankaFormatedWithAdress_1"> AUTO IN VICTA d.o.o., Sela 213, 44273 Sela</derivirana_varijabla>
  </DomainObject.Predmet.ProtustrankaFormatedWithAdress>
  <DomainObject.Predmet.ProtustrankaFormatedWithAdressOIB>
    <izvorni_sadrzaj> AUTO IN VICTA d.o.o., OIB 44597532664, Sela 213, 44273 Sela</izvorni_sadrzaj>
    <derivirana_varijabla naziv="DomainObject.Predmet.ProtustrankaFormatedWithAdressOIB_1"> AUTO IN VICTA d.o.o., OIB 44597532664, Sela 213, 44273 Sela</derivirana_varijabla>
  </DomainObject.Predmet.ProtustrankaFormatedWithAdressOIB>
  <DomainObject.Predmet.ProtustrankaWithAdress>
    <izvorni_sadrzaj>AUTO IN VICTA d.o.o. Sela 213, 44273 Sela</izvorni_sadrzaj>
    <derivirana_varijabla naziv="DomainObject.Predmet.ProtustrankaWithAdress_1">AUTO IN VICTA d.o.o. Sela 213, 44273 Sela</derivirana_varijabla>
  </DomainObject.Predmet.ProtustrankaWithAdress>
  <DomainObject.Predmet.ProtustrankaWithAdressOIB>
    <izvorni_sadrzaj>AUTO IN VICTA d.o.o., OIB 44597532664, Sela 213, 44273 Sela</izvorni_sadrzaj>
    <derivirana_varijabla naziv="DomainObject.Predmet.ProtustrankaWithAdressOIB_1">AUTO IN VICTA d.o.o., OIB 44597532664, Sela 213, 44273 Sela</derivirana_varijabla>
  </DomainObject.Predmet.ProtustrankaWithAdressOIB>
  <DomainObject.Predmet.ProtustrankaNazivFormated>
    <izvorni_sadrzaj>AUTO IN VICTA d.o.o.</izvorni_sadrzaj>
    <derivirana_varijabla naziv="DomainObject.Predmet.ProtustrankaNazivFormated_1">AUTO IN VICTA d.o.o.</derivirana_varijabla>
  </DomainObject.Predmet.ProtustrankaNazivFormated>
  <DomainObject.Predmet.ProtustrankaNazivFormatedOIB>
    <izvorni_sadrzaj>AUTO IN VICTA d.o.o., OIB 44597532664</izvorni_sadrzaj>
    <derivirana_varijabla naziv="DomainObject.Predmet.ProtustrankaNazivFormatedOIB_1">AUTO IN VICTA d.o.o., OIB 44597532664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MF, POREZNA UPRAVA, PODRUČNI URED SISAK; MONTCOGIM PLINARA d.o.o.; ERSTE &amp; STEIERMARKISCH</izvorni_sadrzaj>
    <derivirana_varijabla naziv="DomainObject.Predmet.StrankaFormated_1">  VJEROVNICI; MF, POREZNA UPRAVA, PODRUČNI URED SISAK; MONTCOGIM PLINARA d.o.o.; ERSTE &amp; STEIERMARKISCH</derivirana_varijabla>
  </DomainObject.Predmet.StrankaFormated>
  <DomainObject.Predmet.StrankaFormatedOIB>
    <izvorni_sadrzaj>  VJEROVNICI; MF, POREZNA UPRAVA, PODRUČNI URED SISAK; MONTCOGIM PLINARA d.o.o.; ERSTE &amp; STEIERMARKISCH, OIB </izvorni_sadrzaj>
    <derivirana_varijabla naziv="DomainObject.Predmet.StrankaFormatedOIB_1">  VJEROVNICI; MF, POREZNA UPRAVA, PODRUČNI URED SISAK; MONTCOGIM PLINARA d.o.o.; ERSTE &amp; STEIERMARKISCH, OIB </derivirana_varijabla>
  </DomainObject.Predmet.StrankaFormatedOIB>
  <DomainObject.Predmet.StrankaFormatedWithAdress>
    <izvorni_sadrzaj> VJEROVNICI; MF, POREZNA UPRAVA, PODRUČNI URED SISAK, S. i A. Radića 30, 44000 Sisak; MONTCOGIM PLINARA d.o.o.; ERSTE &amp; STEIERMARKISCH</izvorni_sadrzaj>
    <derivirana_varijabla naziv="DomainObject.Predmet.StrankaFormatedWithAdress_1"> VJEROVNICI; MF, POREZNA UPRAVA, PODRUČNI URED SISAK, S. i A. Radića 30, 44000 Sisak; MONTCOGIM PLINARA d.o.o.; ERSTE &amp; STEIERMARKISCH</derivirana_varijabla>
  </DomainObject.Predmet.StrankaFormatedWithAdress>
  <DomainObject.Predmet.StrankaFormatedWithAdressOIB>
    <izvorni_sadrzaj> VJEROVNICI; MF, POREZNA UPRAVA, PODRUČNI URED SISAK, S. i A. Radića 30, 44000 Sisak; MONTCOGIM PLINARA d.o.o.; ERSTE &amp; STEIERMARKISCH, OIB </izvorni_sadrzaj>
    <derivirana_varijabla naziv="DomainObject.Predmet.StrankaFormatedWithAdressOIB_1"> VJEROVNICI; MF, POREZNA UPRAVA, PODRUČNI URED SISAK, S. i A. Radića 30, 44000 Sisak; MONTCOGIM PLINARA d.o.o.; ERSTE &amp; STEIERMARKISCH, OIB </derivirana_varijabla>
  </DomainObject.Predmet.StrankaFormatedWithAdressOIB>
  <DomainObject.Predmet.StrankaWithAdress>
    <izvorni_sadrzaj>VJEROVNICI ,MF, POREZNA UPRAVA, PODRUČNI URED SISAK S. i A. Radića 30,44000 Sisak,MONTCOGIM PLINARA d.o.o. ,ERSTE &amp; STEIERMARKISCH </izvorni_sadrzaj>
    <derivirana_varijabla naziv="DomainObject.Predmet.StrankaWithAdress_1">VJEROVNICI ,MF, POREZNA UPRAVA, PODRUČNI URED SISAK S. i A. Radića 30,44000 Sisak,MONTCOGIM PLINARA d.o.o. ,ERSTE &amp; STEIERMARKISCH </derivirana_varijabla>
  </DomainObject.Predmet.StrankaWithAdress>
  <DomainObject.Predmet.StrankaWithAdressOIB>
    <izvorni_sadrzaj>VJEROVNICI,MF, POREZNA UPRAVA, PODRUČNI URED SISAK, S. i A. Radića 30,44000 Sisak,MONTCOGIM PLINARA d.o.o.,ERSTE &amp; STEIERMARKISCH, OIB </izvorni_sadrzaj>
    <derivirana_varijabla naziv="DomainObject.Predmet.StrankaWithAdressOIB_1">VJEROVNICI,MF, POREZNA UPRAVA, PODRUČNI URED SISAK, S. i A. Radića 30,44000 Sisak,MONTCOGIM PLINARA d.o.o.,ERSTE &amp; STEIERMARKISCH, OIB </derivirana_varijabla>
  </DomainObject.Predmet.StrankaWithAdressOIB>
  <DomainObject.Predmet.StrankaNazivFormated>
    <izvorni_sadrzaj>VJEROVNICI,MF, POREZNA UPRAVA, PODRUČNI URED SISAK,MONTCOGIM PLINARA d.o.o.,ERSTE &amp; STEIERMARKISCH</izvorni_sadrzaj>
    <derivirana_varijabla naziv="DomainObject.Predmet.StrankaNazivFormated_1">VJEROVNICI,MF, POREZNA UPRAVA, PODRUČNI URED SISAK,MONTCOGIM PLINARA d.o.o.,ERSTE &amp; STEIERMARKISCH</derivirana_varijabla>
  </DomainObject.Predmet.StrankaNazivFormated>
  <DomainObject.Predmet.StrankaNazivFormatedOIB>
    <izvorni_sadrzaj>VJEROVNICI,MF, POREZNA UPRAVA, PODRUČNI URED SISAK,MONTCOGIM PLINARA d.o.o.,ERSTE &amp; STEIERMARKISCH, OIB </izvorni_sadrzaj>
    <derivirana_varijabla naziv="DomainObject.Predmet.StrankaNazivFormatedOIB_1">VJEROVNICI,MF, POREZNA UPRAVA, PODRUČNI URED SISAK,MONTCOGIM PLINARA d.o.o.,ERSTE &amp; STEIERMARKISCH,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VJEROVNICI</item>
      <item>MF, POREZNA UPRAVA, PODRUČNI URED SISAK</item>
      <item>MONTCOGIM PLINARA d.o.o.</item>
      <item>ERSTE &amp; STEIERMARKISCH</item>
    </izvorni_sadrzaj>
    <derivirana_varijabla naziv="DomainObject.Predmet.StrankaListFormated_1">
      <item>VJEROVNICI</item>
      <item>MF, POREZNA UPRAVA, PODRUČNI URED SISAK</item>
      <item>MONTCOGIM PLINARA d.o.o.</item>
      <item>ERSTE &amp; STEIERMARKISCH</item>
    </derivirana_varijabla>
  </DomainObject.Predmet.StrankaListFormated>
  <DomainObject.Predmet.StrankaListFormatedOIB>
    <izvorni_sadrzaj>
      <item>VJEROVNICI</item>
      <item>MF, POREZNA UPRAVA, PODRUČNI URED SISAK</item>
      <item>MONTCOGIM PLINARA d.o.o.</item>
      <item>ERSTE &amp; STEIERMARKISCH, OIB </item>
    </izvorni_sadrzaj>
    <derivirana_varijabla naziv="DomainObject.Predmet.StrankaListFormatedOIB_1">
      <item>VJEROVNICI</item>
      <item>MF, POREZNA UPRAVA, PODRUČNI URED SISAK</item>
      <item>MONTCOGIM PLINARA d.o.o.</item>
      <item>ERSTE &amp; STEIERMARKISCH, OIB </item>
    </derivirana_varijabla>
  </DomainObject.Predmet.StrankaListFormatedOIB>
  <DomainObject.Predmet.StrankaListFormatedWithAdress>
    <izvorni_sadrzaj>
      <item>VJEROVNICI</item>
      <item>MF, POREZNA UPRAVA, PODRUČNI URED SISAK, S. i A. Radića 30, 44000 Sisak</item>
      <item>MONTCOGIM PLINARA d.o.o.</item>
      <item>ERSTE &amp; STEIERMARKISCH</item>
    </izvorni_sadrzaj>
    <derivirana_varijabla naziv="DomainObject.Predmet.StrankaListFormatedWithAdress_1">
      <item>VJEROVNICI</item>
      <item>MF, POREZNA UPRAVA, PODRUČNI URED SISAK, S. i A. Radića 30, 44000 Sisak</item>
      <item>MONTCOGIM PLINARA d.o.o.</item>
      <item>ERSTE &amp; STEIERMARKISCH</item>
    </derivirana_varijabla>
  </DomainObject.Predmet.StrankaListFormatedWithAdress>
  <DomainObject.Predmet.StrankaListFormatedWithAdressOIB>
    <izvorni_sadrzaj>
      <item>VJEROVNICI</item>
      <item>MF, POREZNA UPRAVA, PODRUČNI URED SISAK, S. i A. Radića 30, 44000 Sisak</item>
      <item>MONTCOGIM PLINARA d.o.o.</item>
      <item>ERSTE &amp; STEIERMARKISCH, OIB </item>
    </izvorni_sadrzaj>
    <derivirana_varijabla naziv="DomainObject.Predmet.StrankaListFormatedWithAdressOIB_1">
      <item>VJEROVNICI</item>
      <item>MF, POREZNA UPRAVA, PODRUČNI URED SISAK, S. i A. Radića 30, 44000 Sisak</item>
      <item>MONTCOGIM PLINARA d.o.o.</item>
      <item>ERSTE &amp; STEIERMARKISCH, OIB </item>
    </derivirana_varijabla>
  </DomainObject.Predmet.StrankaListFormatedWithAdressOIB>
  <DomainObject.Predmet.StrankaListNazivFormated>
    <izvorni_sadrzaj>
      <item>VJEROVNICI</item>
      <item>MF, POREZNA UPRAVA, PODRUČNI URED SISAK</item>
      <item>MONTCOGIM PLINARA d.o.o.</item>
      <item>ERSTE &amp; STEIERMARKISCH</item>
    </izvorni_sadrzaj>
    <derivirana_varijabla naziv="DomainObject.Predmet.StrankaListNazivFormated_1">
      <item>VJEROVNICI</item>
      <item>MF, POREZNA UPRAVA, PODRUČNI URED SISAK</item>
      <item>MONTCOGIM PLINARA d.o.o.</item>
      <item>ERSTE &amp; STEIERMARKISCH</item>
    </derivirana_varijabla>
  </DomainObject.Predmet.StrankaListNazivFormated>
  <DomainObject.Predmet.StrankaListNazivFormatedOIB>
    <izvorni_sadrzaj>
      <item>VJEROVNICI</item>
      <item>MF, POREZNA UPRAVA, PODRUČNI URED SISAK</item>
      <item>MONTCOGIM PLINARA d.o.o.</item>
      <item>ERSTE &amp; STEIERMARKISCH, OIB </item>
    </izvorni_sadrzaj>
    <derivirana_varijabla naziv="DomainObject.Predmet.StrankaListNazivFormatedOIB_1">
      <item>VJEROVNICI</item>
      <item>MF, POREZNA UPRAVA, PODRUČNI URED SISAK</item>
      <item>MONTCOGIM PLINARA d.o.o.</item>
      <item>ERSTE &amp; STEIERMARKISCH, OIB </item>
    </derivirana_varijabla>
  </DomainObject.Predmet.StrankaListNazivFormatedOIB>
  <DomainObject.Predmet.ProtuStrankaListFormated>
    <izvorni_sadrzaj>
      <item>AUTO IN VICTA d.o.o.</item>
    </izvorni_sadrzaj>
    <derivirana_varijabla naziv="DomainObject.Predmet.ProtuStrankaListFormated_1">
      <item>AUTO IN VICTA d.o.o.</item>
    </derivirana_varijabla>
  </DomainObject.Predmet.ProtuStrankaListFormated>
  <DomainObject.Predmet.ProtuStrankaListFormatedOIB>
    <izvorni_sadrzaj>
      <item>AUTO IN VICTA d.o.o., OIB 44597532664</item>
    </izvorni_sadrzaj>
    <derivirana_varijabla naziv="DomainObject.Predmet.ProtuStrankaListFormatedOIB_1">
      <item>AUTO IN VICTA d.o.o., OIB 44597532664</item>
    </derivirana_varijabla>
  </DomainObject.Predmet.ProtuStrankaListFormatedOIB>
  <DomainObject.Predmet.ProtuStrankaListFormatedWithAdress>
    <izvorni_sadrzaj>
      <item>AUTO IN VICTA d.o.o., Sela 213, 44273 Sela</item>
    </izvorni_sadrzaj>
    <derivirana_varijabla naziv="DomainObject.Predmet.ProtuStrankaListFormatedWithAdress_1">
      <item>AUTO IN VICTA d.o.o., Sela 213, 44273 Sela</item>
    </derivirana_varijabla>
  </DomainObject.Predmet.ProtuStrankaListFormatedWithAdress>
  <DomainObject.Predmet.ProtuStrankaListFormatedWithAdressOIB>
    <izvorni_sadrzaj>
      <item>AUTO IN VICTA d.o.o., OIB 44597532664, Sela 213, 44273 Sela</item>
    </izvorni_sadrzaj>
    <derivirana_varijabla naziv="DomainObject.Predmet.ProtuStrankaListFormatedWithAdressOIB_1">
      <item>AUTO IN VICTA d.o.o., OIB 44597532664, Sela 213, 44273 Sela</item>
    </derivirana_varijabla>
  </DomainObject.Predmet.ProtuStrankaListFormatedWithAdressOIB>
  <DomainObject.Predmet.ProtuStrankaListNazivFormated>
    <izvorni_sadrzaj>
      <item>AUTO IN VICTA d.o.o.</item>
    </izvorni_sadrzaj>
    <derivirana_varijabla naziv="DomainObject.Predmet.ProtuStrankaListNazivFormated_1">
      <item>AUTO IN VICTA d.o.o.</item>
    </derivirana_varijabla>
  </DomainObject.Predmet.ProtuStrankaListNazivFormated>
  <DomainObject.Predmet.ProtuStrankaListNazivFormatedOIB>
    <izvorni_sadrzaj>
      <item>AUTO IN VICTA d.o.o., OIB 44597532664</item>
    </izvorni_sadrzaj>
    <derivirana_varijabla naziv="DomainObject.Predmet.ProtuStrankaListNazivFormatedOIB_1">
      <item>AUTO IN VICTA d.o.o., OIB 44597532664</item>
    </derivirana_varijabla>
  </DomainObject.Predmet.ProtuStrankaListNazivFormatedOIB>
  <DomainObject.Predmet.OstaliListFormated>
    <izvorni_sadrzaj>
      <item>KRISTIJAN ČUBRA</item>
      <item>Davorka Huljev</item>
      <item>VJEROVNICI</item>
      <item>ERSTE&amp;STEIERMÄRKISCHE BANKA dioničko društvo</item>
      <item>ŽDO-GRAĐNASKO UPRAVNI ODJEL</item>
      <item>OD-HANŽEKOVIĆ I PARTNERI</item>
    </izvorni_sadrzaj>
    <derivirana_varijabla naziv="DomainObject.Predmet.OstaliListFormated_1">
      <item>KRISTIJAN ČUBRA</item>
      <item>Davorka Huljev</item>
      <item>VJEROVNICI</item>
      <item>ERSTE&amp;STEIERMÄRKISCHE BANKA dioničko društvo</item>
      <item>ŽDO-GRAĐNASKO UPRAVNI ODJEL</item>
      <item>OD-HANŽEKOVIĆ I PARTNERI</item>
    </derivirana_varijabla>
  </DomainObject.Predmet.OstaliListFormated>
  <DomainObject.Predmet.OstaliListFormatedOIB>
    <izvorni_sadrzaj>
      <item>KRISTIJAN ČUBRA</item>
      <item>Davorka Huljev, OIB 34743014377</item>
      <item>VJEROVNICI</item>
      <item>ERSTE&amp;STEIERMÄRKISCHE BANKA dioničko društvo, OIB 23057039320</item>
      <item>ŽDO-GRAĐNASKO UPRAVNI ODJEL</item>
      <item>OD-HANŽEKOVIĆ I PARTNERI</item>
    </izvorni_sadrzaj>
    <derivirana_varijabla naziv="DomainObject.Predmet.OstaliListFormatedOIB_1">
      <item>KRISTIJAN ČUBRA</item>
      <item>Davorka Huljev, OIB 34743014377</item>
      <item>VJEROVNICI</item>
      <item>ERSTE&amp;STEIERMÄRKISCHE BANKA dioničko društvo, OIB 23057039320</item>
      <item>ŽDO-GRAĐNASKO UPRAVNI ODJEL</item>
      <item>OD-HANŽEKOVIĆ I PARTNERI</item>
    </derivirana_varijabla>
  </DomainObject.Predmet.OstaliListFormatedOIB>
  <DomainObject.Predmet.OstaliListFormatedWithAdress>
    <izvorni_sadrzaj>
      <item>KRISTIJAN ČUBRA, IVANA BAKRANA 9, 44000 Sisak</item>
      <item>Davorka Huljev, Kučerina 76, 10000 Zagreb</item>
      <item>VJEROVNICI</item>
      <item>ERSTE&amp;STEIERMÄRKISCHE BANKA dioničko društvo, JADRANSKI TRG 3A, 51000 Rijeka</item>
      <item>ŽDO-GRAĐNASKO UPRAVNI ODJEL</item>
      <item>OD-HANŽEKOVIĆ I PARTNERI, RADNIČKA  C. 22, 10000 Zagreb</item>
    </izvorni_sadrzaj>
    <derivirana_varijabla naziv="DomainObject.Predmet.OstaliListFormatedWithAdress_1">
      <item>KRISTIJAN ČUBRA, IVANA BAKRANA 9, 44000 Sisak</item>
      <item>Davorka Huljev, Kučerina 76, 10000 Zagreb</item>
      <item>VJEROVNICI</item>
      <item>ERSTE&amp;STEIERMÄRKISCHE BANKA dioničko društvo, JADRANSKI TRG 3A, 51000 Rijeka</item>
      <item>ŽDO-GRAĐNASKO UPRAVNI ODJEL</item>
      <item>OD-HANŽEKOVIĆ I PARTNERI, RADNIČKA  C. 22, 10000 Zagreb</item>
    </derivirana_varijabla>
  </DomainObject.Predmet.OstaliListFormatedWithAdress>
  <DomainObject.Predmet.OstaliListFormatedWithAdressOIB>
    <izvorni_sadrzaj>
      <item>KRISTIJAN ČUBRA, IVANA BAKRANA 9, 44000 Sisak</item>
      <item>Davorka Huljev, OIB 34743014377, Kučerina 76, 10000 Zagreb</item>
      <item>VJEROVNICI</item>
      <item>ERSTE&amp;STEIERMÄRKISCHE BANKA dioničko društvo, OIB 23057039320, JADRANSKI TRG 3A, 51000 Rijeka</item>
      <item>ŽDO-GRAĐNASKO UPRAVNI ODJEL</item>
      <item>OD-HANŽEKOVIĆ I PARTNERI, RADNIČKA  C. 22, 10000 Zagreb</item>
    </izvorni_sadrzaj>
    <derivirana_varijabla naziv="DomainObject.Predmet.OstaliListFormatedWithAdressOIB_1">
      <item>KRISTIJAN ČUBRA, IVANA BAKRANA 9, 44000 Sisak</item>
      <item>Davorka Huljev, OIB 34743014377, Kučerina 76, 10000 Zagreb</item>
      <item>VJEROVNICI</item>
      <item>ERSTE&amp;STEIERMÄRKISCHE BANKA dioničko društvo, OIB 23057039320, JADRANSKI TRG 3A, 51000 Rijeka</item>
      <item>ŽDO-GRAĐNASKO UPRAVNI ODJEL</item>
      <item>OD-HANŽEKOVIĆ I PARTNERI, RADNIČKA  C. 22, 10000 Zagreb</item>
    </derivirana_varijabla>
  </DomainObject.Predmet.OstaliListFormatedWithAdressOIB>
  <DomainObject.Predmet.OstaliListNazivFormated>
    <izvorni_sadrzaj>
      <item>KRISTIJAN ČUBRA</item>
      <item>Davorka Huljev</item>
      <item>VJEROVNICI</item>
      <item>ERSTE&amp;STEIERMÄRKISCHE BANKA dioničko društvo</item>
      <item>ŽDO-GRAĐNASKO UPRAVNI ODJEL</item>
      <item>OD-HANŽEKOVIĆ I PARTNERI</item>
    </izvorni_sadrzaj>
    <derivirana_varijabla naziv="DomainObject.Predmet.OstaliListNazivFormated_1">
      <item>KRISTIJAN ČUBRA</item>
      <item>Davorka Huljev</item>
      <item>VJEROVNICI</item>
      <item>ERSTE&amp;STEIERMÄRKISCHE BANKA dioničko društvo</item>
      <item>ŽDO-GRAĐNASKO UPRAVNI ODJEL</item>
      <item>OD-HANŽEKOVIĆ I PARTNERI</item>
    </derivirana_varijabla>
  </DomainObject.Predmet.OstaliListNazivFormated>
  <DomainObject.Predmet.OstaliListNazivFormatedOIB>
    <izvorni_sadrzaj>
      <item>KRISTIJAN ČUBRA</item>
      <item>Davorka Huljev, OIB 34743014377</item>
      <item>VJEROVNICI</item>
      <item>ERSTE&amp;STEIERMÄRKISCHE BANKA dioničko društvo, OIB 23057039320</item>
      <item>ŽDO-GRAĐNASKO UPRAVNI ODJEL</item>
      <item>OD-HANŽEKOVIĆ I PARTNERI</item>
    </izvorni_sadrzaj>
    <derivirana_varijabla naziv="DomainObject.Predmet.OstaliListNazivFormatedOIB_1">
      <item>KRISTIJAN ČUBRA</item>
      <item>Davorka Huljev, OIB 34743014377</item>
      <item>VJEROVNICI</item>
      <item>ERSTE&amp;STEIERMÄRKISCHE BANKA dioničko društvo, OIB 23057039320</item>
      <item>ŽDO-GRAĐNASKO UPRAVNI ODJEL</item>
      <item>OD-HANŽEKOVIĆ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SISAK i dr.</izvorni_sadrzaj>
    <derivirana_varijabla naziv="DomainObject.Predmet.StrankaIDrugi_1">MF, POREZNA UPRAVA, PODRUČNI URED SISAK i dr.</derivirana_varijabla>
  </DomainObject.Predmet.StrankaIDrugi>
  <DomainObject.Predmet.ProtustrankaIDrugi>
    <izvorni_sadrzaj>AUTO IN VICTA d.o.o.</izvorni_sadrzaj>
    <derivirana_varijabla naziv="DomainObject.Predmet.ProtustrankaIDrugi_1">AUTO IN VICTA d.o.o.</derivirana_varijabla>
  </DomainObject.Predmet.ProtustrankaIDrugi>
  <DomainObject.Predmet.StrankaIDrugiAdressOIB>
    <izvorni_sadrzaj>MF, POREZNA UPRAVA, PODRUČNI URED SISAK, S. i A. Radića 30, 44000 Sisak i dr.</izvorni_sadrzaj>
    <derivirana_varijabla naziv="DomainObject.Predmet.StrankaIDrugiAdressOIB_1">MF, POREZNA UPRAVA, PODRUČNI URED SISAK, S. i A. Radića 30, 44000 Sisak i dr.</derivirana_varijabla>
  </DomainObject.Predmet.StrankaIDrugiAdressOIB>
  <DomainObject.Predmet.ProtustrankaIDrugiAdressOIB>
    <izvorni_sadrzaj>AUTO IN VICTA d.o.o., OIB 44597532664, Sela 213, 44273 Sela</izvorni_sadrzaj>
    <derivirana_varijabla naziv="DomainObject.Predmet.ProtustrankaIDrugiAdressOIB_1">AUTO IN VICTA d.o.o., OIB 44597532664, Sela 213, 44273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ČUBRA</item>
      <item>VJEROVNICI</item>
      <item>MF, POREZNA UPRAVA, PODRUČNI URED SISAK</item>
      <item>AUTO IN VICTA d.o.o.</item>
      <item>Davorka Huljev</item>
      <item>VJEROVNICI</item>
      <item>ERSTE&amp;STEIERMÄRKISCHE BANKA dioničko društvo</item>
      <item>ŽDO-GRAĐNASKO UPRAVNI ODJEL</item>
      <item>MONTCOGIM PLINARA d.o.o.</item>
      <item>OD-HANŽEKOVIĆ I PARTNERI</item>
      <item>ERSTE &amp; STEIERMARKISCH</item>
    </izvorni_sadrzaj>
    <derivirana_varijabla naziv="DomainObject.Predmet.SudioniciListNaziv_1">
      <item>KRISTIJAN ČUBRA</item>
      <item>VJEROVNICI</item>
      <item>MF, POREZNA UPRAVA, PODRUČNI URED SISAK</item>
      <item>AUTO IN VICTA d.o.o.</item>
      <item>Davorka Huljev</item>
      <item>VJEROVNICI</item>
      <item>ERSTE&amp;STEIERMÄRKISCHE BANKA dioničko društvo</item>
      <item>ŽDO-GRAĐNASKO UPRAVNI ODJEL</item>
      <item>MONTCOGIM PLINARA d.o.o.</item>
      <item>OD-HANŽEKOVIĆ I PARTNERI</item>
      <item>ERSTE &amp; STEIERMARKISCH</item>
    </derivirana_varijabla>
  </DomainObject.Predmet.SudioniciListNaziv>
  <DomainObject.Predmet.SudioniciListAdressOIB>
    <izvorni_sadrzaj>
      <item>KRISTIJAN ČUBRA, IVANA BAKRANA 9,44000 Sisak</item>
      <item>VJEROVNICI</item>
      <item>MF, POREZNA UPRAVA, PODRUČNI URED SISAK, S. i A. Radića 30,44000 Sisak</item>
      <item>AUTO IN VICTA d.o.o., OIB 44597532664, Sela 213,44273 Sela</item>
      <item>Davorka Huljev, OIB 34743014377, Kučerina 76,10000 Zagreb</item>
      <item>VJEROVNICI</item>
      <item>ERSTE&amp;STEIERMÄRKISCHE BANKA dioničko društvo, OIB 23057039320, JADRANSKI TRG 3A,51000 Rijeka</item>
      <item>ŽDO-GRAĐNASKO UPRAVNI ODJEL</item>
      <item>MONTCOGIM PLINARA d.o.o.</item>
      <item>OD-HANŽEKOVIĆ I PARTNERI, RADNIČKA  C. 22,10000 Zagreb</item>
      <item>ERSTE &amp; STEIERMARKISCH, OIB </item>
    </izvorni_sadrzaj>
    <derivirana_varijabla naziv="DomainObject.Predmet.SudioniciListAdressOIB_1">
      <item>KRISTIJAN ČUBRA, IVANA BAKRANA 9,44000 Sisak</item>
      <item>VJEROVNICI</item>
      <item>MF, POREZNA UPRAVA, PODRUČNI URED SISAK, S. i A. Radića 30,44000 Sisak</item>
      <item>AUTO IN VICTA d.o.o., OIB 44597532664, Sela 213,44273 Sela</item>
      <item>Davorka Huljev, OIB 34743014377, Kučerina 76,10000 Zagreb</item>
      <item>VJEROVNICI</item>
      <item>ERSTE&amp;STEIERMÄRKISCHE BANKA dioničko društvo, OIB 23057039320, JADRANSKI TRG 3A,51000 Rijeka</item>
      <item>ŽDO-GRAĐNASKO UPRAVNI ODJEL</item>
      <item>MONTCOGIM PLINARA d.o.o.</item>
      <item>OD-HANŽEKOVIĆ I PARTNERI, RADNIČKA  C. 22,10000 Zagreb</item>
      <item>ERSTE &amp; STEIERMARKISCH,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44597532664</item>
      <item>, OIB 34743014377</item>
      <item>, OIB null</item>
      <item>, OIB 23057039320</item>
      <item>, OIB null</item>
      <item>, OIB null</item>
      <item>, OIB null</item>
      <item>, OIB </item>
    </izvorni_sadrzaj>
    <derivirana_varijabla naziv="DomainObject.Predmet.SudioniciListNazivOIB_1">
      <item>, OIB null</item>
      <item>, OIB null</item>
      <item>, OIB null</item>
      <item>, OIB 44597532664</item>
      <item>, OIB 34743014377</item>
      <item>, OIB null</item>
      <item>, OIB 23057039320</item>
      <item>, OIB null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1288</properties:Characters>
  <properties:Lines>37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2015-10-27T11:50:00Z</dcterms:created>
  <dc:creator>kraljicn</dc:creator>
  <cp:lastModifiedBy>Vinka Mihalinčić</cp:lastModifiedBy>
  <cp:lastPrinted>2015-07-01T08:52:00Z</cp:lastPrinted>
  <dcterms:modified xmlns:xsi="http://www.w3.org/2001/XMLSchema-instance" xsi:type="dcterms:W3CDTF">2015-10-27T11:56:00Z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