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0bb9" w14:paraId="4960bb9" w:rsidRDefault="006670E9" w:rsidP="006670E9" w:rsidR="006670E9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  <w:t>1.St-157/2014-96</w:t>
      </w:r>
    </w:p>
    <w:p w:rsidRDefault="006670E9" w:rsidP="006670E9" w:rsidR="006670E9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0E9" w:rsidP="006670E9" w:rsidR="006670E9">
      <w:pPr>
        <w:pStyle w:val="Naslov1"/>
        <w:jc w:val="left"/>
        <w:rPr>
          <w:b w:val="false"/>
        </w:rPr>
      </w:pPr>
    </w:p>
    <w:p w:rsidRDefault="006670E9" w:rsidP="006670E9" w:rsidR="006670E9">
      <w:pPr>
        <w:pStyle w:val="Naslov1"/>
        <w:jc w:val="left"/>
        <w:rPr>
          <w:b w:val="false"/>
        </w:rPr>
      </w:pPr>
      <w:r>
        <w:rPr>
          <w:b w:val="false"/>
        </w:rPr>
        <w:t>REPUBLIKA HRVATSKA</w:t>
      </w:r>
      <w:r>
        <w:rPr>
          <w:b w:val="false"/>
        </w:rPr>
        <w:tab/>
      </w:r>
    </w:p>
    <w:p w:rsidRDefault="006670E9" w:rsidP="006670E9" w:rsidR="006670E9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</w:p>
    <w:p w:rsidRDefault="006670E9" w:rsidP="006670E9" w:rsidR="006670E9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670E9" w:rsidP="006670E9" w:rsidR="006670E9">
      <w:pPr>
        <w:pStyle w:val="Naslov1"/>
        <w:spacing w:after="200" w:before="200"/>
        <w:rPr>
          <w:b w:val="false"/>
          <w:spacing w:val="60"/>
        </w:rPr>
      </w:pPr>
    </w:p>
    <w:p w:rsidRDefault="006670E9" w:rsidP="006670E9" w:rsidR="006670E9">
      <w:pPr>
        <w:pStyle w:val="Naslov1"/>
        <w:spacing w:after="200" w:before="200"/>
        <w:rPr>
          <w:b w:val="false"/>
          <w:spacing w:val="60"/>
        </w:rPr>
      </w:pPr>
      <w:r>
        <w:rPr>
          <w:b w:val="false"/>
          <w:spacing w:val="60"/>
        </w:rPr>
        <w:t>REPUBLIKA HRVATSKA</w:t>
      </w:r>
    </w:p>
    <w:p w:rsidRDefault="006670E9" w:rsidP="006670E9" w:rsidR="006670E9">
      <w:pPr>
        <w:spacing w:after="200" w:before="200"/>
        <w:jc w:val="center"/>
      </w:pPr>
      <w:r>
        <w:rPr>
          <w:spacing w:val="60"/>
        </w:rPr>
        <w:t>RJEŠENJE</w:t>
      </w:r>
    </w:p>
    <w:p w:rsidRDefault="006670E9" w:rsidP="006670E9" w:rsidR="006670E9">
      <w:pPr>
        <w:ind w:firstLine="708"/>
        <w:jc w:val="both"/>
      </w:pPr>
      <w:r>
        <w:t>Trgovački sud u Splitu, po sucu Velimiru Vuković, kao stečajnom sucu, u postupku nad dužnikom u stečajnom postupku nad dužnikom</w:t>
      </w:r>
      <w:r w:rsidR="000C4060">
        <w:t xml:space="preserve"> </w:t>
      </w:r>
      <w:r w:rsidR="000C4060">
        <w:rPr>
          <w:bCs/>
        </w:rPr>
        <w:t xml:space="preserve">BRADARIĆ-ŠUMICA d.o.o.u stečaju Split, Put </w:t>
      </w:r>
      <w:proofErr w:type="spellStart"/>
      <w:r w:rsidR="000C4060">
        <w:rPr>
          <w:bCs/>
        </w:rPr>
        <w:t>Firula</w:t>
      </w:r>
      <w:proofErr w:type="spellEnd"/>
      <w:r w:rsidR="000C4060">
        <w:rPr>
          <w:bCs/>
        </w:rPr>
        <w:t xml:space="preserve"> 6</w:t>
      </w:r>
      <w:r w:rsidR="000C4060" w:rsidRPr="000E1CD6">
        <w:t xml:space="preserve">, OIB: </w:t>
      </w:r>
      <w:r w:rsidR="000C4060">
        <w:t>38390088520</w:t>
      </w:r>
      <w:r>
        <w:t xml:space="preserve">, dana </w:t>
      </w:r>
      <w:r w:rsidR="000C4060">
        <w:t>14</w:t>
      </w:r>
      <w:r>
        <w:t xml:space="preserve">. veljače  2019. </w:t>
      </w:r>
    </w:p>
    <w:p w:rsidRDefault="006670E9" w:rsidP="006670E9" w:rsidR="006670E9">
      <w:pPr>
        <w:ind w:firstLine="708"/>
        <w:jc w:val="both"/>
        <w:rPr>
          <w:bCs/>
        </w:rPr>
      </w:pPr>
    </w:p>
    <w:p w:rsidRDefault="006670E9" w:rsidP="006670E9" w:rsidR="006670E9">
      <w:pPr>
        <w:spacing w:after="100" w:before="100"/>
        <w:jc w:val="center"/>
      </w:pPr>
      <w:r>
        <w:t xml:space="preserve">r i j e š i o   j e </w:t>
      </w:r>
    </w:p>
    <w:p w:rsidRDefault="006670E9" w:rsidP="006670E9" w:rsidR="006670E9"/>
    <w:p w:rsidRDefault="006670E9" w:rsidP="006670E9" w:rsidR="006670E9">
      <w:pPr>
        <w:pStyle w:val="Tijeloteksta"/>
        <w:jc w:val="both"/>
      </w:pPr>
      <w:r>
        <w:t>I.</w:t>
      </w:r>
      <w:r>
        <w:tab/>
        <w:t xml:space="preserve">Saziva se Skupština  vjerovnika za dan  28.veljače 2019. godine u </w:t>
      </w:r>
      <w:r w:rsidR="000C4060">
        <w:t>10</w:t>
      </w:r>
      <w:r>
        <w:t xml:space="preserve">,30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6670E9" w:rsidP="006670E9" w:rsidR="006670E9">
      <w:pPr>
        <w:pStyle w:val="Tijeloteksta"/>
        <w:ind w:firstLine="708"/>
      </w:pPr>
      <w:r>
        <w:t xml:space="preserve">1. Izvješće </w:t>
      </w:r>
      <w:r w:rsidR="000C4060">
        <w:t>stečajnog upravitelja o tijeku stečajnog postupka i stanju stečajne mase od 12.1.2019.</w:t>
      </w:r>
    </w:p>
    <w:p w:rsidRDefault="006670E9" w:rsidP="006670E9" w:rsidR="006670E9">
      <w:pPr>
        <w:pStyle w:val="Tijeloteksta"/>
        <w:ind w:firstLine="708"/>
      </w:pPr>
      <w:r>
        <w:t xml:space="preserve">2. Donošenje odluke o </w:t>
      </w:r>
      <w:r w:rsidR="000C4060">
        <w:t xml:space="preserve">daljnjem tijeku </w:t>
      </w:r>
      <w:r>
        <w:t xml:space="preserve">stečajnog postupka u ovom predmetu </w:t>
      </w:r>
    </w:p>
    <w:p w:rsidRDefault="006670E9" w:rsidP="006670E9" w:rsidR="006670E9">
      <w:pPr>
        <w:pStyle w:val="Tijeloteksta"/>
        <w:ind w:firstLine="708"/>
      </w:pPr>
      <w:r>
        <w:t xml:space="preserve">3. Razno </w:t>
      </w:r>
    </w:p>
    <w:p w:rsidRDefault="006670E9" w:rsidP="006670E9" w:rsidR="006670E9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6670E9" w:rsidP="006670E9" w:rsidR="006670E9">
      <w:pPr>
        <w:pStyle w:val="Tijeloteksta"/>
        <w:ind w:firstLine="705"/>
      </w:pPr>
    </w:p>
    <w:p w:rsidRDefault="006670E9" w:rsidP="006670E9" w:rsidR="006670E9">
      <w:pPr>
        <w:pStyle w:val="Tijeloteksta"/>
        <w:ind w:firstLine="708" w:left="1416"/>
      </w:pPr>
      <w:r>
        <w:t xml:space="preserve">U Splitu,  </w:t>
      </w:r>
      <w:r w:rsidR="00B87E72">
        <w:t>14</w:t>
      </w:r>
      <w:r>
        <w:t>.veljače 2019.</w:t>
      </w:r>
    </w:p>
    <w:p w:rsidRDefault="006670E9" w:rsidP="006670E9" w:rsidR="006670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670E9" w:rsidP="006670E9" w:rsidR="006670E9">
      <w:pPr>
        <w:ind w:firstLine="708" w:left="5664"/>
        <w:jc w:val="both"/>
      </w:pPr>
      <w:r>
        <w:t>Velimir Vuković v.r.</w:t>
      </w:r>
    </w:p>
    <w:p w:rsidRDefault="006670E9" w:rsidP="006670E9" w:rsidR="006670E9">
      <w:pPr>
        <w:ind w:firstLine="708" w:left="5664"/>
        <w:jc w:val="both"/>
      </w:pPr>
      <w:r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6670E9" w:rsidP="006670E9" w:rsidR="006670E9">
      <w:pPr>
        <w:ind w:firstLine="708" w:left="5664"/>
        <w:jc w:val="both"/>
      </w:pPr>
    </w:p>
    <w:p w:rsidRDefault="006670E9" w:rsidP="006670E9" w:rsidR="006670E9">
      <w:pPr>
        <w:ind w:firstLine="708" w:left="5664"/>
        <w:jc w:val="both"/>
      </w:pPr>
      <w:r>
        <w:t>Marija Elez</w:t>
      </w:r>
      <w:r>
        <w:tab/>
      </w:r>
    </w:p>
    <w:p w:rsidRDefault="006670E9" w:rsidP="006670E9" w:rsidR="006670E9">
      <w:pPr>
        <w:ind w:firstLine="708" w:left="4956"/>
        <w:jc w:val="both"/>
      </w:pPr>
      <w:r>
        <w:tab/>
      </w:r>
      <w:r>
        <w:tab/>
      </w:r>
    </w:p>
    <w:p w:rsidRDefault="006670E9" w:rsidP="006670E9" w:rsidR="006670E9">
      <w:pPr>
        <w:ind w:firstLine="708" w:left="4956"/>
        <w:jc w:val="both"/>
      </w:pPr>
      <w:r>
        <w:tab/>
      </w:r>
      <w:r>
        <w:tab/>
      </w:r>
    </w:p>
    <w:p w:rsidRDefault="006670E9" w:rsidP="006670E9" w:rsidR="006670E9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6670E9" w:rsidP="006670E9" w:rsidR="006670E9"/>
    <w:p w:rsidRDefault="006670E9" w:rsidP="006670E9" w:rsidR="006670E9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0E9"/>
    <w:rsid w:val="000C4060"/>
    <w:rsid w:val="006670E9"/>
    <w:rsid w:val="00A72EA9"/>
    <w:rsid w:val="00B87E7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70E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670E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670E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670E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6670E9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0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70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70E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670E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670E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670E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6670E9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0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0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1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St-157/2014-96</izvorni_sadrzaj>
    <derivirana_varijabla naziv="DomainObject.Oznaka_1">St-157/2014-96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St-157/2014</izvorni_sadrzaj>
    <derivirana_varijabla naziv="DomainObject.Predmet.OznakaBroj_1">St-157/2014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BRADARIĆ-ŠUMICA društvo s ograničenom odgovornošću za hotelijerstvo, ugostiteljstvo i turizam u stečaju</izvorni_sadrzaj>
    <derivirana_varijabla naziv="DomainObject.Predmet.ProtustrankaFormated_1">  BRADARIĆ-ŠUMICA društvo s ograničenom odgovornošću za hotelijerstvo, ugostiteljstvo i turizam u stečaju</derivirana_varijabla>
  </DomainObject.Predmet.ProtustrankaFormated>
  <DomainObject.Predmet.ProtustrankaFormatedOIB>
    <izvorni_sadrzaj>  BRADARIĆ-ŠUMICA društvo s ograničenom odgovornošću za hotelijerstvo, ugostiteljstvo i turizam u stečaju, OIB 38390088520</izvorni_sadrzaj>
    <derivirana_varijabla naziv="DomainObject.Predmet.ProtustrankaFormatedOIB_1">  BRADARIĆ-ŠUMICA društvo s ograničenom odgovornošću za hotelijerstvo, ugostiteljstvo i turizam u stečaju, OIB 38390088520</derivirana_varijabla>
  </DomainObject.Predmet.ProtustrankaFormatedOIB>
  <DomainObject.Predmet.ProtustrankaFormatedWithAdress>
    <izvorni_sadrzaj> BRADARIĆ-ŠUMICA društvo s ograničenom odgovornošću za hotelijerstvo, ugostiteljstvo i turizam u stečaju, Put Firula 6, 21000 Split</izvorni_sadrzaj>
    <derivirana_varijabla naziv="DomainObject.Predmet.ProtustrankaFormatedWithAdress_1"> BRADARIĆ-ŠUMICA društvo s ograničenom odgovornošću za hotelijerstvo, ugostiteljstvo i turizam u stečaju, Put Firula 6, 21000 Split</derivirana_varijabla>
  </DomainObject.Predmet.ProtustrankaFormatedWithAdress>
  <DomainObject.Predmet.ProtustrankaFormatedWithAdressOIB>
    <izvorni_sadrzaj> BRADARIĆ-ŠUMICA društvo s ograničenom odgovornošću za hotelijerstvo, ugostiteljstvo i turizam u stečaju, OIB 38390088520, Put Firula 6, 21000 Split</izvorni_sadrzaj>
    <derivirana_varijabla naziv="DomainObject.Predmet.ProtustrankaFormatedWithAdressOIB_1"> BRADARIĆ-ŠUMICA društvo s ograničenom odgovornošću za hotelijerstvo, ugostiteljstvo i turizam u stečaju, OIB 38390088520, Put Firula 6, 21000 Split</derivirana_varijabla>
  </DomainObject.Predmet.ProtustrankaFormatedWithAdressOIB>
  <DomainObject.Predmet.ProtustrankaWithAdress>
    <izvorni_sadrzaj>BRADARIĆ-ŠUMICA društvo s ograničenom odgovornošću za hotelijerstvo, ugostiteljstvo i turizam u stečaju Put Firula 6, 21000 Split</izvorni_sadrzaj>
    <derivirana_varijabla naziv="DomainObject.Predmet.ProtustrankaWithAdress_1">BRADARIĆ-ŠUMICA društvo s ograničenom odgovornošću za hotelijerstvo, ugostiteljstvo i turizam u stečaju Put Firula 6, 21000 Split</derivirana_varijabla>
  </DomainObject.Predmet.ProtustrankaWithAdress>
  <DomainObject.Predmet.ProtustrankaWithAdressOIB>
    <izvorni_sadrzaj>BRADARIĆ-ŠUMICA društvo s ograničenom odgovornošću za hotelijerstvo, ugostiteljstvo i turizam u stečaju, OIB 38390088520, Put Firula 6, 21000 Split</izvorni_sadrzaj>
    <derivirana_varijabla naziv="DomainObject.Predmet.ProtustrankaWithAdressOIB_1">BRADARIĆ-ŠUMICA društvo s ograničenom odgovornošću za hotelijerstvo, ugostiteljstvo i turizam u stečaju, OIB 38390088520, Put Firula 6, 21000 Split</derivirana_varijabla>
  </DomainObject.Predmet.ProtustrankaWithAdressOIB>
  <DomainObject.Predmet.ProtustrankaNazivFormated>
    <izvorni_sadrzaj>BRADARIĆ-ŠUMICA društvo s ograničenom odgovornošću za hotelijerstvo, ugostiteljstvo i turizam u stečaju</izvorni_sadrzaj>
    <derivirana_varijabla naziv="DomainObject.Predmet.ProtustrankaNazivFormated_1">BRADARIĆ-ŠUMICA društvo s ograničenom odgovornošću za hotelijerstvo, ugostiteljstvo i turizam u stečaju</derivirana_varijabla>
  </DomainObject.Predmet.ProtustrankaNazivFormated>
  <DomainObject.Predmet.ProtustrankaNazivFormatedOIB>
    <izvorni_sadrzaj>BRADARIĆ-ŠUMICA društvo s ograničenom odgovornošću za hotelijerstvo, ugostiteljstvo i turizam u stečaju, OIB 38390088520</izvorni_sadrzaj>
    <derivirana_varijabla naziv="DomainObject.Predmet.ProtustrankaNazivFormatedOIB_1">BRADARIĆ-ŠUMICA društvo s ograničenom odgovornošću za hotelijerstvo, ugostiteljstvo i turizam u stečaju, OIB 38390088520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JELAVIĆ -ŠAKO IVICA; Odvjetnik Boro Rajić; ALCA, d.o.o.; ŠPINUT, d.o.o.; VADIS, d.o.o.; P.T.U.U.O. IVICA BABIĆ</izvorni_sadrzaj>
    <derivirana_varijabla naziv="DomainObject.Predmet.StrankaFormated_1">  FINA SPLIT; JELAVIĆ -ŠAKO IVICA; Odvjetnik Boro Rajić; ALCA, d.o.o.; ŠPINUT, d.o.o.; VADIS, d.o.o.; P.T.U.U.O. IVICA BABIĆ</derivirana_varijabla>
  </DomainObject.Predmet.StrankaFormated>
  <DomainObject.Predmet.StrankaFormatedOIB>
    <izvorni_sadrzaj>  FINA SPLIT; JELAVIĆ -ŠAKO IVICA, OIB 26255355420; Odvjetnik Boro Rajić, OIB 81354530135; ALCA, d.o.o., OIB 58353015102; ŠPINUT, d.o.o., OIB 94885207620; VADIS, d.o.o., OIB 56441174666; P.T.U.U.O. IVICA BABIĆ, OIB 76688891305</izvorni_sadrzaj>
    <derivirana_varijabla naziv="DomainObject.Predmet.StrankaFormatedOIB_1">  FINA SPLIT; JELAVIĆ -ŠAKO IVICA, OIB 26255355420; Odvjetnik Boro Rajić, OIB 81354530135; ALCA, d.o.o., OIB 58353015102; ŠPINUT, d.o.o., OIB 94885207620; VADIS, d.o.o., OIB 56441174666; P.T.U.U.O. IVICA BABIĆ, OIB 76688891305</derivirana_varijabla>
  </DomainObject.Predmet.StrankaFormatedOIB>
  <DomainObject.Predmet.StrankaFormatedWithAdress>
    <izvorni_sadrzaj> FINA SPLIT, Mažuranićevo šetalište 24 b, 21000 Split; JELAVIĆ -ŠAKO IVICA, Solinske mladeži 54, 21210 Solin; Odvjetnik Boro Rajić, Hrvatske mornarice 1/J, 21000 Split; ALCA, d.o.o., Koledovčina 2, 10000 Zagreb; ŠPINUT, d.o.o., Domovinskog rata 49, 21000 Split; VADIS, d.o.o., Kopilica 62, 21000 Split; P.T.U.U.O. IVICA BABIĆ, Kopilica 19, 21000 Split</izvorni_sadrzaj>
    <derivirana_varijabla naziv="DomainObject.Predmet.StrankaFormatedWithAdress_1"> FINA SPLIT, Mažuranićevo šetalište 24 b, 21000 Split; JELAVIĆ -ŠAKO IVICA, Solinske mladeži 54, 21210 Solin; Odvjetnik Boro Rajić, Hrvatske mornarice 1/J, 21000 Split; ALCA, d.o.o., Koledovčina 2, 10000 Zagreb; ŠPINUT, d.o.o., Domovinskog rata 49, 21000 Split; VADIS, d.o.o., Kopilica 62, 21000 Split; P.T.U.U.O. IVICA BABIĆ, Kopilica 19, 21000 Split</derivirana_varijabla>
  </DomainObject.Predmet.StrankaFormatedWithAdress>
  <DomainObject.Predmet.StrankaFormatedWithAdressOIB>
    <izvorni_sadrzaj> FINA SPLIT, Mažuranićevo šetalište 24 b, 21000 Split; JELAVIĆ -ŠAKO IVICA, OIB 26255355420, Solinske mladeži 54, 21210 Solin; Odvjetnik Boro Rajić, OIB 81354530135, Hrvatske mornarice 1/J, 21000 Split; ALCA, d.o.o., OIB 58353015102, Koledovčina 2, 10000 Zagreb; ŠPINUT, d.o.o., OIB 94885207620, Domovinskog rata 49, 21000 Split; VADIS, d.o.o., OIB 56441174666, Kopilica 62, 21000 Split; P.T.U.U.O. IVICA BABIĆ, OIB 76688891305, Kopilica 19, 21000 Split</izvorni_sadrzaj>
    <derivirana_varijabla naziv="DomainObject.Predmet.StrankaFormatedWithAdressOIB_1"> FINA SPLIT, Mažuranićevo šetalište 24 b, 21000 Split; JELAVIĆ -ŠAKO IVICA, OIB 26255355420, Solinske mladeži 54, 21210 Solin; Odvjetnik Boro Rajić, OIB 81354530135, Hrvatske mornarice 1/J, 21000 Split; ALCA, d.o.o., OIB 58353015102, Koledovčina 2, 10000 Zagreb; ŠPINUT, d.o.o., OIB 94885207620, Domovinskog rata 49, 21000 Split; VADIS, d.o.o., OIB 56441174666, Kopilica 62, 21000 Split; P.T.U.U.O. IVICA BABIĆ, OIB 76688891305, Kopilica 19, 21000 Split</derivirana_varijabla>
  </DomainObject.Predmet.StrankaFormatedWithAdressOIB>
  <DomainObject.Predmet.StrankaWithAdress>
    <izvorni_sadrzaj>FINA SPLIT Mažuranićevo šetalište 24 b,21000 Split,JELAVIĆ -ŠAKO IVICA Solinske mladeži 54,21210 Solin,Odvjetnik Boro Rajić Hrvatske mornarice 1/J,21000 Split,ALCA, d.o.o. Koledovčina 2,10000 Zagreb,ŠPINUT, d.o.o. Domovinskog rata 49,21000 Split,VADIS, d.o.o. Kopilica 62,21000 Split,P.T.U.U.O. IVICA BABIĆ Kopilica 19,21000 Split</izvorni_sadrzaj>
    <derivirana_varijabla naziv="DomainObject.Predmet.StrankaWithAdress_1">FINA SPLIT Mažuranićevo šetalište 24 b,21000 Split,JELAVIĆ -ŠAKO IVICA Solinske mladeži 54,21210 Solin,Odvjetnik Boro Rajić Hrvatske mornarice 1/J,21000 Split,ALCA, d.o.o. Koledovčina 2,10000 Zagreb,ŠPINUT, d.o.o. Domovinskog rata 49,21000 Split,VADIS, d.o.o. Kopilica 62,21000 Split,P.T.U.U.O. IVICA BABIĆ Kopilica 19,21000 Split</derivirana_varijabla>
  </DomainObject.Predmet.StrankaWithAdress>
  <DomainObject.Predmet.StrankaWithAdressOIB>
    <izvorni_sadrzaj>FINA SPLIT, Mažuranićevo šetalište 24 b,21000 Split,JELAVIĆ -ŠAKO IVICA, OIB 26255355420, Solinske mladeži 54,21210 Solin,Odvjetnik Boro Rajić, OIB 81354530135, Hrvatske mornarice 1/J,21000 Split,ALCA, d.o.o., OIB 58353015102, Koledovčina 2,10000 Zagreb,ŠPINUT, d.o.o., OIB 94885207620, Domovinskog rata 49,21000 Split,VADIS, d.o.o., OIB 56441174666, Kopilica 62,21000 Split,P.T.U.U.O. IVICA BABIĆ, OIB 76688891305, Kopilica 19,21000 Split</izvorni_sadrzaj>
    <derivirana_varijabla naziv="DomainObject.Predmet.StrankaWithAdressOIB_1">FINA SPLIT, Mažuranićevo šetalište 24 b,21000 Split,JELAVIĆ -ŠAKO IVICA, OIB 26255355420, Solinske mladeži 54,21210 Solin,Odvjetnik Boro Rajić, OIB 81354530135, Hrvatske mornarice 1/J,21000 Split,ALCA, d.o.o., OIB 58353015102, Koledovčina 2,10000 Zagreb,ŠPINUT, d.o.o., OIB 94885207620, Domovinskog rata 49,21000 Split,VADIS, d.o.o., OIB 56441174666, Kopilica 62,21000 Split,P.T.U.U.O. IVICA BABIĆ, OIB 76688891305, Kopilica 19,21000 Split</derivirana_varijabla>
  </DomainObject.Predmet.StrankaWithAdressOIB>
  <DomainObject.Predmet.StrankaNazivFormated>
    <izvorni_sadrzaj>FINA SPLIT,JELAVIĆ -ŠAKO IVICA,Odvjetnik Boro Rajić,ALCA, d.o.o.,ŠPINUT, d.o.o.,VADIS, d.o.o.,P.T.U.U.O. IVICA BABIĆ</izvorni_sadrzaj>
    <derivirana_varijabla naziv="DomainObject.Predmet.StrankaNazivFormated_1">FINA SPLIT,JELAVIĆ -ŠAKO IVICA,Odvjetnik Boro Rajić,ALCA, d.o.o.,ŠPINUT, d.o.o.,VADIS, d.o.o.,P.T.U.U.O. IVICA BABIĆ</derivirana_varijabla>
  </DomainObject.Predmet.StrankaNazivFormated>
  <DomainObject.Predmet.StrankaNazivFormatedOIB>
    <izvorni_sadrzaj>FINA SPLIT,JELAVIĆ -ŠAKO IVICA, OIB 26255355420,Odvjetnik Boro Rajić, OIB 81354530135,ALCA, d.o.o., OIB 58353015102,ŠPINUT, d.o.o., OIB 94885207620,VADIS, d.o.o., OIB 56441174666,P.T.U.U.O. IVICA BABIĆ, OIB 76688891305</izvorni_sadrzaj>
    <derivirana_varijabla naziv="DomainObject.Predmet.StrankaNazivFormatedOIB_1">FINA SPLIT,JELAVIĆ -ŠAKO IVICA, OIB 26255355420,Odvjetnik Boro Rajić, OIB 81354530135,ALCA, d.o.o., OIB 58353015102,ŠPINUT, d.o.o., OIB 94885207620,VADIS, d.o.o., OIB 56441174666,P.T.U.U.O. IVICA BABIĆ, OIB 76688891305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trankaListFormated_1">
      <item>FINA SPLIT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trankaListFormated>
  <DomainObject.Predmet.StrankaListFormatedOIB>
    <izvorni_sadrzaj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izvorni_sadrzaj>
    <derivirana_varijabla naziv="DomainObject.Predmet.StrankaListFormatedOIB_1"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derivirana_varijabla>
  </DomainObject.Predmet.StrankaListFormatedOIB>
  <DomainObject.Predmet.StrankaListFormatedWithAdress>
    <izvorni_sadrzaj>
      <item>FINA SPLIT, Mažuranićevo šetalište 24 b, 21000 Split</item>
      <item>JELAVIĆ -ŠAKO IVICA, Solinske mladeži 54, 21210 Solin</item>
      <item>Odvjetnik Boro Rajić, Hrvatske mornarice 1/J, 21000 Split</item>
      <item>ALCA, d.o.o., Koledovčina 2, 10000 Zagreb</item>
      <item>ŠPINUT, d.o.o., Domovinskog rata 49, 21000 Split</item>
      <item>VADIS, d.o.o., Kopilica 62, 21000 Split</item>
      <item>P.T.U.U.O. IVICA BABIĆ, Kopilica 19, 21000 Split</item>
    </izvorni_sadrzaj>
    <derivirana_varijabla naziv="DomainObject.Predmet.StrankaListFormatedWithAdress_1">
      <item>FINA SPLIT, Mažuranićevo šetalište 24 b, 21000 Split</item>
      <item>JELAVIĆ -ŠAKO IVICA, Solinske mladeži 54, 21210 Solin</item>
      <item>Odvjetnik Boro Rajić, Hrvatske mornarice 1/J, 21000 Split</item>
      <item>ALCA, d.o.o., Koledovčina 2, 10000 Zagreb</item>
      <item>ŠPINUT, d.o.o., Domovinskog rata 49, 21000 Split</item>
      <item>VADIS, d.o.o., Kopilica 62, 21000 Split</item>
      <item>P.T.U.U.O. IVICA BABIĆ, Kopilica 19, 21000 Split</item>
    </derivirana_varijabla>
  </DomainObject.Predmet.StrankaListFormatedWithAdress>
  <DomainObject.Predmet.StrankaListFormatedWithAdressOIB>
    <izvorni_sadrzaj>
      <item>FINA SPLIT, Mažuranićevo šetalište 24 b, 21000 Split</item>
      <item>JELAVIĆ -ŠAKO IVICA, OIB 26255355420, Solinske mladeži 54, 21210 Solin</item>
      <item>Odvjetnik Boro Rajić, OIB 81354530135, Hrvatske mornarice 1/J, 21000 Split</item>
      <item>ALCA, d.o.o., OIB 58353015102, Koledovčina 2, 10000 Zagreb</item>
      <item>ŠPINUT, d.o.o., OIB 94885207620, Domovinskog rata 49, 21000 Split</item>
      <item>VADIS, d.o.o., OIB 56441174666, Kopilica 62, 21000 Split</item>
      <item>P.T.U.U.O. IVICA BABIĆ, OIB 76688891305, Kopilica 19, 21000 Split</item>
    </izvorni_sadrzaj>
    <derivirana_varijabla naziv="DomainObject.Predmet.StrankaListFormatedWithAdressOIB_1">
      <item>FINA SPLIT, Mažuranićevo šetalište 24 b, 21000 Split</item>
      <item>JELAVIĆ -ŠAKO IVICA, OIB 26255355420, Solinske mladeži 54, 21210 Solin</item>
      <item>Odvjetnik Boro Rajić, OIB 81354530135, Hrvatske mornarice 1/J, 21000 Split</item>
      <item>ALCA, d.o.o., OIB 58353015102, Koledovčina 2, 10000 Zagreb</item>
      <item>ŠPINUT, d.o.o., OIB 94885207620, Domovinskog rata 49, 21000 Split</item>
      <item>VADIS, d.o.o., OIB 56441174666, Kopilica 62, 21000 Split</item>
      <item>P.T.U.U.O. IVICA BABIĆ, OIB 76688891305, Kopilica 19, 21000 Split</item>
    </derivirana_varijabla>
  </DomainObject.Predmet.StrankaListFormatedWithAdressOIB>
  <DomainObject.Predmet.StrankaListNazivFormated>
    <izvorni_sadrzaj>
      <item>FINA SPLIT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trankaListNazivFormated_1">
      <item>FINA SPLIT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trankaListNazivFormated>
  <DomainObject.Predmet.StrankaListNazivFormatedOIB>
    <izvorni_sadrzaj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izvorni_sadrzaj>
    <derivirana_varijabla naziv="DomainObject.Predmet.StrankaListNazivFormatedOIB_1"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derivirana_varijabla>
  </DomainObject.Predmet.StrankaListNazivFormatedOIB>
  <DomainObject.Predmet.ProtuStrankaListFormated>
    <izvorni_sadrzaj>
      <item>BRADARIĆ-ŠUMICA društvo s ograničenom odgovornošću za hotelijerstvo, ugostiteljstvo i turizam u stečaju</item>
    </izvorni_sadrzaj>
    <derivirana_varijabla naziv="DomainObject.Predmet.ProtuStrankaListFormated_1">
      <item>BRADARIĆ-ŠUMICA društvo s ograničenom odgovornošću za hotelijerstvo, ugostiteljstvo i turizam u stečaju</item>
    </derivirana_varijabla>
  </DomainObject.Predmet.ProtuStrankaListFormated>
  <DomainObject.Predmet.ProtuStrankaListFormatedOIB>
    <izvorni_sadrzaj>
      <item>BRADARIĆ-ŠUMICA društvo s ograničenom odgovornošću za hotelijerstvo, ugostiteljstvo i turizam u stečaju, OIB 38390088520</item>
    </izvorni_sadrzaj>
    <derivirana_varijabla naziv="DomainObject.Predmet.ProtuStrankaListFormatedOIB_1">
      <item>BRADARIĆ-ŠUMICA društvo s ograničenom odgovornošću za hotelijerstvo, ugostiteljstvo i turizam u stečaju, OIB 38390088520</item>
    </derivirana_varijabla>
  </DomainObject.Predmet.ProtuStrankaListFormatedOIB>
  <DomainObject.Predmet.ProtuStrankaListFormatedWithAdress>
    <izvorni_sadrzaj>
      <item>BRADARIĆ-ŠUMICA društvo s ograničenom odgovornošću za hotelijerstvo, ugostiteljstvo i turizam u stečaju, Put Firula 6, 21000 Split</item>
    </izvorni_sadrzaj>
    <derivirana_varijabla naziv="DomainObject.Predmet.ProtuStrankaListFormatedWithAdress_1">
      <item>BRADARIĆ-ŠUMICA društvo s ograničenom odgovornošću za hotelijerstvo, ugostiteljstvo i turizam u stečaju, Put Firula 6, 21000 Split</item>
    </derivirana_varijabla>
  </DomainObject.Predmet.ProtuStrankaListFormatedWithAdress>
  <DomainObject.Predmet.ProtuStrankaListFormatedWithAdressOIB>
    <izvorni_sadrzaj>
      <item>BRADARIĆ-ŠUMICA društvo s ograničenom odgovornošću za hotelijerstvo, ugostiteljstvo i turizam u stečaju, OIB 38390088520, Put Firula 6, 21000 Split</item>
    </izvorni_sadrzaj>
    <derivirana_varijabla naziv="DomainObject.Predmet.ProtuStrankaListFormatedWithAdressOIB_1">
      <item>BRADARIĆ-ŠUMICA društvo s ograničenom odgovornošću za hotelijerstvo, ugostiteljstvo i turizam u stečaju, OIB 38390088520, Put Firula 6, 21000 Split</item>
    </derivirana_varijabla>
  </DomainObject.Predmet.ProtuStrankaListFormatedWithAdressOIB>
  <DomainObject.Predmet.ProtuStrankaListNazivFormated>
    <izvorni_sadrzaj>
      <item>BRADARIĆ-ŠUMICA društvo s ograničenom odgovornošću za hotelijerstvo, ugostiteljstvo i turizam u stečaju</item>
    </izvorni_sadrzaj>
    <derivirana_varijabla naziv="DomainObject.Predmet.ProtuStrankaListNazivFormated_1">
      <item>BRADARIĆ-ŠUMICA društvo s ograničenom odgovornošću za hotelijerstvo, ugostiteljstvo i turizam u stečaju</item>
    </derivirana_varijabla>
  </DomainObject.Predmet.ProtuStrankaListNazivFormated>
  <DomainObject.Predmet.ProtuStrankaListNazivFormatedOIB>
    <izvorni_sadrzaj>
      <item>BRADARIĆ-ŠUMICA društvo s ograničenom odgovornošću za hotelijerstvo, ugostiteljstvo i turizam u stečaju, OIB 38390088520</item>
    </izvorni_sadrzaj>
    <derivirana_varijabla naziv="DomainObject.Predmet.ProtuStrankaListNazivFormatedOIB_1">
      <item>BRADARIĆ-ŠUMICA društvo s ograničenom odgovornošću za hotelijerstvo, ugostiteljstvo i turizam u stečaju, OIB 38390088520</item>
    </derivirana_varijabla>
  </DomainObject.Predmet.ProtuStrankaListNazivFormatedOIB>
  <DomainObject.Predmet.OstaliListFormated>
    <izvorni_sadrzaj>
      <item>Prelević Dean</item>
    </izvorni_sadrzaj>
    <derivirana_varijabla naziv="DomainObject.Predmet.OstaliListFormated_1">
      <item>Prelević Dean</item>
    </derivirana_varijabla>
  </DomainObject.Predmet.OstaliListFormated>
  <DomainObject.Predmet.OstaliListFormatedOIB>
    <izvorni_sadrzaj>
      <item>Prelević Dean, OIB 10098946497</item>
    </izvorni_sadrzaj>
    <derivirana_varijabla naziv="DomainObject.Predmet.OstaliListFormatedOIB_1">
      <item>Prelević Dean, OIB 10098946497</item>
    </derivirana_varijabla>
  </DomainObject.Predmet.OstaliListFormatedOIB>
  <DomainObject.Predmet.OstaliListFormatedWithAdress>
    <izvorni_sadrzaj>
      <item>Prelević Dean, Požeška 8, 21000 Split</item>
    </izvorni_sadrzaj>
    <derivirana_varijabla naziv="DomainObject.Predmet.OstaliListFormatedWithAdress_1">
      <item>Prelević Dean, Požeška 8, 21000 Split</item>
    </derivirana_varijabla>
  </DomainObject.Predmet.OstaliListFormatedWithAdress>
  <DomainObject.Predmet.OstaliListFormatedWithAdressOIB>
    <izvorni_sadrzaj>
      <item>Prelević Dean, OIB 10098946497, Požeška 8, 21000 Split</item>
    </izvorni_sadrzaj>
    <derivirana_varijabla naziv="DomainObject.Predmet.OstaliListFormatedWithAdressOIB_1">
      <item>Prelević Dean, OIB 10098946497, Požeška 8, 21000 Split</item>
    </derivirana_varijabla>
  </DomainObject.Predmet.OstaliListFormatedWithAdressOIB>
  <DomainObject.Predmet.OstaliListNazivFormated>
    <izvorni_sadrzaj>
      <item>Prelević Dean</item>
    </izvorni_sadrzaj>
    <derivirana_varijabla naziv="DomainObject.Predmet.OstaliListNazivFormated_1">
      <item>Prelević Dean</item>
    </derivirana_varijabla>
  </DomainObject.Predmet.OstaliListNazivFormated>
  <DomainObject.Predmet.OstaliListNazivFormatedOIB>
    <izvorni_sadrzaj>
      <item>Prelević Dean, OIB 10098946497</item>
    </izvorni_sadrzaj>
    <derivirana_varijabla naziv="DomainObject.Predmet.OstaliListNazivFormatedOIB_1">
      <item>Prelević Dean,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St-157/2014-96</izvorni_sadrzaj>
    <derivirana_varijabla naziv="DomainObject.PoslovniBrojDokumenta_1">St-157/2014-96</derivirana_varijabla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BRADARIĆ-ŠUMICA društvo s ograničenom odgovornošću za hotelijerstvo, ugostiteljstvo i turizam u stečaju</izvorni_sadrzaj>
    <derivirana_varijabla naziv="DomainObject.Predmet.ProtustrankaIDrugi_1">BRADARIĆ-ŠUMICA društvo s ograničenom odgovornošću za hotelijerstvo, ugostiteljstvo i turizam u stečaju</derivirana_varijabla>
  </DomainObject.Predmet.ProtustrankaIDrugi>
  <DomainObject.Predmet.StrankaIDrugiAdressOIB>
    <izvorni_sadrzaj>FINA SPLIT, Mažuranićevo šetalište 24 b, 21000 Split i dr.</izvorni_sadrzaj>
    <derivirana_varijabla naziv="DomainObject.Predmet.StrankaIDrugiAdressOIB_1">FINA SPLIT, Mažuranićevo šetalište 24 b, 21000 Split i dr.</derivirana_varijabla>
  </DomainObject.Predmet.StrankaIDrugiAdressOIB>
  <DomainObject.Predmet.ProtustrankaIDrugiAdressOIB>
    <izvorni_sadrzaj>BRADARIĆ-ŠUMICA društvo s ograničenom odgovornošću za hotelijerstvo, ugostiteljstvo i turizam u stečaju, OIB 38390088520, Put Firula 6, 21000 Split</izvorni_sadrzaj>
    <derivirana_varijabla naziv="DomainObject.Predmet.ProtustrankaIDrugiAdressOIB_1">BRADARIĆ-ŠUMICA društvo s ograničenom odgovornošću za hotelijerstvo, ugostiteljstvo i turizam u stečaju, OIB 38390088520,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BRADARIĆ-ŠUMICA društvo s ograničenom odgovornošću za hotelijerstvo, ugostiteljstvo i turizam u stečaju</item>
      <item>Prelević Dean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udioniciListNaziv_1">
      <item>FINA SPLIT</item>
      <item>BRADARIĆ-ŠUMICA društvo s ograničenom odgovornošću za hotelijerstvo, ugostiteljstvo i turizam u stečaju</item>
      <item>Prelević Dean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udioniciListNaziv>
  <DomainObject.Predmet.SudioniciListAdressOIB>
    <izvorni_sadrzaj>
      <item>FINA SPLIT, Mažuranićevo šetalište 24 b,21000 Split</item>
      <item>BRADARIĆ-ŠUMICA društvo s ograničenom odgovornošću za hotelijerstvo, ugostiteljstvo i turizam u stečaju, OIB 38390088520, Put Firula 6,21000 Split</item>
      <item>Prelević Dean, OIB 10098946497, Požeška 8,21000 Split</item>
      <item>JELAVIĆ -ŠAKO IVICA, OIB 26255355420, Solinske mladeži 54,21210 Solin</item>
      <item>Odvjetnik Boro Rajić, OIB 81354530135, Hrvatske mornarice 1/J,21000 Split</item>
      <item>ALCA, d.o.o., OIB 58353015102, Koledovčina 2,10000 Zagreb</item>
      <item>ŠPINUT, d.o.o., OIB 94885207620, Domovinskog rata 49,21000 Split</item>
      <item>VADIS, d.o.o., OIB 56441174666, Kopilica 62,21000 Split</item>
      <item>P.T.U.U.O. IVICA BABIĆ, OIB 76688891305, Kopilica 19,21000 Split</item>
    </izvorni_sadrzaj>
    <derivirana_varijabla naziv="DomainObject.Predmet.SudioniciListAdressOIB_1">
      <item>FINA SPLIT, Mažuranićevo šetalište 24 b,21000 Split</item>
      <item>BRADARIĆ-ŠUMICA društvo s ograničenom odgovornošću za hotelijerstvo, ugostiteljstvo i turizam u stečaju, OIB 38390088520, Put Firula 6,21000 Split</item>
      <item>Prelević Dean, OIB 10098946497, Požeška 8,21000 Split</item>
      <item>JELAVIĆ -ŠAKO IVICA, OIB 26255355420, Solinske mladeži 54,21210 Solin</item>
      <item>Odvjetnik Boro Rajić, OIB 81354530135, Hrvatske mornarice 1/J,21000 Split</item>
      <item>ALCA, d.o.o., OIB 58353015102, Koledovčina 2,10000 Zagreb</item>
      <item>ŠPINUT, d.o.o., OIB 94885207620, Domovinskog rata 49,21000 Split</item>
      <item>VADIS, d.o.o., OIB 56441174666, Kopilica 62,21000 Split</item>
      <item>P.T.U.U.O. IVICA BABIĆ, OIB 76688891305, Kopilica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38390088520</item>
      <item>, OIB 10098946497</item>
      <item>, OIB 26255355420</item>
      <item>, OIB 81354530135</item>
      <item>, OIB 58353015102</item>
      <item>, OIB 94885207620</item>
      <item>, OIB 56441174666</item>
      <item>, OIB 76688891305</item>
    </izvorni_sadrzaj>
    <derivirana_varijabla naziv="DomainObject.Predmet.SudioniciListNazivOIB_1">
      <item>, OIB null</item>
      <item>, OIB 38390088520</item>
      <item>, OIB 10098946497</item>
      <item>, OIB 26255355420</item>
      <item>, OIB 81354530135</item>
      <item>, OIB 58353015102</item>
      <item>, OIB 94885207620</item>
      <item>, OIB 56441174666</item>
      <item>, OIB 76688891305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2016.</izvorni_sadrzaj>
    <derivirana_varijabla naziv="DomainObject.Predmet.DatumZadnjeOdrzaneSudskeRadnje_1">12. travnja 2016.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St-157/2014-93</izvorni_sadrzaj>
    <derivirana_varijabla naziv="DomainObject.PredzadnjaOdlukaIzPredmeta.Oznaka_1">St-157/2014-93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842</properties:Characters>
  <properties:Lines>37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1.St-157/2014-96</vt:lpstr>
      <vt:lpstr/>
      <vt:lpstr>REPUBLIKA HRVATSKA	</vt:lpstr>
      <vt:lpstr/>
      <vt:lpstr>REPUBLIKA HRVATSKA</vt:lpstr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2019-02-14T11:18:00Z</dcterms:created>
  <dc:creator>Velimir Vuković</dc:creator>
  <cp:lastModifiedBy>Velimir Vuković</cp:lastModifiedBy>
  <cp:lastPrinted>2019-02-14T11:26:00Z</cp:lastPrinted>
  <dcterms:modified xmlns:xsi="http://www.w3.org/2001/XMLSchema-instance" xsi:type="dcterms:W3CDTF">2019-02-14T11:27:00Z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St-157/2014-96 / Odluka - Oglas - sazivanje skupštine vjerovnika (1.st-157-14 skupština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