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e91dd" w14:paraId="6be91dd" w:rsidRDefault="00DD28B1" w:rsidP="00910611" w:rsidR="00DD28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28B1" w:rsidP="00910611" w:rsidR="00DD28B1">
      <w:r>
        <w:rPr>
          <w:rFonts w:eastAsia="MS Mincho"/>
        </w:rPr>
        <w:t>REPUBLIKA HRVATSKA</w:t>
      </w:r>
    </w:p>
    <w:p w:rsidRDefault="00DD28B1" w:rsidP="00910611" w:rsidR="00DD28B1">
      <w:r>
        <w:rPr>
          <w:rFonts w:eastAsia="MS Mincho"/>
        </w:rPr>
        <w:t>TRGOVAČKI SUD U RIJECI</w:t>
      </w:r>
    </w:p>
    <w:p w:rsidRDefault="00DD28B1" w:rsidR="00DD28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D28B1" w:rsidP="00F33405" w:rsidR="00DD28B1">
      <w:pPr>
        <w:pStyle w:val="Naslov1"/>
        <w:rPr>
          <w:b w:val="false"/>
          <w:sz w:val="24"/>
          <w:szCs w:val="24"/>
        </w:rPr>
      </w:pPr>
    </w:p>
    <w:p w:rsidRDefault="00DD28B1" w:rsidP="00F33405" w:rsidR="00DD28B1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687047">
      <w:pPr>
        <w:pStyle w:val="Naslov1"/>
        <w:rPr>
          <w:b w:val="false"/>
          <w:sz w:val="24"/>
          <w:szCs w:val="24"/>
        </w:rPr>
      </w:pPr>
      <w:r w:rsidRPr="00687047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687047">
      <w:pPr>
        <w:pStyle w:val="Naslov1"/>
        <w:rPr>
          <w:b w:val="false"/>
          <w:sz w:val="24"/>
          <w:szCs w:val="24"/>
        </w:rPr>
      </w:pPr>
      <w:r w:rsidRPr="00687047">
        <w:rPr>
          <w:b w:val="false"/>
          <w:sz w:val="24"/>
          <w:szCs w:val="24"/>
        </w:rPr>
        <w:t>R</w:t>
      </w:r>
      <w:r w:rsidR="000C7249" w:rsidRPr="00687047">
        <w:rPr>
          <w:b w:val="false"/>
          <w:sz w:val="24"/>
          <w:szCs w:val="24"/>
        </w:rPr>
        <w:t xml:space="preserve"> </w:t>
      </w:r>
      <w:r w:rsidRPr="00687047">
        <w:rPr>
          <w:b w:val="false"/>
          <w:sz w:val="24"/>
          <w:szCs w:val="24"/>
        </w:rPr>
        <w:t>J</w:t>
      </w:r>
      <w:r w:rsidR="000C7249" w:rsidRPr="00687047">
        <w:rPr>
          <w:b w:val="false"/>
          <w:sz w:val="24"/>
          <w:szCs w:val="24"/>
        </w:rPr>
        <w:t xml:space="preserve"> </w:t>
      </w:r>
      <w:r w:rsidRPr="00687047">
        <w:rPr>
          <w:b w:val="false"/>
          <w:sz w:val="24"/>
          <w:szCs w:val="24"/>
        </w:rPr>
        <w:t>E</w:t>
      </w:r>
      <w:r w:rsidR="000C7249" w:rsidRPr="00687047">
        <w:rPr>
          <w:b w:val="false"/>
          <w:sz w:val="24"/>
          <w:szCs w:val="24"/>
        </w:rPr>
        <w:t xml:space="preserve"> </w:t>
      </w:r>
      <w:r w:rsidRPr="00687047">
        <w:rPr>
          <w:b w:val="false"/>
          <w:sz w:val="24"/>
          <w:szCs w:val="24"/>
        </w:rPr>
        <w:t>Š</w:t>
      </w:r>
      <w:r w:rsidR="000C7249" w:rsidRPr="00687047">
        <w:rPr>
          <w:b w:val="false"/>
          <w:sz w:val="24"/>
          <w:szCs w:val="24"/>
        </w:rPr>
        <w:t xml:space="preserve"> </w:t>
      </w:r>
      <w:r w:rsidRPr="00687047">
        <w:rPr>
          <w:b w:val="false"/>
          <w:sz w:val="24"/>
          <w:szCs w:val="24"/>
        </w:rPr>
        <w:t>E</w:t>
      </w:r>
      <w:r w:rsidR="000C7249" w:rsidRPr="00687047">
        <w:rPr>
          <w:b w:val="false"/>
          <w:sz w:val="24"/>
          <w:szCs w:val="24"/>
        </w:rPr>
        <w:t xml:space="preserve"> </w:t>
      </w:r>
      <w:r w:rsidRPr="00687047">
        <w:rPr>
          <w:b w:val="false"/>
          <w:sz w:val="24"/>
          <w:szCs w:val="24"/>
        </w:rPr>
        <w:t>N</w:t>
      </w:r>
      <w:r w:rsidR="000C7249" w:rsidRPr="00687047">
        <w:rPr>
          <w:b w:val="false"/>
          <w:sz w:val="24"/>
          <w:szCs w:val="24"/>
        </w:rPr>
        <w:t xml:space="preserve"> </w:t>
      </w:r>
      <w:r w:rsidRPr="00687047">
        <w:rPr>
          <w:b w:val="false"/>
          <w:sz w:val="24"/>
          <w:szCs w:val="24"/>
        </w:rPr>
        <w:t>J</w:t>
      </w:r>
      <w:r w:rsidR="000C7249" w:rsidRPr="00687047">
        <w:rPr>
          <w:b w:val="false"/>
          <w:sz w:val="24"/>
          <w:szCs w:val="24"/>
        </w:rPr>
        <w:t xml:space="preserve"> </w:t>
      </w:r>
      <w:r w:rsidRPr="00687047">
        <w:rPr>
          <w:b w:val="false"/>
          <w:sz w:val="24"/>
          <w:szCs w:val="24"/>
        </w:rPr>
        <w:t>E</w:t>
      </w:r>
    </w:p>
    <w:p w:rsidRDefault="00F33405" w:rsidP="00F33405" w:rsidR="00F33405" w:rsidRPr="00687047"/>
    <w:p w:rsidRDefault="00F33405" w:rsidP="0024217C" w:rsidR="00687047" w:rsidRPr="00687047">
      <w:pPr>
        <w:jc w:val="both"/>
      </w:pPr>
      <w:r w:rsidRPr="00687047">
        <w:t xml:space="preserve">Trgovački sud u Rijeci, po stečajnom sucu Veri Jelenović, </w:t>
      </w:r>
      <w:r w:rsidR="00382FE8" w:rsidRPr="00687047">
        <w:t xml:space="preserve">u </w:t>
      </w:r>
      <w:r w:rsidR="0091489C" w:rsidRPr="00687047">
        <w:t xml:space="preserve">stečajnom postupku nad dužnikom </w:t>
      </w:r>
      <w:r w:rsidR="00687047" w:rsidRPr="00687047">
        <w:rPr>
          <w:bCs/>
        </w:rPr>
        <w:t>ALIMDAR</w:t>
      </w:r>
      <w:r w:rsidR="00687047" w:rsidRPr="00687047">
        <w:t xml:space="preserve"> jednostavno društvo s ograničenom odgovornošću za trgovinu i usluge u stečaju Rijeka, Vjenceslava Novaka 7, OIB: 96406516469, MBS: 040355724</w:t>
      </w:r>
      <w:r w:rsidR="0091489C" w:rsidRPr="00687047">
        <w:t>,</w:t>
      </w:r>
      <w:r w:rsidR="005D1F3F" w:rsidRPr="00687047">
        <w:rPr>
          <w:bCs/>
        </w:rPr>
        <w:t xml:space="preserve"> </w:t>
      </w:r>
      <w:r w:rsidRPr="00687047">
        <w:t>na</w:t>
      </w:r>
      <w:r w:rsidR="006C3491" w:rsidRPr="00687047">
        <w:t>kon</w:t>
      </w:r>
      <w:r w:rsidRPr="00687047">
        <w:t xml:space="preserve"> ispitno</w:t>
      </w:r>
      <w:r w:rsidR="006C3491" w:rsidRPr="00687047">
        <w:t>g</w:t>
      </w:r>
      <w:r w:rsidRPr="00687047">
        <w:t xml:space="preserve"> ročišt</w:t>
      </w:r>
      <w:r w:rsidR="006C3491" w:rsidRPr="00687047">
        <w:t>a</w:t>
      </w:r>
      <w:r w:rsidRPr="00687047">
        <w:t xml:space="preserve"> održano</w:t>
      </w:r>
      <w:r w:rsidR="006C3491" w:rsidRPr="00687047">
        <w:t>g</w:t>
      </w:r>
      <w:r w:rsidRPr="00687047">
        <w:t xml:space="preserve"> dana </w:t>
      </w:r>
      <w:r w:rsidR="00687047" w:rsidRPr="00687047">
        <w:t xml:space="preserve">8. ožujka </w:t>
      </w:r>
      <w:r w:rsidR="00085B8C" w:rsidRPr="00687047">
        <w:t>201</w:t>
      </w:r>
      <w:r w:rsidR="00687047" w:rsidRPr="00687047">
        <w:t>8</w:t>
      </w:r>
      <w:r w:rsidR="0091489C" w:rsidRPr="00687047">
        <w:t>.</w:t>
      </w:r>
      <w:r w:rsidR="00687047" w:rsidRPr="00687047">
        <w:t>, dana 15. ožujka 2018.</w:t>
      </w:r>
    </w:p>
    <w:p w:rsidRDefault="0091489C" w:rsidP="0024217C" w:rsidR="0024217C" w:rsidRPr="00687047">
      <w:pPr>
        <w:jc w:val="both"/>
      </w:pPr>
      <w:r w:rsidRPr="00687047">
        <w:t xml:space="preserve"> </w:t>
      </w:r>
    </w:p>
    <w:p w:rsidRDefault="00F33405" w:rsidP="00F33405" w:rsidR="00F33405" w:rsidRPr="00687047">
      <w:pPr>
        <w:jc w:val="center"/>
      </w:pPr>
      <w:r w:rsidRPr="00687047">
        <w:t>r i j e š i o  j e</w:t>
      </w:r>
    </w:p>
    <w:p w:rsidRDefault="00F33405" w:rsidP="00F33405" w:rsidR="00F33405" w:rsidRPr="00687047">
      <w:pPr>
        <w:jc w:val="center"/>
      </w:pPr>
    </w:p>
    <w:p w:rsidRDefault="00F33405" w:rsidP="00F33405" w:rsidR="00F33405" w:rsidRPr="00687047">
      <w:pPr>
        <w:jc w:val="both"/>
      </w:pPr>
      <w:r w:rsidRPr="00687047">
        <w:tab/>
      </w:r>
      <w:r w:rsidRPr="00687047">
        <w:tab/>
        <w:t>Utvrđene su tražbine sljedećih vjerovnika viših isplatnih redova:</w:t>
      </w:r>
    </w:p>
    <w:p w:rsidRDefault="006E3696" w:rsidP="006E3696" w:rsidR="006E3696" w:rsidRPr="00687047">
      <w:pPr>
        <w:rPr>
          <w:bCs/>
        </w:rPr>
      </w:pPr>
      <w:r w:rsidRPr="00687047">
        <w:rPr>
          <w:bCs/>
        </w:rPr>
        <w:t>prvi viši isplatni red</w:t>
      </w:r>
    </w:p>
    <w:p w:rsidRDefault="00687047" w:rsidP="006E3696" w:rsidR="006E3696" w:rsidRPr="00687047">
      <w:pPr>
        <w:numPr>
          <w:ilvl w:val="0"/>
          <w:numId w:val="1"/>
        </w:numPr>
        <w:rPr>
          <w:bCs/>
        </w:rPr>
      </w:pPr>
      <w:r w:rsidRPr="00687047">
        <w:t>Republika Hrvatska, OIB: 52634238587</w:t>
      </w:r>
      <w:r w:rsidR="002507D5" w:rsidRPr="00687047">
        <w:t xml:space="preserve">             </w:t>
      </w:r>
      <w:r w:rsidR="006B60AD" w:rsidRPr="00687047">
        <w:t xml:space="preserve">  </w:t>
      </w:r>
      <w:r w:rsidR="002507D5" w:rsidRPr="00687047">
        <w:t xml:space="preserve">    </w:t>
      </w:r>
      <w:r w:rsidR="006E3696" w:rsidRPr="00687047">
        <w:t xml:space="preserve">       </w:t>
      </w:r>
      <w:r w:rsidR="00DD28B1">
        <w:t xml:space="preserve">                               </w:t>
      </w:r>
      <w:r w:rsidRPr="00687047">
        <w:t xml:space="preserve">16.896,30 </w:t>
      </w:r>
      <w:r w:rsidR="0091489C" w:rsidRPr="00687047">
        <w:t>kn</w:t>
      </w:r>
    </w:p>
    <w:p w:rsidRDefault="006040F6" w:rsidP="00F33405" w:rsidR="006040F6" w:rsidRPr="00687047">
      <w:pPr>
        <w:rPr>
          <w:bCs/>
        </w:rPr>
      </w:pPr>
    </w:p>
    <w:p w:rsidRDefault="00F33405" w:rsidP="00F33405" w:rsidR="00F33405" w:rsidRPr="00687047">
      <w:pPr>
        <w:rPr>
          <w:bCs/>
        </w:rPr>
      </w:pPr>
      <w:r w:rsidRPr="00687047">
        <w:rPr>
          <w:bCs/>
        </w:rPr>
        <w:t>drugi viši isplatni red</w:t>
      </w:r>
    </w:p>
    <w:p w:rsidRDefault="00687047" w:rsidP="00687047" w:rsidR="004C0FF1" w:rsidRPr="00687047">
      <w:pPr>
        <w:numPr>
          <w:ilvl w:val="0"/>
          <w:numId w:val="2"/>
        </w:numPr>
        <w:jc w:val="both"/>
        <w:rPr>
          <w:bCs/>
        </w:rPr>
      </w:pPr>
      <w:r w:rsidRPr="00687047">
        <w:rPr>
          <w:bCs/>
        </w:rPr>
        <w:t>Sveučilište u Rijeci STUD</w:t>
      </w:r>
      <w:r w:rsidRPr="00687047">
        <w:t>ENTSKI CENTAR RIJEKA Rijeka, Radmile Matejčić 5, OIB: 87500773013</w:t>
      </w:r>
      <w:r>
        <w:t xml:space="preserve">                                                                  </w:t>
      </w:r>
      <w:r w:rsidR="002507D5" w:rsidRPr="00687047">
        <w:t xml:space="preserve">        </w:t>
      </w:r>
      <w:r w:rsidR="00AE1B00" w:rsidRPr="00687047">
        <w:t xml:space="preserve">          </w:t>
      </w:r>
      <w:r w:rsidR="00C237F1" w:rsidRPr="00687047">
        <w:t xml:space="preserve"> </w:t>
      </w:r>
      <w:r w:rsidRPr="00687047">
        <w:t xml:space="preserve">13.635,45 </w:t>
      </w:r>
      <w:r w:rsidR="00C237F1" w:rsidRPr="00687047">
        <w:t>kn</w:t>
      </w:r>
      <w:r w:rsidR="005D1F3F" w:rsidRPr="00687047">
        <w:rPr>
          <w:bCs/>
        </w:rPr>
        <w:t xml:space="preserve"> </w:t>
      </w:r>
    </w:p>
    <w:p w:rsidRDefault="00687047" w:rsidP="00687047" w:rsidR="00687047">
      <w:pPr>
        <w:pStyle w:val="Odlomakpopisa"/>
        <w:numPr>
          <w:ilvl w:val="0"/>
          <w:numId w:val="2"/>
        </w:numPr>
      </w:pPr>
      <w:r w:rsidRPr="00687047">
        <w:rPr>
          <w:bCs/>
        </w:rPr>
        <w:t xml:space="preserve">Financijska agencija </w:t>
      </w:r>
      <w:r w:rsidRPr="00687047">
        <w:t>Zagreb, Ulica grada Vukovara 70, OIB: 85821130368</w:t>
      </w:r>
      <w:r w:rsidR="006B60AD" w:rsidRPr="00687047">
        <w:t xml:space="preserve"> </w:t>
      </w:r>
    </w:p>
    <w:p w:rsidRDefault="006B60AD" w:rsidP="00687047" w:rsidR="00F33405" w:rsidRPr="00687047">
      <w:pPr>
        <w:pStyle w:val="Odlomakpopisa"/>
        <w:ind w:left="480"/>
        <w:jc w:val="right"/>
      </w:pPr>
      <w:r w:rsidRPr="00687047">
        <w:t xml:space="preserve">                  </w:t>
      </w:r>
      <w:r w:rsidR="002507D5" w:rsidRPr="00687047">
        <w:t xml:space="preserve">               </w:t>
      </w:r>
      <w:r w:rsidR="003503FE" w:rsidRPr="00687047">
        <w:t xml:space="preserve"> </w:t>
      </w:r>
      <w:r w:rsidR="00687047" w:rsidRPr="00687047">
        <w:t xml:space="preserve">841,59 </w:t>
      </w:r>
      <w:r w:rsidR="00F33405" w:rsidRPr="00687047">
        <w:t>kn</w:t>
      </w:r>
    </w:p>
    <w:p w:rsidRDefault="00687047" w:rsidP="00687047" w:rsidR="00E030EC" w:rsidRPr="00687047">
      <w:r>
        <w:t xml:space="preserve">  3. </w:t>
      </w:r>
      <w:r w:rsidRPr="00687047">
        <w:t>Republika Hrvatska, OIB: 52634238587</w:t>
      </w:r>
      <w:r w:rsidR="006B60AD" w:rsidRPr="00687047">
        <w:t xml:space="preserve">           </w:t>
      </w:r>
      <w:r>
        <w:t xml:space="preserve">                                                  </w:t>
      </w:r>
      <w:r w:rsidR="006B60AD" w:rsidRPr="00687047">
        <w:t xml:space="preserve">  </w:t>
      </w:r>
      <w:r w:rsidR="00E030EC" w:rsidRPr="00687047">
        <w:t xml:space="preserve"> </w:t>
      </w:r>
      <w:r w:rsidRPr="00687047">
        <w:t xml:space="preserve">393,67 </w:t>
      </w:r>
      <w:r w:rsidR="00E030EC" w:rsidRPr="00687047">
        <w:t>kn</w:t>
      </w:r>
    </w:p>
    <w:p w:rsidRDefault="00E030EC" w:rsidP="00E030EC" w:rsidR="00687047">
      <w:r w:rsidRPr="00687047">
        <w:t xml:space="preserve">  4. </w:t>
      </w:r>
      <w:r w:rsidR="00687047" w:rsidRPr="00687047">
        <w:rPr>
          <w:bCs/>
        </w:rPr>
        <w:t>BAS BRAVAR</w:t>
      </w:r>
      <w:r w:rsidR="00687047" w:rsidRPr="00687047">
        <w:t xml:space="preserve">SKA RADIONA društvo s ograničenom odgovornošću za proizvodnju, </w:t>
      </w:r>
    </w:p>
    <w:p w:rsidRDefault="00687047" w:rsidP="00E030EC" w:rsidR="00E030EC" w:rsidRPr="00687047">
      <w:r>
        <w:t xml:space="preserve">      </w:t>
      </w:r>
      <w:r w:rsidRPr="00687047">
        <w:t>pružanje usluga i trgovinu Rijeka, Turkovo 61, OIB: 53959110484</w:t>
      </w:r>
      <w:r w:rsidR="002507D5" w:rsidRPr="00687047">
        <w:t xml:space="preserve">        </w:t>
      </w:r>
      <w:r>
        <w:t xml:space="preserve">      </w:t>
      </w:r>
      <w:r w:rsidR="00583442" w:rsidRPr="00687047">
        <w:t xml:space="preserve"> </w:t>
      </w:r>
      <w:r w:rsidR="00E030EC" w:rsidRPr="00687047">
        <w:t xml:space="preserve">  </w:t>
      </w:r>
      <w:r w:rsidRPr="00687047">
        <w:t xml:space="preserve">45.113,37 </w:t>
      </w:r>
      <w:r w:rsidR="00E030EC" w:rsidRPr="00687047">
        <w:t>kn</w:t>
      </w:r>
    </w:p>
    <w:p w:rsidRDefault="0091489C" w:rsidP="00687047" w:rsidR="00687047">
      <w:r w:rsidRPr="00687047">
        <w:t xml:space="preserve">  5. </w:t>
      </w:r>
      <w:r w:rsidR="00687047" w:rsidRPr="00687047">
        <w:rPr>
          <w:bCs/>
        </w:rPr>
        <w:t>Stečajna masa iza HOT</w:t>
      </w:r>
      <w:r w:rsidR="00687047" w:rsidRPr="00687047">
        <w:t xml:space="preserve">MEYER društvo s ograničenom odgovornošću za trgovinu i </w:t>
      </w:r>
    </w:p>
    <w:p w:rsidRDefault="00687047" w:rsidP="00687047" w:rsidR="0091489C" w:rsidRPr="00687047">
      <w:r>
        <w:t xml:space="preserve">      </w:t>
      </w:r>
      <w:r w:rsidRPr="00687047">
        <w:t>proizvodnju u stečaju  Rijeka, Prvog maja 3, OIB: 20221386103</w:t>
      </w:r>
      <w:r w:rsidR="006B60AD" w:rsidRPr="00687047">
        <w:t xml:space="preserve">            </w:t>
      </w:r>
      <w:r>
        <w:t xml:space="preserve">   </w:t>
      </w:r>
      <w:r w:rsidR="0091489C" w:rsidRPr="00687047">
        <w:t xml:space="preserve">    </w:t>
      </w:r>
      <w:r w:rsidR="00DD28B1">
        <w:t xml:space="preserve"> </w:t>
      </w:r>
      <w:r w:rsidRPr="00687047">
        <w:t xml:space="preserve">75.604,90 </w:t>
      </w:r>
      <w:r w:rsidR="0091489C" w:rsidRPr="00687047">
        <w:t>kn</w:t>
      </w:r>
    </w:p>
    <w:p w:rsidRDefault="0091489C" w:rsidP="00687047" w:rsidR="00687047">
      <w:r w:rsidRPr="00687047">
        <w:t xml:space="preserve">  6. </w:t>
      </w:r>
      <w:r w:rsidR="00687047" w:rsidRPr="00687047">
        <w:rPr>
          <w:bCs/>
        </w:rPr>
        <w:t>ŽUFIĆ</w:t>
      </w:r>
      <w:r w:rsidR="00687047" w:rsidRPr="00687047">
        <w:t xml:space="preserve"> društvo s ograničenom odgovornošću za poljoprivredu, građevinarstvo i trgovinu </w:t>
      </w:r>
    </w:p>
    <w:p w:rsidRDefault="00687047" w:rsidP="00687047" w:rsidR="0091489C" w:rsidRPr="00687047">
      <w:r>
        <w:t xml:space="preserve">      </w:t>
      </w:r>
      <w:r w:rsidRPr="00687047">
        <w:t>u stečaju Pazin, Narodnog doma 3/2, OIB: 23990014750</w:t>
      </w:r>
      <w:r w:rsidR="0091489C" w:rsidRPr="00687047">
        <w:t xml:space="preserve">       </w:t>
      </w:r>
      <w:r w:rsidR="002507D5" w:rsidRPr="00687047">
        <w:t xml:space="preserve">  </w:t>
      </w:r>
      <w:r>
        <w:t xml:space="preserve">               </w:t>
      </w:r>
      <w:r w:rsidR="002507D5" w:rsidRPr="00687047">
        <w:t xml:space="preserve">      </w:t>
      </w:r>
      <w:r w:rsidR="0091489C" w:rsidRPr="00687047">
        <w:t xml:space="preserve"> </w:t>
      </w:r>
      <w:r w:rsidRPr="00687047">
        <w:t xml:space="preserve">463.537,50 </w:t>
      </w:r>
      <w:r w:rsidR="0091489C" w:rsidRPr="00687047">
        <w:t>kn</w:t>
      </w:r>
    </w:p>
    <w:p w:rsidRDefault="00583442" w:rsidP="00583442" w:rsidR="00583442" w:rsidRPr="00687047">
      <w:pPr>
        <w:jc w:val="both"/>
      </w:pPr>
    </w:p>
    <w:p w:rsidRDefault="00F33405" w:rsidP="00F33405" w:rsidR="00F33405" w:rsidRPr="00687047">
      <w:pPr>
        <w:pStyle w:val="Naslov2"/>
        <w:jc w:val="center"/>
        <w:rPr>
          <w:b w:val="false"/>
          <w:bCs w:val="false"/>
          <w:szCs w:val="24"/>
        </w:rPr>
      </w:pPr>
      <w:r w:rsidRPr="00687047">
        <w:rPr>
          <w:b w:val="false"/>
          <w:bCs w:val="false"/>
          <w:szCs w:val="24"/>
        </w:rPr>
        <w:t>Obrazloženje</w:t>
      </w:r>
    </w:p>
    <w:p w:rsidRDefault="00F33405" w:rsidP="00F33405" w:rsidR="00F33405" w:rsidRPr="00687047">
      <w:pPr>
        <w:jc w:val="both"/>
      </w:pPr>
      <w:r w:rsidRPr="00687047">
        <w:tab/>
      </w:r>
      <w:r w:rsidRPr="00687047">
        <w:tab/>
        <w:t xml:space="preserve">Na ispitnom ročištu održanom dana </w:t>
      </w:r>
      <w:r w:rsidR="00687047">
        <w:t>8. ožujka 2018</w:t>
      </w:r>
      <w:r w:rsidR="004C0FF1" w:rsidRPr="00687047">
        <w:t>.</w:t>
      </w:r>
      <w:r w:rsidRPr="00687047">
        <w:t xml:space="preserve"> ispitane su sve prijavljene tražbine prijavljene prema svojim iznosima i redu.</w:t>
      </w:r>
    </w:p>
    <w:p w:rsidRDefault="00F33405" w:rsidP="00F33405" w:rsidR="00F33405" w:rsidRPr="00687047">
      <w:pPr>
        <w:jc w:val="both"/>
      </w:pPr>
      <w:r w:rsidRPr="00687047">
        <w:tab/>
      </w:r>
      <w:r w:rsidRPr="00687047">
        <w:tab/>
      </w:r>
      <w:r w:rsidR="0091489C" w:rsidRPr="00687047">
        <w:t>Sud</w:t>
      </w:r>
      <w:r w:rsidRPr="00687047">
        <w:t xml:space="preserve"> je </w:t>
      </w:r>
      <w:r w:rsidR="005C6105" w:rsidRPr="00687047">
        <w:t>na temelju</w:t>
      </w:r>
      <w:r w:rsidRPr="00687047">
        <w:t xml:space="preserve"> članka </w:t>
      </w:r>
      <w:r w:rsidR="0091489C" w:rsidRPr="00687047">
        <w:t>264</w:t>
      </w:r>
      <w:r w:rsidRPr="00687047">
        <w:t xml:space="preserve">. </w:t>
      </w:r>
      <w:r w:rsidR="008E57E2" w:rsidRPr="00687047">
        <w:t xml:space="preserve">Stečajnog zakona </w:t>
      </w:r>
      <w:r w:rsidR="008E57E2" w:rsidRPr="00687047">
        <w:rPr>
          <w:bCs/>
        </w:rPr>
        <w:t xml:space="preserve">(objavljen u NN </w:t>
      </w:r>
      <w:r w:rsidR="0091489C" w:rsidRPr="00687047">
        <w:rPr>
          <w:bCs/>
        </w:rPr>
        <w:t>71/15</w:t>
      </w:r>
      <w:r w:rsidR="00687047">
        <w:rPr>
          <w:bCs/>
        </w:rPr>
        <w:t>, 104/17</w:t>
      </w:r>
      <w:r w:rsidR="008E57E2" w:rsidRPr="00687047">
        <w:rPr>
          <w:bCs/>
        </w:rPr>
        <w:t>)</w:t>
      </w:r>
      <w:r w:rsidRPr="00687047">
        <w:t xml:space="preserve">  sastavio ta</w:t>
      </w:r>
      <w:r w:rsidR="0091489C" w:rsidRPr="00687047">
        <w:t xml:space="preserve">blicu ispitanih tražbina u koju je za svaku prijavljenu tražbinu uneseno u kojoj je mjeri tražbina utvrđena </w:t>
      </w:r>
      <w:r w:rsidRPr="00687047">
        <w:t xml:space="preserve">prema svom iznosu i svom redu, odnosno </w:t>
      </w:r>
      <w:r w:rsidR="0091489C" w:rsidRPr="00687047">
        <w:t>tko je tražbinu osporio</w:t>
      </w:r>
      <w:r w:rsidRPr="00687047">
        <w:t>.</w:t>
      </w:r>
    </w:p>
    <w:p w:rsidRDefault="00F33405" w:rsidP="00F33405" w:rsidR="00F33405" w:rsidRPr="00687047">
      <w:pPr>
        <w:jc w:val="both"/>
      </w:pPr>
      <w:r w:rsidRPr="00687047">
        <w:t xml:space="preserve">                     Tražbine označene u</w:t>
      </w:r>
      <w:r w:rsidR="005C6105" w:rsidRPr="00687047">
        <w:t xml:space="preserve"> </w:t>
      </w:r>
      <w:r w:rsidR="00687047">
        <w:t>izreci</w:t>
      </w:r>
      <w:r w:rsidRPr="00687047">
        <w:t xml:space="preserve"> ovog rješenja </w:t>
      </w:r>
      <w:r w:rsidR="005C6105" w:rsidRPr="00687047">
        <w:t xml:space="preserve">se na </w:t>
      </w:r>
      <w:r w:rsidRPr="00687047">
        <w:t>temelj</w:t>
      </w:r>
      <w:r w:rsidR="005C6105" w:rsidRPr="00687047">
        <w:t>u</w:t>
      </w:r>
      <w:r w:rsidRPr="00687047">
        <w:t xml:space="preserve"> članka </w:t>
      </w:r>
      <w:r w:rsidR="0091489C" w:rsidRPr="00687047">
        <w:t>265</w:t>
      </w:r>
      <w:r w:rsidRPr="00687047">
        <w:t xml:space="preserve">. </w:t>
      </w:r>
      <w:r w:rsidR="008E57E2" w:rsidRPr="00687047">
        <w:t xml:space="preserve">Stečajnog zakona </w:t>
      </w:r>
      <w:r w:rsidR="008E57E2" w:rsidRPr="00687047">
        <w:rPr>
          <w:bCs/>
        </w:rPr>
        <w:t xml:space="preserve">(objavljen u NN </w:t>
      </w:r>
      <w:r w:rsidR="0091489C" w:rsidRPr="00687047">
        <w:rPr>
          <w:bCs/>
        </w:rPr>
        <w:t>71/15</w:t>
      </w:r>
      <w:r w:rsidR="00687047">
        <w:rPr>
          <w:bCs/>
        </w:rPr>
        <w:t>, 104/17</w:t>
      </w:r>
      <w:r w:rsidR="008E57E2" w:rsidRPr="00687047">
        <w:rPr>
          <w:bCs/>
        </w:rPr>
        <w:t>)</w:t>
      </w:r>
      <w:r w:rsidRPr="00687047">
        <w:t xml:space="preserve"> smatraju utvrđenim, budući da ih nije osporio stečajni upravitelj niti koji od stečajnih vjerovnika.</w:t>
      </w:r>
    </w:p>
    <w:p w:rsidRDefault="00DD28B1" w:rsidP="00F33405" w:rsidR="00DD28B1">
      <w:pPr>
        <w:jc w:val="center"/>
      </w:pPr>
    </w:p>
    <w:p w:rsidRDefault="009B2BD6" w:rsidP="00F33405" w:rsidR="00F33405" w:rsidRPr="00687047">
      <w:pPr>
        <w:jc w:val="center"/>
      </w:pPr>
      <w:r w:rsidRPr="00687047">
        <w:t>Rijeka</w:t>
      </w:r>
      <w:r w:rsidR="00F33405" w:rsidRPr="00687047">
        <w:t>,</w:t>
      </w:r>
      <w:r w:rsidR="004D5C4D" w:rsidRPr="00687047">
        <w:t xml:space="preserve"> </w:t>
      </w:r>
      <w:r w:rsidR="00687047" w:rsidRPr="00687047">
        <w:t xml:space="preserve">15. ožujka </w:t>
      </w:r>
      <w:r w:rsidR="002F3DAF" w:rsidRPr="00687047">
        <w:t>201</w:t>
      </w:r>
      <w:r w:rsidR="00687047">
        <w:t>8</w:t>
      </w:r>
      <w:r w:rsidR="00F33405" w:rsidRPr="00687047">
        <w:t xml:space="preserve">. </w:t>
      </w:r>
    </w:p>
    <w:p w:rsidRDefault="009B2BD6" w:rsidP="00F33405" w:rsidR="009B2BD6" w:rsidRPr="00687047">
      <w:pPr>
        <w:jc w:val="center"/>
      </w:pPr>
    </w:p>
    <w:p w:rsidRDefault="002507D5" w:rsidP="0095015C" w:rsidR="002507D5" w:rsidRPr="00687047">
      <w:pPr>
        <w:jc w:val="both"/>
      </w:pPr>
      <w:r w:rsidRPr="00687047">
        <w:tab/>
      </w:r>
      <w:r w:rsidRPr="00687047">
        <w:tab/>
      </w:r>
      <w:r w:rsidRPr="00687047">
        <w:tab/>
      </w:r>
      <w:r w:rsidRPr="00687047">
        <w:tab/>
      </w:r>
      <w:r w:rsidRPr="00687047">
        <w:tab/>
      </w:r>
      <w:r w:rsidRPr="00687047">
        <w:tab/>
      </w:r>
      <w:r w:rsidRPr="00687047">
        <w:tab/>
        <w:t xml:space="preserve">                Sudac</w:t>
      </w:r>
    </w:p>
    <w:p w:rsidRDefault="002507D5" w:rsidP="0095015C" w:rsidR="002507D5" w:rsidRPr="00687047">
      <w:pPr>
        <w:jc w:val="both"/>
      </w:pPr>
      <w:r w:rsidRPr="00687047">
        <w:tab/>
      </w:r>
      <w:r w:rsidRPr="00687047">
        <w:tab/>
      </w:r>
      <w:r w:rsidRPr="00687047">
        <w:tab/>
      </w:r>
      <w:r w:rsidRPr="00687047">
        <w:tab/>
      </w:r>
      <w:r w:rsidRPr="00687047">
        <w:tab/>
      </w:r>
      <w:r w:rsidRPr="00687047">
        <w:tab/>
      </w:r>
      <w:r w:rsidRPr="00687047">
        <w:tab/>
        <w:t xml:space="preserve">          Vera Jelenović</w:t>
      </w:r>
    </w:p>
    <w:p w:rsidRDefault="009B2BD6" w:rsidP="00F33405" w:rsidR="009B2BD6" w:rsidRPr="00687047">
      <w:pPr>
        <w:jc w:val="center"/>
      </w:pPr>
    </w:p>
    <w:p w:rsidRDefault="00F33405" w:rsidP="00F33405" w:rsidR="00F33405" w:rsidRPr="00687047">
      <w:pPr>
        <w:jc w:val="both"/>
      </w:pPr>
      <w:r w:rsidRPr="00687047">
        <w:t>UPUTA O PRAVNOM LIJEKU:</w:t>
      </w:r>
    </w:p>
    <w:p w:rsidRDefault="00F33405" w:rsidP="00852B17" w:rsidR="00852B17" w:rsidRPr="00687047">
      <w:pPr>
        <w:jc w:val="both"/>
      </w:pPr>
      <w:r w:rsidRPr="00687047">
        <w:tab/>
        <w:t>Protiv  ovog  rješenja pravo na žalbu ima stečajni upravitelj i svaki vjerovnik u dijelu koji se tiče njegove prijavljene tražbine i tražbine  koju je osporio (</w:t>
      </w:r>
      <w:r w:rsidR="0072227A" w:rsidRPr="00687047">
        <w:t xml:space="preserve">članak 11. i </w:t>
      </w:r>
      <w:r w:rsidRPr="00687047">
        <w:t xml:space="preserve">177. stavak 4. i 5. Stečajnog zakona). Rok za žalbu iznosi 8 dana od dana dostave rješenja. </w:t>
      </w:r>
      <w:r w:rsidR="00AE1B00" w:rsidRPr="00687047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687047">
        <w:t xml:space="preserve">Žalba se podnosi ovom sudu u tri primjerka, a o žalbi odlučuje Visoki trgovački sud  Republike  Hrvatske. </w:t>
      </w:r>
      <w:r w:rsidR="00852B17" w:rsidRPr="00687047">
        <w:t>Žalba ne utječe na rok ostavljen strankama da pokrenu parnicu.</w:t>
      </w:r>
    </w:p>
    <w:p w:rsidRDefault="002F3DAF" w:rsidP="00852B17" w:rsidR="002F3DAF" w:rsidRPr="00687047">
      <w:pPr>
        <w:jc w:val="both"/>
      </w:pPr>
      <w:r w:rsidRPr="00687047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687047">
        <w:t xml:space="preserve"> (čl. 267. st. 1. Stečajnog zakona)</w:t>
      </w:r>
      <w:r w:rsidRPr="00687047">
        <w:t>.</w:t>
      </w:r>
      <w:r w:rsidR="00121F52" w:rsidRPr="00687047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R="002F3DAF" w:rsidRPr="0068704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5811" w:rsidR="00E65811">
      <w:r>
        <w:separator/>
      </w:r>
    </w:p>
  </w:endnote>
  <w:endnote w:id="0" w:type="continuationSeparator">
    <w:p w:rsidRDefault="00E65811" w:rsidR="00E65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15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5811" w:rsidR="00E65811">
      <w:r>
        <w:separator/>
      </w:r>
    </w:p>
  </w:footnote>
  <w:footnote w:id="0" w:type="continuationSeparator">
    <w:p w:rsidRDefault="00E65811" w:rsidR="00E658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853DDF">
      <w:rPr>
        <w:bCs/>
      </w:rPr>
      <w:t>1</w:t>
    </w:r>
    <w:r w:rsidR="00687047">
      <w:rPr>
        <w:bCs/>
      </w:rPr>
      <w:t>575</w:t>
    </w:r>
    <w:r>
      <w:rPr>
        <w:bCs/>
      </w:rPr>
      <w:t>/2016</w:t>
    </w:r>
    <w:r w:rsidR="00DD28B1">
      <w:rPr>
        <w:bCs/>
      </w:rPr>
      <w:t>-36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35151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047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358B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8B1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811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D28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28B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1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1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1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1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D28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28B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5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1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1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1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1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1575</izvorni_sadrzaj>
    <derivirana_varijabla naziv="DomainObject.Predmet.Broj_1">1575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St-1575/2016</izvorni_sadrzaj>
    <derivirana_varijabla naziv="DomainObject.Predmet.OznakaBroj_1">St-1575/2016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ALIMDAR j.d.o.o.</izvorni_sadrzaj>
    <derivirana_varijabla naziv="DomainObject.Predmet.ProtustrankaFormated_1">  ALIMDAR j.d.o.o.</derivirana_varijabla>
  </DomainObject.Predmet.ProtustrankaFormated>
  <DomainObject.Predmet.ProtustrankaFormatedOIB>
    <izvorni_sadrzaj>  ALIMDAR j.d.o.o., OIB 96406516469</izvorni_sadrzaj>
    <derivirana_varijabla naziv="DomainObject.Predmet.ProtustrankaFormatedOIB_1">  ALIMDAR j.d.o.o., OIB 96406516469</derivirana_varijabla>
  </DomainObject.Predmet.ProtustrankaFormatedOIB>
  <DomainObject.Predmet.ProtustrankaFormatedWithAdress>
    <izvorni_sadrzaj> ALIMDAR j.d.o.o., Vjenceslava Novaka 7, 51000 Rijeka</izvorni_sadrzaj>
    <derivirana_varijabla naziv="DomainObject.Predmet.ProtustrankaFormatedWithAdress_1"> ALIMDAR j.d.o.o., Vjenceslava Novaka 7, 51000 Rijeka</derivirana_varijabla>
  </DomainObject.Predmet.ProtustrankaFormatedWithAdress>
  <DomainObject.Predmet.ProtustrankaFormatedWithAdressOIB>
    <izvorni_sadrzaj> ALIMDAR j.d.o.o., OIB 96406516469, Vjenceslava Novaka 7, 51000 Rijeka</izvorni_sadrzaj>
    <derivirana_varijabla naziv="DomainObject.Predmet.ProtustrankaFormatedWithAdressOIB_1"> ALIMDAR j.d.o.o., OIB 96406516469, Vjenceslava Novaka 7, 51000 Rijeka</derivirana_varijabla>
  </DomainObject.Predmet.ProtustrankaFormatedWithAdressOIB>
  <DomainObject.Predmet.ProtustrankaWithAdress>
    <izvorni_sadrzaj>ALIMDAR j.d.o.o. Vjenceslava Novaka 7, 51000 Rijeka</izvorni_sadrzaj>
    <derivirana_varijabla naziv="DomainObject.Predmet.ProtustrankaWithAdress_1">ALIMDAR j.d.o.o. Vjenceslava Novaka 7, 51000 Rijeka</derivirana_varijabla>
  </DomainObject.Predmet.ProtustrankaWithAdress>
  <DomainObject.Predmet.ProtustrankaWithAdressOIB>
    <izvorni_sadrzaj>ALIMDAR j.d.o.o., OIB 96406516469, Vjenceslava Novaka 7, 51000 Rijeka</izvorni_sadrzaj>
    <derivirana_varijabla naziv="DomainObject.Predmet.ProtustrankaWithAdressOIB_1">ALIMDAR j.d.o.o., OIB 96406516469, Vjenceslava Novaka 7, 51000 Rijeka</derivirana_varijabla>
  </DomainObject.Predmet.ProtustrankaWithAdressOIB>
  <DomainObject.Predmet.ProtustrankaNazivFormated>
    <izvorni_sadrzaj>ALIMDAR j.d.o.o.</izvorni_sadrzaj>
    <derivirana_varijabla naziv="DomainObject.Predmet.ProtustrankaNazivFormated_1">ALIMDAR j.d.o.o.</derivirana_varijabla>
  </DomainObject.Predmet.ProtustrankaNazivFormated>
  <DomainObject.Predmet.ProtustrankaNazivFormatedOIB>
    <izvorni_sadrzaj>ALIMDAR j.d.o.o., OIB 96406516469</izvorni_sadrzaj>
    <derivirana_varijabla naziv="DomainObject.Predmet.ProtustrankaNazivFormatedOIB_1">ALIMDAR j.d.o.o., OIB 96406516469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ALIMDAR j.d.o.o.</item>
    </izvorni_sadrzaj>
    <derivirana_varijabla naziv="DomainObject.Predmet.ProtuStrankaListFormated_1">
      <item>ALIMDAR j.d.o.o.</item>
    </derivirana_varijabla>
  </DomainObject.Predmet.ProtuStrankaListFormated>
  <DomainObject.Predmet.ProtuStrankaListFormatedOIB>
    <izvorni_sadrzaj>
      <item>ALIMDAR j.d.o.o., OIB 96406516469</item>
    </izvorni_sadrzaj>
    <derivirana_varijabla naziv="DomainObject.Predmet.ProtuStrankaListFormatedOIB_1">
      <item>ALIMDAR j.d.o.o., OIB 96406516469</item>
    </derivirana_varijabla>
  </DomainObject.Predmet.ProtuStrankaListFormatedOIB>
  <DomainObject.Predmet.ProtuStrankaListFormatedWithAdress>
    <izvorni_sadrzaj>
      <item>ALIMDAR j.d.o.o., Vjenceslava Novaka 7, 51000 Rijeka</item>
    </izvorni_sadrzaj>
    <derivirana_varijabla naziv="DomainObject.Predmet.ProtuStrankaListFormatedWithAdress_1">
      <item>ALIMDAR j.d.o.o., Vjenceslava Novaka 7, 51000 Rijeka</item>
    </derivirana_varijabla>
  </DomainObject.Predmet.ProtuStrankaListFormatedWithAdress>
  <DomainObject.Predmet.ProtuStrankaListFormatedWithAdressOIB>
    <izvorni_sadrzaj>
      <item>ALIMDAR j.d.o.o., OIB 96406516469, Vjenceslava Novaka 7, 51000 Rijeka</item>
    </izvorni_sadrzaj>
    <derivirana_varijabla naziv="DomainObject.Predmet.ProtuStrankaListFormatedWithAdressOIB_1">
      <item>ALIMDAR j.d.o.o., OIB 96406516469, Vjenceslava Novaka 7, 51000 Rijeka</item>
    </derivirana_varijabla>
  </DomainObject.Predmet.ProtuStrankaListFormatedWithAdressOIB>
  <DomainObject.Predmet.ProtuStrankaListNazivFormated>
    <izvorni_sadrzaj>
      <item>ALIMDAR j.d.o.o.</item>
    </izvorni_sadrzaj>
    <derivirana_varijabla naziv="DomainObject.Predmet.ProtuStrankaListNazivFormated_1">
      <item>ALIMDAR j.d.o.o.</item>
    </derivirana_varijabla>
  </DomainObject.Predmet.ProtuStrankaListNazivFormated>
  <DomainObject.Predmet.ProtuStrankaListNazivFormatedOIB>
    <izvorni_sadrzaj>
      <item>ALIMDAR j.d.o.o., OIB 96406516469</item>
    </izvorni_sadrzaj>
    <derivirana_varijabla naziv="DomainObject.Predmet.ProtuStrankaListNazivFormatedOIB_1">
      <item>ALIMDAR j.d.o.o., OIB 96406516469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ALIMDAR j.d.o.o.</izvorni_sadrzaj>
    <derivirana_varijabla naziv="DomainObject.Predmet.ProtustrankaIDrugi_1">ALIMDAR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ALIMDAR j.d.o.o., OIB 96406516469, Vjenceslava Novaka 7, 51000 Rijeka</izvorni_sadrzaj>
    <derivirana_varijabla naziv="DomainObject.Predmet.ProtustrankaIDrugiAdressOIB_1">ALIMDAR j.d.o.o., OIB 96406516469, Vjenceslava Novaka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ALIMDAR j.d.o.o.</item>
    </izvorni_sadrzaj>
    <derivirana_varijabla naziv="DomainObject.Predmet.SudioniciListNaziv_1">
      <item>FINA  Rijeka</item>
      <item>ALIMDAR j.d.o.o.</item>
    </derivirana_varijabla>
  </DomainObject.Predmet.SudioniciListNaziv>
  <DomainObject.Predmet.SudioniciListAdressOIB>
    <izvorni_sadrzaj>
      <item>FINA  Rijeka, OIB 85821130368, Frana Kurelca 8,51000 Rijeka</item>
      <item>ALIMDAR j.d.o.o., OIB 96406516469, Vjenceslava Novaka 7,51000 Rijeka</item>
    </izvorni_sadrzaj>
    <derivirana_varijabla naziv="DomainObject.Predmet.SudioniciListAdressOIB_1">
      <item>FINA  Rijeka, OIB 85821130368, Frana Kurelca 8,51000 Rijeka</item>
      <item>ALIMDAR j.d.o.o., OIB 96406516469, Vjenceslava Novaka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96406516469</item>
    </izvorni_sadrzaj>
    <derivirana_varijabla naziv="DomainObject.Predmet.SudioniciListNazivOIB_1">
      <item>, OIB 85821130368</item>
      <item>, OIB 96406516469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496</properties:Words>
  <properties:Characters>2601</properties:Characters>
  <properties:Lines>63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2018-03-15T07:39:00Z</dcterms:created>
  <dc:creator>korlevicd</dc:creator>
  <cp:lastModifiedBy>Danijela Fumić</cp:lastModifiedBy>
  <cp:lastPrinted>2008-07-01T08:24:00Z</cp:lastPrinted>
  <dcterms:modified xmlns:xsi="http://www.w3.org/2001/XMLSchema-instance" xsi:type="dcterms:W3CDTF">2018-03-15T07:39:00Z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utvrđene i osporene tražbine (1575 16 priznato osporeno novi.docx)</vt:lpwstr>
  </prop:property>
  <prop:property name="CC_coloring" pid="5" fmtid="{D5CDD505-2E9C-101B-9397-08002B2CF9AE}">
    <vt:bool>false</vt:bool>
  </prop:property>
</prop:Properties>
</file>