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91c6" w14:paraId="5da91c6" w:rsidRDefault="00F325EF" w:rsidP="00F325EF" w:rsidR="00F325EF" w:rsidRPr="002D2F1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25EF" w:rsidP="00F325EF" w:rsidR="00F325EF" w:rsidRPr="002D2F1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D2F1E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325EF" w:rsidP="00F325EF" w:rsidR="00F325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D2F1E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325EF" w:rsidP="00F325EF" w:rsidR="00F325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25EF" w:rsidP="00F325EF" w:rsidR="00F325EF" w:rsidRPr="002D2F1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325EF" w:rsidP="00F325EF" w:rsidR="00F325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325EF" w:rsidP="00F325EF" w:rsidR="00F325EF" w:rsidRPr="005D578C">
      <w:pPr>
        <w:jc w:val="center"/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CVIJET d. o. o. Poreč, Mateo Benussi Cio 10, OIB 48182992624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040117202,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D2F1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CVIJET d. o. o. Poreč, Mateo Benussi Cio 10, OIB 48182992624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040117202,</w:t>
      </w:r>
      <w:r w:rsidRPr="005D578C">
        <w:rPr>
          <w:rFonts w:cs="Times New Roman" w:eastAsia="Times New Roman"/>
          <w:szCs w:val="24"/>
        </w:rPr>
        <w:t xml:space="preserve"> s danom </w:t>
      </w:r>
      <w:r w:rsidR="002D2F1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325EF" w:rsidP="00F325EF" w:rsidR="00F325EF">
      <w:pPr>
        <w:rPr>
          <w:rFonts w:cs="Times New Roman" w:eastAsia="Times New Roman"/>
          <w:szCs w:val="20"/>
        </w:rPr>
      </w:pPr>
    </w:p>
    <w:p w:rsidRDefault="00F325EF" w:rsidP="00F325EF" w:rsidR="00F325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CVIJET d. o. o. Poreč, Mateo Benussi Cio 10, OIB 48182992624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040117202.</w:t>
      </w:r>
    </w:p>
    <w:p w:rsidRDefault="00F325EF" w:rsidP="00F325EF" w:rsidR="00F325EF">
      <w:pPr>
        <w:ind w:firstLine="709"/>
        <w:rPr>
          <w:rFonts w:cs="Times New Roman" w:eastAsia="Times New Roman"/>
          <w:szCs w:val="24"/>
        </w:rPr>
      </w:pPr>
    </w:p>
    <w:p w:rsidRDefault="00F325EF" w:rsidP="00F325EF" w:rsidR="00F325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CVIJET d. o. o. Poreč, Mateo Benussi Cio 10, OIB 48182992624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040117202.</w:t>
      </w:r>
    </w:p>
    <w:p w:rsidRDefault="00F325EF" w:rsidP="00F325EF" w:rsidR="00F325EF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325EF" w:rsidP="00F325EF" w:rsidR="00F325EF">
      <w:pPr>
        <w:ind w:firstLine="708"/>
        <w:rPr>
          <w:rFonts w:cs="Times New Roman" w:eastAsia="Times New Roman"/>
          <w:szCs w:val="24"/>
        </w:rPr>
      </w:pPr>
    </w:p>
    <w:p w:rsidRDefault="00F325EF" w:rsidP="00F325EF" w:rsidR="00F325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CVIJET d. o. o. 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325EF" w:rsidP="00F325EF" w:rsidR="00F325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D2F1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325EF" w:rsidP="00F325EF" w:rsidR="00F325EF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325EF" w:rsidP="00F325EF" w:rsidR="00F325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F325EF" w:rsidP="00F325EF" w:rsidR="00F325EF">
      <w:pPr>
        <w:jc w:val="left"/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left"/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325EF" w:rsidP="00F325EF" w:rsidR="00F325E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325EF" w:rsidP="00F325EF" w:rsidR="00F325EF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rPr>
          <w:rFonts w:cs="Times New Roman" w:eastAsia="Times New Roman"/>
          <w:szCs w:val="24"/>
        </w:rPr>
      </w:pPr>
    </w:p>
    <w:p w:rsidRDefault="00F325EF" w:rsidP="00F325EF" w:rsidR="00F325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CVIJET d. o. o. Poreč, Mateo Benussi Cio 10,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Gianbattista Vagheggi, R. Italija, Arcugnano, Via S. Bernardino 78, </w:t>
      </w:r>
    </w:p>
    <w:p w:rsidRDefault="00F325EF" w:rsidP="00F325EF" w:rsidR="00F325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325EF" w:rsidP="00F325EF" w:rsidR="00F325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F325EF" w:rsidP="00F325EF" w:rsidR="00F325E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325EF" w:rsidP="00F325EF" w:rsidR="00F325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F325EF" w:rsidP="00F325EF" w:rsidR="00F325EF"/>
    <w:p w:rsidRDefault="00B74B53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5EF" w:rsidP="00F325EF" w:rsidR="00F325EF">
      <w:r>
        <w:separator/>
      </w:r>
    </w:p>
  </w:endnote>
  <w:endnote w:id="0" w:type="continuationSeparator">
    <w:p w:rsidRDefault="00F325EF" w:rsidP="00F325EF" w:rsidR="00F3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5EF" w:rsidP="00F325EF" w:rsidR="00F325EF">
      <w:r>
        <w:separator/>
      </w:r>
    </w:p>
  </w:footnote>
  <w:footnote w:id="0" w:type="continuationSeparator">
    <w:p w:rsidRDefault="00F325EF" w:rsidP="00F325EF" w:rsidR="00F32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5EF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4B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5EF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E0"/>
    <w:rsid w:val="002D2F1E"/>
    <w:rsid w:val="0043534B"/>
    <w:rsid w:val="004F332E"/>
    <w:rsid w:val="0075528E"/>
    <w:rsid w:val="0079403F"/>
    <w:rsid w:val="00923660"/>
    <w:rsid w:val="009C7AE0"/>
    <w:rsid w:val="00B74B53"/>
    <w:rsid w:val="00F3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5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5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25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5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5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5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5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B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4B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4B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4B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5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5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25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5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5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5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5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B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4B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4B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4B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 d.o.o. POREČ</izvorni_sadrzaj>
    <derivirana_varijabla naziv="DomainObject.Predmet.ProtustrankaFormated_1">  CVIJET d.o.o. POREČ</derivirana_varijabla>
  </DomainObject.Predmet.ProtustrankaFormated>
  <DomainObject.Predmet.ProtustrankaFormatedOIB>
    <izvorni_sadrzaj>  CVIJET d.o.o. POREČ, OIB 48182992624</izvorni_sadrzaj>
    <derivirana_varijabla naziv="DomainObject.Predmet.ProtustrankaFormatedOIB_1">  CVIJET d.o.o. POREČ, OIB 48182992624</derivirana_varijabla>
  </DomainObject.Predmet.ProtustrankaFormatedOIB>
  <DomainObject.Predmet.ProtustrankaFormatedWithAdress>
    <izvorni_sadrzaj> CVIJET d.o.o. POREČ, Mateo Benussi Cio 10, 52440 Poreč</izvorni_sadrzaj>
    <derivirana_varijabla naziv="DomainObject.Predmet.ProtustrankaFormatedWithAdress_1"> CVIJET d.o.o. POREČ, Mateo Benussi Cio 10, 52440 Poreč</derivirana_varijabla>
  </DomainObject.Predmet.ProtustrankaFormatedWithAdress>
  <DomainObject.Predmet.ProtustrankaFormatedWithAdressOIB>
    <izvorni_sadrzaj> CVIJET d.o.o. POREČ, OIB 48182992624, Mateo Benussi Cio 10, 52440 Poreč</izvorni_sadrzaj>
    <derivirana_varijabla naziv="DomainObject.Predmet.ProtustrankaFormatedWithAdressOIB_1"> CVIJET d.o.o. POREČ, OIB 48182992624, Mateo Benussi Cio 10, 52440 Poreč</derivirana_varijabla>
  </DomainObject.Predmet.ProtustrankaFormatedWithAdressOIB>
  <DomainObject.Predmet.ProtustrankaWithAdress>
    <izvorni_sadrzaj>CVIJET d.o.o. POREČ Mateo Benussi Cio 10, 52440 Poreč</izvorni_sadrzaj>
    <derivirana_varijabla naziv="DomainObject.Predmet.ProtustrankaWithAdress_1">CVIJET d.o.o. POREČ Mateo Benussi Cio 10, 52440 Poreč</derivirana_varijabla>
  </DomainObject.Predmet.ProtustrankaWithAdress>
  <DomainObject.Predmet.ProtustrankaWithAdressOIB>
    <izvorni_sadrzaj>CVIJET d.o.o. POREČ, OIB 48182992624, Mateo Benussi Cio 10, 52440 Poreč</izvorni_sadrzaj>
    <derivirana_varijabla naziv="DomainObject.Predmet.ProtustrankaWithAdressOIB_1">CVIJET d.o.o. POREČ, OIB 48182992624, Mateo Benussi Cio 10, 52440 Poreč</derivirana_varijabla>
  </DomainObject.Predmet.ProtustrankaWithAdressOIB>
  <DomainObject.Predmet.ProtustrankaNazivFormated>
    <izvorni_sadrzaj>CVIJET d.o.o. POREČ</izvorni_sadrzaj>
    <derivirana_varijabla naziv="DomainObject.Predmet.ProtustrankaNazivFormated_1">CVIJET d.o.o. POREČ</derivirana_varijabla>
  </DomainObject.Predmet.ProtustrankaNazivFormated>
  <DomainObject.Predmet.ProtustrankaNazivFormatedOIB>
    <izvorni_sadrzaj>CVIJET d.o.o. POREČ, OIB 48182992624</izvorni_sadrzaj>
    <derivirana_varijabla naziv="DomainObject.Predmet.ProtustrankaNazivFormatedOIB_1">CVIJET d.o.o. POREČ, OIB 48182992624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CVIJET d.o.o. POREČ</item>
    </izvorni_sadrzaj>
    <derivirana_varijabla naziv="DomainObject.Predmet.ProtuStrankaListFormated_1">
      <item>CVIJET d.o.o. POREČ</item>
    </derivirana_varijabla>
  </DomainObject.Predmet.ProtuStrankaListFormated>
  <DomainObject.Predmet.ProtuStrankaListFormatedOIB>
    <izvorni_sadrzaj>
      <item>CVIJET d.o.o. POREČ, OIB 48182992624</item>
    </izvorni_sadrzaj>
    <derivirana_varijabla naziv="DomainObject.Predmet.ProtuStrankaListFormatedOIB_1">
      <item>CVIJET d.o.o. POREČ, OIB 48182992624</item>
    </derivirana_varijabla>
  </DomainObject.Predmet.ProtuStrankaListFormatedOIB>
  <DomainObject.Predmet.ProtuStrankaListFormatedWithAdress>
    <izvorni_sadrzaj>
      <item>CVIJET d.o.o. POREČ, Mateo Benussi Cio 10, 52440 Poreč</item>
    </izvorni_sadrzaj>
    <derivirana_varijabla naziv="DomainObject.Predmet.ProtuStrankaListFormatedWithAdress_1">
      <item>CVIJET d.o.o. POREČ, Mateo Benussi Cio 10, 52440 Poreč</item>
    </derivirana_varijabla>
  </DomainObject.Predmet.ProtuStrankaListFormatedWithAdress>
  <DomainObject.Predmet.ProtuStrankaListFormatedWithAdressOIB>
    <izvorni_sadrzaj>
      <item>CVIJET d.o.o. POREČ, OIB 48182992624, Mateo Benussi Cio 10, 52440 Poreč</item>
    </izvorni_sadrzaj>
    <derivirana_varijabla naziv="DomainObject.Predmet.ProtuStrankaListFormatedWithAdressOIB_1">
      <item>CVIJET d.o.o. POREČ, OIB 48182992624, Mateo Benussi Cio 10, 52440 Poreč</item>
    </derivirana_varijabla>
  </DomainObject.Predmet.ProtuStrankaListFormatedWithAdressOIB>
  <DomainObject.Predmet.ProtuStrankaListNazivFormated>
    <izvorni_sadrzaj>
      <item>CVIJET d.o.o. POREČ</item>
    </izvorni_sadrzaj>
    <derivirana_varijabla naziv="DomainObject.Predmet.ProtuStrankaListNazivFormated_1">
      <item>CVIJET d.o.o. POREČ</item>
    </derivirana_varijabla>
  </DomainObject.Predmet.ProtuStrankaListNazivFormated>
  <DomainObject.Predmet.ProtuStrankaListNazivFormatedOIB>
    <izvorni_sadrzaj>
      <item>CVIJET d.o.o. POREČ, OIB 48182992624</item>
    </izvorni_sadrzaj>
    <derivirana_varijabla naziv="DomainObject.Predmet.ProtuStrankaListNazivFormatedOIB_1">
      <item>CVIJET d.o.o. POREČ, OIB 48182992624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CVIJET d.o.o. POREČ</izvorni_sadrzaj>
    <derivirana_varijabla naziv="DomainObject.Predmet.ProtustrankaIDrugi_1">CVIJET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CVIJET d.o.o. POREČ, OIB 48182992624, Mateo Benussi Cio 10, 52440 Poreč</izvorni_sadrzaj>
    <derivirana_varijabla naziv="DomainObject.Predmet.ProtustrankaIDrugiAdressOIB_1">CVIJET d.o.o. POREČ, OIB 48182992624, Mateo Benussi Cio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CVIJET d.o.o. POREČ</item>
    </izvorni_sadrzaj>
    <derivirana_varijabla naziv="DomainObject.Predmet.SudioniciListNaziv_1">
      <item>FINANCIJSKA AGENCIJA, RC RIJEKA, PODRUŽNICA PULA, PULA</item>
      <item>CVIJET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CVIJET d.o.o. POREČ, OIB 48182992624, Mateo Benussi Cio 10,52440 Poreč</item>
    </izvorni_sadrzaj>
    <derivirana_varijabla naziv="DomainObject.Predmet.SudioniciListAdressOIB_1">
      <item>FINANCIJSKA AGENCIJA, RC RIJEKA, PODRUŽNICA PULA, PULA, OIB 85821130368, Giardini 5,52100 Pula</item>
      <item>CVIJET d.o.o. POREČ, OIB 48182992624, Mateo Benussi Cio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48182992624</item>
    </izvorni_sadrzaj>
    <derivirana_varijabla naziv="DomainObject.Predmet.SudioniciListNazivOIB_1">
      <item>, OIB 85821130368</item>
      <item>, OIB 48182992624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3056</properties:Characters>
  <properties:Lines>89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2016-03-18T08:11:00Z</dcterms:created>
  <dc:creator>Mihaela Kaligari</dc:creator>
  <dc:description/>
  <cp:keywords/>
  <cp:lastModifiedBy>Tamara Žgrablić Širol</cp:lastModifiedBy>
  <cp:lastPrinted>2016-03-29T13:14:00Z</cp:lastPrinted>
  <dcterms:modified xmlns:xsi="http://www.w3.org/2001/XMLSchema-instance" xsi:type="dcterms:W3CDTF">2016-03-30T06:37:00Z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