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0e46" w14:paraId="13f0e46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1B537D" w:rsidRPr="001B537D">
        <w:t>KANAL j.d.o.o. UMAG</w:t>
      </w:r>
      <w:r w:rsidR="0025102F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>A</w:t>
      </w:r>
      <w:r w:rsidR="0025102F">
        <w:t xml:space="preserve">, OIB: </w:t>
      </w:r>
      <w:r w:rsidR="0059183E" w:rsidRPr="0059183E">
        <w:t>92519853726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9183E" w:rsidRPr="001B537D">
        <w:t>KANAL j.d.o.o. UMAG</w:t>
      </w:r>
      <w:r w:rsidR="0059183E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 xml:space="preserve">A, OIB: </w:t>
      </w:r>
      <w:r w:rsidR="0059183E" w:rsidRPr="0059183E">
        <w:t>92519853726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B1422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9183E" w:rsidRPr="001B537D">
        <w:t>KANAL j.d.o.o. UMAG</w:t>
      </w:r>
      <w:r w:rsidR="0059183E">
        <w:t xml:space="preserve">, </w:t>
      </w:r>
      <w:r w:rsidR="002F32FA">
        <w:t>Babići, K</w:t>
      </w:r>
      <w:r w:rsidR="0059183E">
        <w:t>anal 205</w:t>
      </w:r>
      <w:r w:rsidR="002F32FA">
        <w:t xml:space="preserve"> </w:t>
      </w:r>
      <w:r w:rsidR="0059183E">
        <w:t xml:space="preserve">A, OIB: </w:t>
      </w:r>
      <w:r w:rsidR="0059183E" w:rsidRPr="0059183E">
        <w:t>92519853726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8B1422">
        <w:rPr>
          <w:lang w:val="sv-SE"/>
        </w:rPr>
        <w:t>Zlatko Novačić, Križine, Umag, Križine 49 A.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8B1422">
        <w:rPr>
          <w:lang w:val="sv-SE"/>
        </w:rPr>
        <w:t>Zlatko Novačić, Križine, Umag, Križine 49 A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8B1422">
        <w:rPr>
          <w:lang w:val="sv-SE"/>
        </w:rPr>
        <w:t>Zlatku Novačiću, Križine, Umag, Križine 49 A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59183E">
        <w:rPr>
          <w:lang w:val="sv-SE"/>
        </w:rPr>
        <w:t>Buje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59183E">
        <w:t>21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38354A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59183E" w:rsidRPr="001B537D">
        <w:t>KANAL j.d.o.o. UMAG</w:t>
      </w:r>
      <w:r w:rsidR="0059183E">
        <w:t xml:space="preserve">, Babići, kanal 205A, OIB: </w:t>
      </w:r>
      <w:r w:rsidR="0059183E" w:rsidRPr="0059183E">
        <w:t>92519853726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F32FA">
        <w:rPr>
          <w:lang w:val="sv-SE"/>
        </w:rPr>
        <w:t>Zlatko Novačić, Križine, Umag, Križine 49 A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59183E">
        <w:rPr>
          <w:lang w:val="sv-SE"/>
        </w:rPr>
        <w:t>SS Buje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92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F3B18">
          <w:t>Posl. broj: 4 St-8</w:t>
        </w:r>
        <w:r w:rsidR="003E44B7">
          <w:t>48</w:t>
        </w:r>
        <w:r w:rsidR="00DF3B18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</w:t>
    </w:r>
    <w:r w:rsidR="003E44B7">
      <w:t>48</w:t>
    </w:r>
    <w:r w:rsidR="00DF3B1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12D54"/>
    <w:rsid w:val="00134676"/>
    <w:rsid w:val="00174F01"/>
    <w:rsid w:val="00180AD8"/>
    <w:rsid w:val="00191D06"/>
    <w:rsid w:val="001B537D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8354A"/>
    <w:rsid w:val="00395F29"/>
    <w:rsid w:val="003971EF"/>
    <w:rsid w:val="003B74B1"/>
    <w:rsid w:val="003D112F"/>
    <w:rsid w:val="003E00AF"/>
    <w:rsid w:val="003E44B7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83E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B1422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35C5D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692F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St-848/2016-3</izvorni_sadrzaj>
    <derivirana_varijabla naziv="DomainObject.Oznaka_1">St-848/2016-3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St-848/2016-3</izvorni_sadrzaj>
    <derivirana_varijabla naziv="DomainObject.PoslovniBrojDokumenta_1">St-848/2016-3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09055-9299-43FF-B764-5CDE24526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3296</properties:Characters>
  <properties:Lines>86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2016-06-21T07:19:00Z</dcterms:created>
  <dc:creator>Jasmina Matika</dc:creator>
  <cp:lastModifiedBy>Sanja Prodan</cp:lastModifiedBy>
  <cp:lastPrinted>2016-06-23T10:20:00Z</cp:lastPrinted>
  <dcterms:modified xmlns:xsi="http://www.w3.org/2001/XMLSchema-instance" xsi:type="dcterms:W3CDTF">2016-06-23T10:20:00Z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