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f572" w14:paraId="725f572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D11CE9">
        <w:t>2104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 nad dužnikom </w:t>
      </w:r>
      <w:r w:rsidR="00D11CE9">
        <w:t xml:space="preserve">KOBAJA </w:t>
      </w:r>
      <w:r w:rsidR="00D56B20">
        <w:t xml:space="preserve">d.o.o. za </w:t>
      </w:r>
      <w:r w:rsidR="00D11CE9">
        <w:t>proizvodnju i ugostiteljstvo, Vinkovci, Duga ulica 17</w:t>
      </w:r>
      <w:r w:rsidR="00D56B20">
        <w:t xml:space="preserve">, </w:t>
      </w:r>
      <w:r w:rsidR="00562EF0">
        <w:t xml:space="preserve">MBS: </w:t>
      </w:r>
      <w:r w:rsidR="00D11CE9" w:rsidRPr="00D11CE9">
        <w:t>030150905</w:t>
      </w:r>
      <w:r w:rsidR="00562EF0">
        <w:t xml:space="preserve">, </w:t>
      </w:r>
      <w:r>
        <w:t xml:space="preserve">OIB </w:t>
      </w:r>
      <w:r w:rsidR="00D11CE9" w:rsidRPr="00D11CE9">
        <w:t>05323313949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D56B20">
        <w:t>29</w:t>
      </w:r>
      <w:r w:rsidR="00D45ABA">
        <w:t xml:space="preserve">. </w:t>
      </w:r>
      <w:r w:rsidR="00D56B20">
        <w:t>kolovoza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D11CE9">
        <w:t xml:space="preserve">KOBAJA d.o.o. za proizvodnju i ugostiteljstvo, Vinkovci, Duga ulica 17, MBS: </w:t>
      </w:r>
      <w:r w:rsidR="00D11CE9" w:rsidRPr="00D11CE9">
        <w:t>030150905</w:t>
      </w:r>
      <w:r w:rsidR="00D11CE9">
        <w:t xml:space="preserve">, OIB </w:t>
      </w:r>
      <w:r w:rsidR="00D11CE9" w:rsidRPr="00D11CE9">
        <w:t>05323313949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D11CE9">
        <w:t>7.822,38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D11CE9">
        <w:t xml:space="preserve">Mirela </w:t>
      </w:r>
      <w:proofErr w:type="spellStart"/>
      <w:r w:rsidR="00D11CE9">
        <w:t>Periškić</w:t>
      </w:r>
      <w:proofErr w:type="spellEnd"/>
      <w:r w:rsidR="00D11CE9">
        <w:t>, Zagreb, I.</w:t>
      </w:r>
      <w:r w:rsidR="0003715D">
        <w:t xml:space="preserve"> </w:t>
      </w:r>
      <w:proofErr w:type="spellStart"/>
      <w:r w:rsidR="00D11CE9">
        <w:t>L</w:t>
      </w:r>
      <w:r w:rsidR="0003715D">
        <w:t>o</w:t>
      </w:r>
      <w:r w:rsidR="00D11CE9">
        <w:t>parska</w:t>
      </w:r>
      <w:proofErr w:type="spellEnd"/>
      <w:r w:rsidR="00D11CE9">
        <w:t xml:space="preserve"> 1, </w:t>
      </w:r>
      <w:r w:rsidR="0061797B">
        <w:t xml:space="preserve">OIB: </w:t>
      </w:r>
      <w:r w:rsidR="00D11CE9">
        <w:t>36015938924</w:t>
      </w:r>
      <w:bookmarkStart w:name="_GoBack" w:id="0"/>
      <w:bookmarkEnd w:id="0"/>
      <w:r w:rsidR="00D11CE9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11CE9">
        <w:t>2104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D56B20">
        <w:t>29</w:t>
      </w:r>
      <w:r w:rsidR="00D45ABA">
        <w:t>.</w:t>
      </w:r>
      <w:r>
        <w:t xml:space="preserve"> </w:t>
      </w:r>
      <w:r w:rsidR="00D56B20">
        <w:t>kolovoza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D56B20">
        <w:t>20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833" w:rsidR="00406833">
      <w:r>
        <w:separator/>
      </w:r>
    </w:p>
  </w:endnote>
  <w:endnote w:id="0" w:type="continuationSeparator">
    <w:p w:rsidRDefault="00406833" w:rsidR="00406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833" w:rsidR="00406833">
      <w:r>
        <w:separator/>
      </w:r>
    </w:p>
  </w:footnote>
  <w:footnote w:id="0" w:type="continuationSeparator">
    <w:p w:rsidRDefault="00406833" w:rsidR="00406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683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83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0683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715D"/>
    <w:rsid w:val="00125A04"/>
    <w:rsid w:val="001633C6"/>
    <w:rsid w:val="001E2A5E"/>
    <w:rsid w:val="002A33E1"/>
    <w:rsid w:val="0038694B"/>
    <w:rsid w:val="003940EC"/>
    <w:rsid w:val="00406833"/>
    <w:rsid w:val="00456F2E"/>
    <w:rsid w:val="004B20F5"/>
    <w:rsid w:val="00562EF0"/>
    <w:rsid w:val="005E2EDF"/>
    <w:rsid w:val="0061797B"/>
    <w:rsid w:val="00664A3D"/>
    <w:rsid w:val="007121C9"/>
    <w:rsid w:val="00763E88"/>
    <w:rsid w:val="007803BC"/>
    <w:rsid w:val="008038E2"/>
    <w:rsid w:val="00933FA5"/>
    <w:rsid w:val="00935CE2"/>
    <w:rsid w:val="009D5103"/>
    <w:rsid w:val="00A6538B"/>
    <w:rsid w:val="00B505A1"/>
    <w:rsid w:val="00CE2C0A"/>
    <w:rsid w:val="00D11CE9"/>
    <w:rsid w:val="00D3502B"/>
    <w:rsid w:val="00D45ABA"/>
    <w:rsid w:val="00D56B20"/>
    <w:rsid w:val="00D74DD4"/>
    <w:rsid w:val="00D86DA7"/>
    <w:rsid w:val="00DA5371"/>
    <w:rsid w:val="00E96274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1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5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1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St-2104/2016-3</izvorni_sadrzaj>
    <derivirana_varijabla naziv="DomainObject.Oznaka_1">St-2104/2016-3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St-2104/2016</izvorni_sadrzaj>
    <derivirana_varijabla naziv="DomainObject.Predmet.OznakaBroj_1">St-2104/2016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KOBAJA d.o.o. za proizvodnju i ugostiteljstvo</izvorni_sadrzaj>
    <derivirana_varijabla naziv="DomainObject.Predmet.ProtustrankaFormated_1">  KOBAJA d.o.o. za proizvodnju i ugostiteljstvo</derivirana_varijabla>
  </DomainObject.Predmet.ProtustrankaFormated>
  <DomainObject.Predmet.ProtustrankaFormatedOIB>
    <izvorni_sadrzaj>  KOBAJA d.o.o. za proizvodnju i ugostiteljstvo, OIB 05323313949</izvorni_sadrzaj>
    <derivirana_varijabla naziv="DomainObject.Predmet.ProtustrankaFormatedOIB_1">  KOBAJA d.o.o. za proizvodnju i ugostiteljstvo, OIB 05323313949</derivirana_varijabla>
  </DomainObject.Predmet.ProtustrankaFormatedOIB>
  <DomainObject.Predmet.ProtustrankaFormatedWithAdress>
    <izvorni_sadrzaj> KOBAJA d.o.o. za proizvodnju i ugostiteljstvo, Duga ulica 17, 32100 Vinkovci</izvorni_sadrzaj>
    <derivirana_varijabla naziv="DomainObject.Predmet.ProtustrankaFormatedWithAdress_1"> KOBAJA d.o.o. za proizvodnju i ugostiteljstvo, Duga ulica 17, 32100 Vinkovci</derivirana_varijabla>
  </DomainObject.Predmet.ProtustrankaFormatedWithAdress>
  <DomainObject.Predmet.ProtustrankaFormatedWithAdressOIB>
    <izvorni_sadrzaj> KOBAJA d.o.o. za proizvodnju i ugostiteljstvo, OIB 05323313949, Duga ulica 17, 32100 Vinkovci</izvorni_sadrzaj>
    <derivirana_varijabla naziv="DomainObject.Predmet.ProtustrankaFormatedWithAdressOIB_1"> KOBAJA d.o.o. za proizvodnju i ugostiteljstvo, OIB 05323313949, Duga ulica 17, 32100 Vinkovci</derivirana_varijabla>
  </DomainObject.Predmet.ProtustrankaFormatedWithAdressOIB>
  <DomainObject.Predmet.ProtustrankaWithAdress>
    <izvorni_sadrzaj>KOBAJA d.o.o. za proizvodnju i ugostiteljstvo Duga ulica 17, 32100 Vinkovci</izvorni_sadrzaj>
    <derivirana_varijabla naziv="DomainObject.Predmet.ProtustrankaWithAdress_1">KOBAJA d.o.o. za proizvodnju i ugostiteljstvo Duga ulica 17, 32100 Vinkovci</derivirana_varijabla>
  </DomainObject.Predmet.ProtustrankaWithAdress>
  <DomainObject.Predmet.ProtustrankaWithAdressOIB>
    <izvorni_sadrzaj>KOBAJA d.o.o. za proizvodnju i ugostiteljstvo, OIB 05323313949, Duga ulica 17, 32100 Vinkovci</izvorni_sadrzaj>
    <derivirana_varijabla naziv="DomainObject.Predmet.ProtustrankaWithAdressOIB_1">KOBAJA d.o.o. za proizvodnju i ugostiteljstvo, OIB 05323313949, Duga ulica 17, 32100 Vinkovci</derivirana_varijabla>
  </DomainObject.Predmet.ProtustrankaWithAdressOIB>
  <DomainObject.Predmet.ProtustrankaNazivFormated>
    <izvorni_sadrzaj>KOBAJA d.o.o. za proizvodnju i ugostiteljstvo</izvorni_sadrzaj>
    <derivirana_varijabla naziv="DomainObject.Predmet.ProtustrankaNazivFormated_1">KOBAJA d.o.o. za proizvodnju i ugostiteljstvo</derivirana_varijabla>
  </DomainObject.Predmet.ProtustrankaNazivFormated>
  <DomainObject.Predmet.ProtustrankaNazivFormatedOIB>
    <izvorni_sadrzaj>KOBAJA d.o.o. za proizvodnju i ugostiteljstvo, OIB 05323313949</izvorni_sadrzaj>
    <derivirana_varijabla naziv="DomainObject.Predmet.ProtustrankaNazivFormatedOIB_1">KOBAJA d.o.o. za proizvodnju i ugostiteljstvo, OIB 05323313949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KOBAJA d.o.o. za proizvodnju i ugostiteljstvo</item>
    </izvorni_sadrzaj>
    <derivirana_varijabla naziv="DomainObject.Predmet.ProtuStrankaListFormated_1">
      <item>KOBAJA d.o.o. za proizvodnju i ugostiteljstvo</item>
    </derivirana_varijabla>
  </DomainObject.Predmet.ProtuStrankaListFormated>
  <DomainObject.Predmet.ProtuStrankaListFormatedOIB>
    <izvorni_sadrzaj>
      <item>KOBAJA d.o.o. za proizvodnju i ugostiteljstvo, OIB 05323313949</item>
    </izvorni_sadrzaj>
    <derivirana_varijabla naziv="DomainObject.Predmet.ProtuStrankaListFormatedOIB_1">
      <item>KOBAJA d.o.o. za proizvodnju i ugostiteljstvo, OIB 05323313949</item>
    </derivirana_varijabla>
  </DomainObject.Predmet.ProtuStrankaListFormatedOIB>
  <DomainObject.Predmet.ProtuStrankaListFormatedWithAdress>
    <izvorni_sadrzaj>
      <item>KOBAJA d.o.o. za proizvodnju i ugostiteljstvo, Duga ulica 17, 32100 Vinkovci</item>
    </izvorni_sadrzaj>
    <derivirana_varijabla naziv="DomainObject.Predmet.ProtuStrankaListFormatedWithAdress_1">
      <item>KOBAJA d.o.o. za proizvodnju i ugostiteljstvo, Duga ulica 17, 32100 Vinkovci</item>
    </derivirana_varijabla>
  </DomainObject.Predmet.ProtuStrankaListFormatedWithAdress>
  <DomainObject.Predmet.ProtuStrankaListFormatedWithAdressOIB>
    <izvorni_sadrzaj>
      <item>KOBAJA d.o.o. za proizvodnju i ugostiteljstvo, OIB 05323313949, Duga ulica 17, 32100 Vinkovci</item>
    </izvorni_sadrzaj>
    <derivirana_varijabla naziv="DomainObject.Predmet.ProtuStrankaListFormatedWithAdressOIB_1">
      <item>KOBAJA d.o.o. za proizvodnju i ugostiteljstvo, OIB 05323313949, Duga ulica 17, 32100 Vinkovci</item>
    </derivirana_varijabla>
  </DomainObject.Predmet.ProtuStrankaListFormatedWithAdressOIB>
  <DomainObject.Predmet.ProtuStrankaListNazivFormated>
    <izvorni_sadrzaj>
      <item>KOBAJA d.o.o. za proizvodnju i ugostiteljstvo</item>
    </izvorni_sadrzaj>
    <derivirana_varijabla naziv="DomainObject.Predmet.ProtuStrankaListNazivFormated_1">
      <item>KOBAJA d.o.o. za proizvodnju i ugostiteljstvo</item>
    </derivirana_varijabla>
  </DomainObject.Predmet.ProtuStrankaListNazivFormated>
  <DomainObject.Predmet.ProtuStrankaListNazivFormatedOIB>
    <izvorni_sadrzaj>
      <item>KOBAJA d.o.o. za proizvodnju i ugostiteljstvo, OIB 05323313949</item>
    </izvorni_sadrzaj>
    <derivirana_varijabla naziv="DomainObject.Predmet.ProtuStrankaListNazivFormatedOIB_1">
      <item>KOBAJA d.o.o. za proizvodnju i ugostiteljstvo, OIB 05323313949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St-2104/2016-3</izvorni_sadrzaj>
    <derivirana_varijabla naziv="DomainObject.PoslovniBrojDokumenta_1">St-2104/2016-3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KOBAJA d.o.o. za proizvodnju i ugostiteljstvo</izvorni_sadrzaj>
    <derivirana_varijabla naziv="DomainObject.Predmet.ProtustrankaIDrugi_1">KOBAJA d.o.o. za proizvodnju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KOBAJA d.o.o. za proizvodnju i ugostiteljstvo, OIB 05323313949, Duga ulica 17, 32100 Vinkovci</izvorni_sadrzaj>
    <derivirana_varijabla naziv="DomainObject.Predmet.ProtustrankaIDrugiAdressOIB_1">KOBAJA d.o.o. za proizvodnju i ugostiteljstvo, OIB 05323313949, Duga ulica 17,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KOBAJA d.o.o. za proizvodnju i ugostiteljstvo</item>
    </izvorni_sadrzaj>
    <derivirana_varijabla naziv="DomainObject.Predmet.SudioniciListNaziv_1">
      <item>FINA RC OSIJEK</item>
      <item>KOBAJA d.o.o. za proizvodnju i ugostiteljstvo</item>
    </derivirana_varijabla>
  </DomainObject.Predmet.SudioniciListNaziv>
  <DomainObject.Predmet.SudioniciListAdressOIB>
    <izvorni_sadrzaj>
      <item>FINA RC OSIJEK, OIB 85821130368</item>
      <item>KOBAJA d.o.o. za proizvodnju i ugostiteljstvo, OIB 05323313949, Duga ulica 17,32100 Vinkovci</item>
    </izvorni_sadrzaj>
    <derivirana_varijabla naziv="DomainObject.Predmet.SudioniciListAdressOIB_1">
      <item>FINA RC OSIJEK, OIB 85821130368</item>
      <item>KOBAJA d.o.o. za proizvodnju i ugostiteljstvo, OIB 05323313949, Duga ulica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05323313949</item>
    </izvorni_sadrzaj>
    <derivirana_varijabla naziv="DomainObject.Predmet.SudioniciListNazivOIB_1">
      <item>, OIB 85821130368</item>
      <item>, OIB 05323313949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1944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2016-08-29T12:20:00Z</dcterms:created>
  <dc:creator>Snježana Markotić Jurić</dc:creator>
  <cp:lastModifiedBy>Snježana Markotić Jurić</cp:lastModifiedBy>
  <cp:lastPrinted>2016-08-29T12:20:00Z</cp:lastPrinted>
  <dcterms:modified xmlns:xsi="http://www.w3.org/2001/XMLSchema-instance" xsi:type="dcterms:W3CDTF">2016-08-29T12:29:00Z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St-2104/2016-3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