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e07f" w14:paraId="bb5e07f" w:rsidRDefault="00D61939" w:rsidP="00910611" w:rsidR="00D619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939" w:rsidP="00910611" w:rsidR="00D61939">
      <w:r>
        <w:rPr>
          <w:rFonts w:eastAsia="MS Mincho"/>
        </w:rPr>
        <w:t>REPUBLIKA HRVATSKA</w:t>
      </w:r>
    </w:p>
    <w:p w:rsidRDefault="00D61939" w:rsidP="00910611" w:rsidR="00D61939">
      <w:r>
        <w:rPr>
          <w:rFonts w:eastAsia="MS Mincho"/>
        </w:rPr>
        <w:t>TRGOVAČKI SUD U RIJECI</w:t>
      </w:r>
    </w:p>
    <w:p w:rsidRDefault="00D61939" w:rsidR="00D6193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61939" w:rsidP="00910611" w:rsidR="00D61939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35817">
        <w:t>91</w:t>
      </w:r>
      <w:r w:rsidR="006268AD">
        <w:t>4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6268AD">
        <w:rPr>
          <w:b/>
          <w:bCs/>
        </w:rPr>
        <w:t xml:space="preserve">GRADNJA MAMULA jednostavno </w:t>
      </w:r>
      <w:r w:rsidR="006268AD" w:rsidRPr="006268AD">
        <w:rPr>
          <w:b/>
          <w:bCs/>
        </w:rPr>
        <w:t xml:space="preserve">društvo s ograničenom odgovornošću za </w:t>
      </w:r>
      <w:r w:rsidR="006268AD">
        <w:rPr>
          <w:b/>
          <w:bCs/>
        </w:rPr>
        <w:t xml:space="preserve">građenje, Moravice, Donji Vučkovići 22, OIB 30698605428.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6268AD">
        <w:rPr>
          <w:b/>
        </w:rPr>
        <w:t>247,00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9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6268AD">
      <w:t>914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1939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9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9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9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9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9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9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9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9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MAMULA j.d.o.o. Moravice</izvorni_sadrzaj>
    <derivirana_varijabla naziv="DomainObject.Predmet.ProtustrankaFormated_1">  GRADNJA MAMULA j.d.o.o. Moravice</derivirana_varijabla>
  </DomainObject.Predmet.ProtustrankaFormated>
  <DomainObject.Predmet.ProtustrankaFormatedOIB>
    <izvorni_sadrzaj>  GRADNJA MAMULA j.d.o.o. Moravice, OIB 30698605428</izvorni_sadrzaj>
    <derivirana_varijabla naziv="DomainObject.Predmet.ProtustrankaFormatedOIB_1">  GRADNJA MAMULA j.d.o.o. Moravice, OIB 30698605428</derivirana_varijabla>
  </DomainObject.Predmet.ProtustrankaFormatedOIB>
  <DomainObject.Predmet.ProtustrankaFormatedWithAdress>
    <izvorni_sadrzaj> GRADNJA MAMULA j.d.o.o. Moravice, Donji Vučkovići 22, 51325 Moravice</izvorni_sadrzaj>
    <derivirana_varijabla naziv="DomainObject.Predmet.ProtustrankaFormatedWithAdress_1"> GRADNJA MAMULA j.d.o.o. Moravice, Donji Vučkovići 22, 51325 Moravice</derivirana_varijabla>
  </DomainObject.Predmet.ProtustrankaFormatedWithAdress>
  <DomainObject.Predmet.ProtustrankaFormatedWithAdressOIB>
    <izvorni_sadrzaj> GRADNJA MAMULA j.d.o.o. Moravice, OIB 30698605428, Donji Vučkovići 22, 51325 Moravice</izvorni_sadrzaj>
    <derivirana_varijabla naziv="DomainObject.Predmet.ProtustrankaFormatedWithAdressOIB_1"> GRADNJA MAMULA j.d.o.o. Moravice, OIB 30698605428, Donji Vučkovići 22, 51325 Moravice</derivirana_varijabla>
  </DomainObject.Predmet.ProtustrankaFormatedWithAdressOIB>
  <DomainObject.Predmet.ProtustrankaWithAdress>
    <izvorni_sadrzaj>GRADNJA MAMULA j.d.o.o. Moravice Donji Vučkovići 22, 51325 Moravice</izvorni_sadrzaj>
    <derivirana_varijabla naziv="DomainObject.Predmet.ProtustrankaWithAdress_1">GRADNJA MAMULA j.d.o.o. Moravice Donji Vučkovići 22, 51325 Moravice</derivirana_varijabla>
  </DomainObject.Predmet.ProtustrankaWithAdress>
  <DomainObject.Predmet.ProtustrankaWithAdressOIB>
    <izvorni_sadrzaj>GRADNJA MAMULA j.d.o.o. Moravice, OIB 30698605428, Donji Vučkovići 22, 51325 Moravice</izvorni_sadrzaj>
    <derivirana_varijabla naziv="DomainObject.Predmet.ProtustrankaWithAdressOIB_1">GRADNJA MAMULA j.d.o.o. Moravice, OIB 30698605428, Donji Vučkovići 22, 51325 Moravice</derivirana_varijabla>
  </DomainObject.Predmet.ProtustrankaWithAdressOIB>
  <DomainObject.Predmet.ProtustrankaNazivFormated>
    <izvorni_sadrzaj>GRADNJA MAMULA j.d.o.o. Moravice</izvorni_sadrzaj>
    <derivirana_varijabla naziv="DomainObject.Predmet.ProtustrankaNazivFormated_1">GRADNJA MAMULA j.d.o.o. Moravice</derivirana_varijabla>
  </DomainObject.Predmet.ProtustrankaNazivFormated>
  <DomainObject.Predmet.ProtustrankaNazivFormatedOIB>
    <izvorni_sadrzaj>GRADNJA MAMULA j.d.o.o. Moravice, OIB 30698605428</izvorni_sadrzaj>
    <derivirana_varijabla naziv="DomainObject.Predmet.ProtustrankaNazivFormatedOIB_1">GRADNJA MAMULA j.d.o.o. Moravice, OIB 30698605428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GRADNJA MAMULA j.d.o.o. Moravice</item>
    </izvorni_sadrzaj>
    <derivirana_varijabla naziv="DomainObject.Predmet.ProtuStrankaListFormated_1">
      <item>GRADNJA MAMULA j.d.o.o. Moravice</item>
    </derivirana_varijabla>
  </DomainObject.Predmet.ProtuStrankaListFormated>
  <DomainObject.Predmet.ProtuStrankaListFormatedOIB>
    <izvorni_sadrzaj>
      <item>GRADNJA MAMULA j.d.o.o. Moravice, OIB 30698605428</item>
    </izvorni_sadrzaj>
    <derivirana_varijabla naziv="DomainObject.Predmet.ProtuStrankaListFormatedOIB_1">
      <item>GRADNJA MAMULA j.d.o.o. Moravice, OIB 30698605428</item>
    </derivirana_varijabla>
  </DomainObject.Predmet.ProtuStrankaListFormatedOIB>
  <DomainObject.Predmet.ProtuStrankaListFormatedWithAdress>
    <izvorni_sadrzaj>
      <item>GRADNJA MAMULA j.d.o.o. Moravice, Donji Vučkovići 22, 51325 Moravice</item>
    </izvorni_sadrzaj>
    <derivirana_varijabla naziv="DomainObject.Predmet.ProtuStrankaListFormatedWithAdress_1">
      <item>GRADNJA MAMULA j.d.o.o. Moravice, Donji Vučkovići 22, 51325 Moravice</item>
    </derivirana_varijabla>
  </DomainObject.Predmet.ProtuStrankaListFormatedWithAdress>
  <DomainObject.Predmet.ProtuStrankaListFormatedWithAdressOIB>
    <izvorni_sadrzaj>
      <item>GRADNJA MAMULA j.d.o.o. Moravice, OIB 30698605428, Donji Vučkovići 22, 51325 Moravice</item>
    </izvorni_sadrzaj>
    <derivirana_varijabla naziv="DomainObject.Predmet.ProtuStrankaListFormatedWithAdressOIB_1">
      <item>GRADNJA MAMULA j.d.o.o. Moravice, OIB 30698605428, Donji Vučkovići 22, 51325 Moravice</item>
    </derivirana_varijabla>
  </DomainObject.Predmet.ProtuStrankaListFormatedWithAdressOIB>
  <DomainObject.Predmet.ProtuStrankaListNazivFormated>
    <izvorni_sadrzaj>
      <item>GRADNJA MAMULA j.d.o.o. Moravice</item>
    </izvorni_sadrzaj>
    <derivirana_varijabla naziv="DomainObject.Predmet.ProtuStrankaListNazivFormated_1">
      <item>GRADNJA MAMULA j.d.o.o. Moravice</item>
    </derivirana_varijabla>
  </DomainObject.Predmet.ProtuStrankaListNazivFormated>
  <DomainObject.Predmet.ProtuStrankaListNazivFormatedOIB>
    <izvorni_sadrzaj>
      <item>GRADNJA MAMULA j.d.o.o. Moravice, OIB 30698605428</item>
    </izvorni_sadrzaj>
    <derivirana_varijabla naziv="DomainObject.Predmet.ProtuStrankaListNazivFormatedOIB_1">
      <item>GRADNJA MAMULA j.d.o.o. Moravice, OIB 30698605428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GRADNJA MAMULA j.d.o.o. Moravice</izvorni_sadrzaj>
    <derivirana_varijabla naziv="DomainObject.Predmet.ProtustrankaIDrugi_1">GRADNJA MAMULA j.d.o.o. Moravice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GRADNJA MAMULA j.d.o.o. Moravice, OIB 30698605428, Donji Vučkovići 22, 51325 Moravice</izvorni_sadrzaj>
    <derivirana_varijabla naziv="DomainObject.Predmet.ProtustrankaIDrugiAdressOIB_1">GRADNJA MAMULA j.d.o.o. Moravice, OIB 30698605428, Donji Vučkovići 22, 51325 Moravice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GRADNJA MAMULA j.d.o.o. Moravice</item>
    </izvorni_sadrzaj>
    <derivirana_varijabla naziv="DomainObject.Predmet.SudioniciListNaziv_1">
      <item>FINA Rijeka</item>
      <item>GRADNJA MAMULA j.d.o.o. Moravice</item>
    </derivirana_varijabla>
  </DomainObject.Predmet.SudioniciListNaziv>
  <DomainObject.Predmet.SudioniciListAdressOIB>
    <izvorni_sadrzaj>
      <item>FINA Rijeka, OIB 85821130368, Frana Kurelca 8,51000 Rijeka</item>
      <item>GRADNJA MAMULA j.d.o.o. Moravice, OIB 30698605428, Donji Vučkovići 22,51325 Moravice</item>
    </izvorni_sadrzaj>
    <derivirana_varijabla naziv="DomainObject.Predmet.SudioniciListAdressOIB_1">
      <item>FINA Rijeka, OIB 85821130368, Frana Kurelca 8,51000 Rijeka</item>
      <item>GRADNJA MAMULA j.d.o.o. Moravice, OIB 30698605428, Donji Vučkovići 22,51325 Moravice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30698605428</item>
    </izvorni_sadrzaj>
    <derivirana_varijabla naziv="DomainObject.Predmet.SudioniciListNazivOIB_1">
      <item>, OIB 85821130368</item>
      <item>, OIB 30698605428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8DB8C-0CFE-472D-9F6E-FF0C8EF1F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1443</properties:Characters>
  <properties:Lines>57</properties:Lines>
  <properties:Paragraphs>23</properties:Paragraphs>
  <properties:TotalTime>1198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2016-01-28T08:30:00Z</cp:lastPrinted>
  <dcterms:modified xmlns:xsi="http://www.w3.org/2001/XMLSchema-instance" xsi:type="dcterms:W3CDTF">2016-01-28T09:07:00Z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