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cfb3" w14:paraId="65acfb3" w:rsidRDefault="002D77B4" w:rsidP="00597F65" w:rsidR="00597F65">
      <w:pPr>
        <w:jc w:val="right"/>
        <w15:collapsed w:val="false"/>
      </w:pPr>
      <w:r>
        <w:t>Broj: St-</w:t>
      </w:r>
      <w:r w:rsidR="001A7F61">
        <w:t>881/18-7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1A7F61" w:rsidRPr="001A7F61">
        <w:rPr>
          <w:b/>
          <w:lang w:eastAsia="en-US"/>
        </w:rPr>
        <w:t>INVENT d.o.o. za obavljanje usluga, šport i rekreaciju, MBS: 030030140, OIB: 10473086052, Osijek, Vij. A. Cesarca 15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A7F61">
        <w:t>12.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A7F61" w:rsidRPr="001A7F61">
        <w:rPr>
          <w:b/>
          <w:lang w:eastAsia="en-US"/>
        </w:rPr>
        <w:t>INVENT d.o.o. za obavljanje usluga, šport i rekreaciju, MBS: 030030140, OIB: 10473086052, Osijek, Vij. A. Cesarca 15</w:t>
      </w:r>
      <w:r>
        <w:t xml:space="preserve">. </w:t>
      </w:r>
      <w:r w:rsidR="001A7F61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A7F61">
        <w:rPr>
          <w:b/>
        </w:rPr>
        <w:t>5. rujna</w:t>
      </w:r>
      <w:r w:rsidRPr="00914EB4">
        <w:rPr>
          <w:b/>
        </w:rPr>
        <w:t xml:space="preserve"> 2018. u </w:t>
      </w:r>
      <w:r w:rsidR="001A7F61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1A7F61">
        <w:rPr>
          <w:b/>
        </w:rPr>
        <w:t>Davor Lamza, Osijek, Zagrebačka 7, OIB: 00554860377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1A7F61">
        <w:t>17. travnja 2018.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A7F61" w:rsidRPr="001A7F61">
        <w:rPr>
          <w:b/>
          <w:lang w:eastAsia="en-US"/>
        </w:rPr>
        <w:t>INVENT d.o.o. za obavljanje usluga, šport i rekreaciju, MBS: 030030140, OIB: 10473086052, Osijek, Vij. A. Cesarca 15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1A7F61" w:rsidP="001A7F61" w:rsidR="001A7F61">
      <w:pPr>
        <w:jc w:val="right"/>
      </w:pPr>
      <w:r>
        <w:lastRenderedPageBreak/>
        <w:t>Broj: St-881/18-7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ima tražbinu u iznosu od </w:t>
      </w:r>
      <w:r w:rsidR="001A7F61">
        <w:t>3.222,65</w:t>
      </w:r>
      <w:r w:rsidR="0031464B">
        <w:t xml:space="preserve"> kn  te da kod dužnika postoji stečajni razlog – dužnik </w:t>
      </w:r>
      <w:r w:rsidR="00C26A6F">
        <w:t>u Očevidniku redoslijeda osnova za plaćanje koje vodi FINA ima više evidentiranih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A7F61">
        <w:rPr>
          <w:b/>
        </w:rPr>
        <w:t>Davor Lamza, Osijek, Zagrebačka 7, OIB: 00554860377</w:t>
      </w:r>
      <w:r w:rsidR="001A7F61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A7F61">
        <w:t>12.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564FF" w:rsidRPr="001A7F61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1A7F61" w:rsidRPr="001A7F61">
        <w:t>Davor Lamza, Osijek, Zagrebačka 7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A7F61">
        <w:t>5.9.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BF7" w:rsidR="00234BF7">
      <w:r>
        <w:separator/>
      </w:r>
    </w:p>
  </w:endnote>
  <w:endnote w:id="0" w:type="continuationSeparator">
    <w:p w:rsidRDefault="00234BF7" w:rsidR="00234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BF7" w:rsidR="00234BF7">
      <w:r>
        <w:separator/>
      </w:r>
    </w:p>
  </w:footnote>
  <w:footnote w:id="0" w:type="continuationSeparator">
    <w:p w:rsidRDefault="00234BF7" w:rsidR="00234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2101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A7F61"/>
    <w:rsid w:val="001B5E31"/>
    <w:rsid w:val="001E75FC"/>
    <w:rsid w:val="002142C7"/>
    <w:rsid w:val="00223C8E"/>
    <w:rsid w:val="00234BF7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200E"/>
    <w:rsid w:val="0071514F"/>
    <w:rsid w:val="007242CD"/>
    <w:rsid w:val="00725641"/>
    <w:rsid w:val="007263EB"/>
    <w:rsid w:val="00745EEF"/>
    <w:rsid w:val="0074711B"/>
    <w:rsid w:val="00751A93"/>
    <w:rsid w:val="00774775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7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7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St-881/2018</izvorni_sadrzaj>
    <derivirana_varijabla naziv="DomainObject.Predmet.OznakaBroj_1">St-881/2018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INVENT d.o.o. za obavljanje usluga, šport i rekreaciju</izvorni_sadrzaj>
    <derivirana_varijabla naziv="DomainObject.Predmet.ProtustrankaFormated_1">  INVENT d.o.o. za obavljanje usluga, šport i rekreaciju</derivirana_varijabla>
  </DomainObject.Predmet.ProtustrankaFormated>
  <DomainObject.Predmet.ProtustrankaFormatedOIB>
    <izvorni_sadrzaj>  INVENT d.o.o. za obavljanje usluga, šport i rekreaciju, OIB 10473086052</izvorni_sadrzaj>
    <derivirana_varijabla naziv="DomainObject.Predmet.ProtustrankaFormatedOIB_1">  INVENT d.o.o. za obavljanje usluga, šport i rekreaciju, OIB 10473086052</derivirana_varijabla>
  </DomainObject.Predmet.ProtustrankaFormatedOIB>
  <DomainObject.Predmet.ProtustrankaFormatedWithAdress>
    <izvorni_sadrzaj> INVENT d.o.o. za obavljanje usluga, šport i rekreaciju, Vij.A.Cesarca 15, 31000 Osijek</izvorni_sadrzaj>
    <derivirana_varijabla naziv="DomainObject.Predmet.ProtustrankaFormatedWithAdress_1"> INVENT d.o.o. za obavljanje usluga, šport i rekreaciju, Vij.A.Cesarca 15, 31000 Osijek</derivirana_varijabla>
  </DomainObject.Predmet.ProtustrankaFormatedWithAdress>
  <DomainObject.Predmet.ProtustrankaFormatedWithAdressOIB>
    <izvorni_sadrzaj> INVENT d.o.o. za obavljanje usluga, šport i rekreaciju, OIB 10473086052, Vij.A.Cesarca 15, 31000 Osijek</izvorni_sadrzaj>
    <derivirana_varijabla naziv="DomainObject.Predmet.ProtustrankaFormatedWithAdressOIB_1"> INVENT d.o.o. za obavljanje usluga, šport i rekreaciju, OIB 10473086052, Vij.A.Cesarca 15, 31000 Osijek</derivirana_varijabla>
  </DomainObject.Predmet.ProtustrankaFormatedWithAdressOIB>
  <DomainObject.Predmet.ProtustrankaWithAdress>
    <izvorni_sadrzaj>INVENT d.o.o. za obavljanje usluga, šport i rekreaciju Vij.A.Cesarca 15, 31000 Osijek</izvorni_sadrzaj>
    <derivirana_varijabla naziv="DomainObject.Predmet.ProtustrankaWithAdress_1">INVENT d.o.o. za obavljanje usluga, šport i rekreaciju Vij.A.Cesarca 15, 31000 Osijek</derivirana_varijabla>
  </DomainObject.Predmet.ProtustrankaWithAdress>
  <DomainObject.Predmet.ProtustrankaWithAdressOIB>
    <izvorni_sadrzaj>INVENT d.o.o. za obavljanje usluga, šport i rekreaciju, OIB 10473086052, Vij.A.Cesarca 15, 31000 Osijek</izvorni_sadrzaj>
    <derivirana_varijabla naziv="DomainObject.Predmet.ProtustrankaWithAdressOIB_1">INVENT d.o.o. za obavljanje usluga, šport i rekreaciju, OIB 10473086052, Vij.A.Cesarca 15, 31000 Osijek</derivirana_varijabla>
  </DomainObject.Predmet.ProtustrankaWithAdressOIB>
  <DomainObject.Predmet.ProtustrankaNazivFormated>
    <izvorni_sadrzaj>INVENT d.o.o. za obavljanje usluga, šport i rekreaciju</izvorni_sadrzaj>
    <derivirana_varijabla naziv="DomainObject.Predmet.ProtustrankaNazivFormated_1">INVENT d.o.o. za obavljanje usluga, šport i rekreaciju</derivirana_varijabla>
  </DomainObject.Predmet.ProtustrankaNazivFormated>
  <DomainObject.Predmet.ProtustrankaNazivFormatedOIB>
    <izvorni_sadrzaj>INVENT d.o.o. za obavljanje usluga, šport i rekreaciju, OIB 10473086052</izvorni_sadrzaj>
    <derivirana_varijabla naziv="DomainObject.Predmet.ProtustrankaNazivFormatedOIB_1">INVENT d.o.o. za obavljanje usluga, šport i rekreaciju, OIB 10473086052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INVENT d.o.o. za obavljanje usluga, šport i rekreaciju</item>
    </izvorni_sadrzaj>
    <derivirana_varijabla naziv="DomainObject.Predmet.ProtuStrankaListFormated_1">
      <item>INVENT d.o.o. za obavljanje usluga, šport i rekreaciju</item>
    </derivirana_varijabla>
  </DomainObject.Predmet.ProtuStrankaListFormated>
  <DomainObject.Predmet.ProtuStrankaListFormatedOIB>
    <izvorni_sadrzaj>
      <item>INVENT d.o.o. za obavljanje usluga, šport i rekreaciju, OIB 10473086052</item>
    </izvorni_sadrzaj>
    <derivirana_varijabla naziv="DomainObject.Predmet.ProtuStrankaListFormatedOIB_1">
      <item>INVENT d.o.o. za obavljanje usluga, šport i rekreaciju, OIB 10473086052</item>
    </derivirana_varijabla>
  </DomainObject.Predmet.ProtuStrankaListFormatedOIB>
  <DomainObject.Predmet.ProtuStrankaListFormatedWithAdress>
    <izvorni_sadrzaj>
      <item>INVENT d.o.o. za obavljanje usluga, šport i rekreaciju, Vij.A.Cesarca 15, 31000 Osijek</item>
    </izvorni_sadrzaj>
    <derivirana_varijabla naziv="DomainObject.Predmet.ProtuStrankaListFormatedWithAdress_1">
      <item>INVENT d.o.o. za obavljanje usluga, šport i rekreaciju, Vij.A.Cesarca 15, 31000 Osijek</item>
    </derivirana_varijabla>
  </DomainObject.Predmet.ProtuStrankaListFormatedWithAdress>
  <DomainObject.Predmet.ProtuStrankaListFormatedWithAdressOIB>
    <izvorni_sadrzaj>
      <item>INVENT d.o.o. za obavljanje usluga, šport i rekreaciju, OIB 10473086052, Vij.A.Cesarca 15, 31000 Osijek</item>
    </izvorni_sadrzaj>
    <derivirana_varijabla naziv="DomainObject.Predmet.ProtuStrankaListFormatedWithAdressOIB_1">
      <item>INVENT d.o.o. za obavljanje usluga, šport i rekreaciju, OIB 10473086052, Vij.A.Cesarca 15, 31000 Osijek</item>
    </derivirana_varijabla>
  </DomainObject.Predmet.ProtuStrankaListFormatedWithAdressOIB>
  <DomainObject.Predmet.ProtuStrankaListNazivFormated>
    <izvorni_sadrzaj>
      <item>INVENT d.o.o. za obavljanje usluga, šport i rekreaciju</item>
    </izvorni_sadrzaj>
    <derivirana_varijabla naziv="DomainObject.Predmet.ProtuStrankaListNazivFormated_1">
      <item>INVENT d.o.o. za obavljanje usluga, šport i rekreaciju</item>
    </derivirana_varijabla>
  </DomainObject.Predmet.ProtuStrankaListNazivFormated>
  <DomainObject.Predmet.ProtuStrankaListNazivFormatedOIB>
    <izvorni_sadrzaj>
      <item>INVENT d.o.o. za obavljanje usluga, šport i rekreaciju, OIB 10473086052</item>
    </izvorni_sadrzaj>
    <derivirana_varijabla naziv="DomainObject.Predmet.ProtuStrankaListNazivFormatedOIB_1">
      <item>INVENT d.o.o. za obavljanje usluga, šport i rekreaciju, OIB 10473086052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INVENT d.o.o. za obavljanje usluga, šport i rekreaciju</izvorni_sadrzaj>
    <derivirana_varijabla naziv="DomainObject.Predmet.ProtustrankaIDrugi_1">INVENT d.o.o. za obavljanje usluga, šport i rekreaciju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INVENT d.o.o. za obavljanje usluga, šport i rekreaciju, OIB 10473086052, Vij.A.Cesarca 15, 31000 Osijek</izvorni_sadrzaj>
    <derivirana_varijabla naziv="DomainObject.Predmet.ProtustrankaIDrugiAdressOIB_1">INVENT d.o.o. za obavljanje usluga, šport i rekreaciju, OIB 10473086052, Vij.A.Cesarca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 d.o.o. za obavljanje usluga, šport i rekreaciju</item>
      <item>RH MINISTARSTVO FINANCIJA</item>
    </izvorni_sadrzaj>
    <derivirana_varijabla naziv="DomainObject.Predmet.SudioniciListNaziv_1">
      <item>INVENT d.o.o. za obavljanje usluga, šport i rekreaciju</item>
      <item>RH MINISTARSTVO FINANCIJA</item>
    </derivirana_varijabla>
  </DomainObject.Predmet.SudioniciListNaziv>
  <DomainObject.Predmet.SudioniciListAdressOIB>
    <izvorni_sadrzaj>
      <item>INVENT d.o.o. za obavljanje usluga, šport i rekreaciju, OIB 10473086052, Vij.A.Cesarca 15,31000 Osijek</item>
      <item>RH MINISTARSTVO FINANCIJA, OIB 52634238587</item>
    </izvorni_sadrzaj>
    <derivirana_varijabla naziv="DomainObject.Predmet.SudioniciListAdressOIB_1">
      <item>INVENT d.o.o. za obavljanje usluga, šport i rekreaciju, OIB 10473086052, Vij.A.Cesarca 15,31000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10473086052</item>
      <item>, OIB 52634238587</item>
    </izvorni_sadrzaj>
    <derivirana_varijabla naziv="DomainObject.Predmet.SudioniciListNazivOIB_1">
      <item>, OIB 10473086052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BA404-8C8A-499F-80C1-BDAD655ED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2566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2018-06-12T06:15:00Z</dcterms:created>
  <dc:creator>hermanj</dc:creator>
  <cp:lastModifiedBy>Danijela Sekulić</cp:lastModifiedBy>
  <cp:lastPrinted>2018-06-12T06:14:00Z</cp:lastPrinted>
  <dcterms:modified xmlns:xsi="http://www.w3.org/2001/XMLSchema-instance" xsi:type="dcterms:W3CDTF">2018-06-12T06:16:00Z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