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9ec5" w14:paraId="ddf9ec5" w:rsidRDefault="0025370E" w:rsidP="005D7BF8" w:rsidR="0025370E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70E" w:rsidP="005D7BF8" w:rsidR="0025370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5370E" w:rsidP="005D7BF8" w:rsidR="0025370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5370E" w:rsidP="005D7BF8" w:rsidR="0025370E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5370E" w:rsidR="0025370E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</w:t>
      </w:r>
      <w:r w:rsidR="008F77B9">
        <w:rPr>
          <w:rFonts w:hAnsi="Times New Roman" w:ascii="Times New Roman"/>
          <w:b w:val="false"/>
        </w:rPr>
        <w:t xml:space="preserve"> pojedincu </w:t>
      </w:r>
      <w:r w:rsidRPr="00EB3870">
        <w:rPr>
          <w:rFonts w:hAnsi="Times New Roman" w:ascii="Times New Roman"/>
          <w:b w:val="false"/>
        </w:rPr>
        <w:t>Danieli Korlević</w:t>
      </w:r>
      <w:r>
        <w:rPr>
          <w:rFonts w:hAnsi="Times New Roman" w:ascii="Times New Roman"/>
          <w:b w:val="false"/>
        </w:rPr>
        <w:t xml:space="preserve"> u </w:t>
      </w:r>
      <w:r w:rsidR="00570761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radi utvrđivanja pretpostavki za otvaranje </w:t>
      </w:r>
      <w:r w:rsidR="00570761" w:rsidRPr="00570761">
        <w:rPr>
          <w:rFonts w:hAnsi="Times New Roman" w:ascii="Times New Roman"/>
          <w:b w:val="false"/>
        </w:rPr>
        <w:t xml:space="preserve">stečajnog postupka nad </w:t>
      </w:r>
      <w:r w:rsidR="00570761">
        <w:rPr>
          <w:rFonts w:hAnsi="Times New Roman" w:ascii="Times New Roman"/>
          <w:b w:val="false"/>
        </w:rPr>
        <w:t xml:space="preserve">dužnikom </w:t>
      </w:r>
      <w:r w:rsidR="00570761" w:rsidRPr="00570761">
        <w:rPr>
          <w:rFonts w:hAnsi="Times New Roman" w:ascii="Times New Roman"/>
          <w:b w:val="false"/>
        </w:rPr>
        <w:t xml:space="preserve">trgovačkim društvom </w:t>
      </w:r>
      <w:r w:rsidR="000C0BF8" w:rsidRPr="000C0BF8">
        <w:rPr>
          <w:rFonts w:hAnsi="Times New Roman" w:ascii="Times New Roman"/>
        </w:rPr>
        <w:t>VISOKI j. d. o. o. ugostiteljstvo, Martinšćica (Grad Cres), Zaglav I 140, OIB 87318166463</w:t>
      </w:r>
      <w:r w:rsidR="00570761">
        <w:rPr>
          <w:rFonts w:hAnsi="Times New Roman" w:ascii="Times New Roman"/>
          <w:b w:val="false"/>
        </w:rPr>
        <w:t>,</w:t>
      </w:r>
      <w:r w:rsidRPr="0058786E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570761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333178">
        <w:rPr>
          <w:rFonts w:hAnsi="Times New Roman" w:ascii="Times New Roman"/>
          <w:b w:val="false"/>
        </w:rPr>
        <w:t>20</w:t>
      </w:r>
      <w:r w:rsidR="008F77B9">
        <w:rPr>
          <w:rFonts w:hAnsi="Times New Roman" w:ascii="Times New Roman"/>
          <w:b w:val="false"/>
        </w:rPr>
        <w:t>. veljače 2017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0C0BF8" w:rsidR="00145E98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 xml:space="preserve">Razrješava se </w:t>
      </w:r>
      <w:r w:rsidR="002318DC" w:rsidRPr="002318DC">
        <w:rPr>
          <w:rFonts w:hAnsi="Times New Roman" w:ascii="Times New Roman"/>
          <w:b w:val="false"/>
        </w:rPr>
        <w:t>Ana Glavan Dukić iz Rijeke, Brca 18, OIB 32609326349</w:t>
      </w:r>
      <w:r w:rsidR="0055465D" w:rsidRPr="0058786E">
        <w:rPr>
          <w:rFonts w:hAnsi="Times New Roman" w:ascii="Times New Roman"/>
          <w:b w:val="false"/>
        </w:rPr>
        <w:t xml:space="preserve"> </w:t>
      </w:r>
      <w:r w:rsidRPr="0058786E">
        <w:rPr>
          <w:rFonts w:hAnsi="Times New Roman" w:ascii="Times New Roman"/>
          <w:b w:val="false"/>
        </w:rPr>
        <w:t xml:space="preserve">dužnosti </w:t>
      </w:r>
      <w:r w:rsidR="00570761">
        <w:rPr>
          <w:rFonts w:hAnsi="Times New Roman" w:ascii="Times New Roman"/>
          <w:b w:val="false"/>
        </w:rPr>
        <w:t xml:space="preserve">privremenog </w:t>
      </w:r>
      <w:r w:rsidRPr="0058786E">
        <w:rPr>
          <w:rFonts w:hAnsi="Times New Roman" w:ascii="Times New Roman"/>
          <w:b w:val="false"/>
        </w:rPr>
        <w:t xml:space="preserve">stečajnog upravitelja </w:t>
      </w:r>
      <w:r w:rsidR="00EB3870" w:rsidRPr="0058786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570761">
        <w:rPr>
          <w:rFonts w:hAnsi="Times New Roman" w:ascii="Times New Roman"/>
          <w:b w:val="false"/>
        </w:rPr>
        <w:t>prethodnom</w:t>
      </w:r>
      <w:r w:rsidR="00145E98" w:rsidRPr="0058786E">
        <w:rPr>
          <w:rFonts w:hAnsi="Times New Roman" w:ascii="Times New Roman"/>
          <w:b w:val="false"/>
        </w:rPr>
        <w:t xml:space="preserve"> postupku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0C0BF8" w:rsidRPr="000C0BF8">
        <w:rPr>
          <w:rFonts w:hAnsi="Times New Roman" w:ascii="Times New Roman"/>
        </w:rPr>
        <w:t>VISOKI j. d. o. o. ugostiteljstvo, Martinšćica (Grad Cres), Zaglav I 140, OIB 87318166463</w:t>
      </w:r>
      <w:r w:rsidR="0058786E">
        <w:rPr>
          <w:rFonts w:hAnsi="Times New Roman" w:ascii="Times New Roman"/>
        </w:rPr>
        <w:t>.</w:t>
      </w:r>
    </w:p>
    <w:p w:rsidRDefault="0058786E" w:rsidP="0058786E" w:rsidR="0058786E" w:rsidRPr="0058786E">
      <w:pPr>
        <w:jc w:val="both"/>
        <w:rPr>
          <w:rFonts w:hAnsi="Times New Roman" w:ascii="Times New Roman"/>
          <w:b w:val="false"/>
        </w:rPr>
      </w:pPr>
    </w:p>
    <w:p w:rsidRDefault="000A6EDA" w:rsidP="000C0BF8" w:rsidR="00CE4BFF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privremenog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70761">
        <w:rPr>
          <w:rFonts w:hAnsi="Times New Roman" w:ascii="Times New Roman"/>
          <w:b w:val="false"/>
        </w:rPr>
        <w:t xml:space="preserve">prethodnom </w:t>
      </w:r>
      <w:r w:rsidR="007F2461" w:rsidRPr="0058786E">
        <w:rPr>
          <w:rFonts w:hAnsi="Times New Roman" w:ascii="Times New Roman"/>
          <w:b w:val="false"/>
        </w:rPr>
        <w:t>postupku</w:t>
      </w:r>
      <w:r w:rsidR="00145E98" w:rsidRPr="00145E98">
        <w:t xml:space="preserve">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0C0BF8" w:rsidRPr="000C0BF8">
        <w:rPr>
          <w:rFonts w:hAnsi="Times New Roman" w:ascii="Times New Roman"/>
        </w:rPr>
        <w:t>VISOKI j. d. o. o. ugostiteljstvo, Martinšćica (Grad Cres), Zaglav I 140, OIB 87318166463</w:t>
      </w:r>
      <w:r w:rsidR="008F77B9">
        <w:rPr>
          <w:rFonts w:hAnsi="Times New Roman" w:ascii="Times New Roman"/>
        </w:rPr>
        <w:t xml:space="preserve"> </w:t>
      </w:r>
      <w:r w:rsidR="0055465D" w:rsidRPr="0058786E">
        <w:rPr>
          <w:rFonts w:hAnsi="Times New Roman" w:ascii="Times New Roman"/>
          <w:b w:val="false"/>
        </w:rPr>
        <w:t>imenuje se</w:t>
      </w:r>
      <w:r w:rsidR="002318DC">
        <w:rPr>
          <w:rFonts w:hAnsi="Times New Roman" w:ascii="Times New Roman"/>
          <w:b w:val="false"/>
        </w:rPr>
        <w:t xml:space="preserve"> </w:t>
      </w:r>
      <w:r w:rsidR="000C0BF8" w:rsidRPr="000C0BF8">
        <w:rPr>
          <w:rFonts w:hAnsi="Times New Roman" w:ascii="Times New Roman"/>
          <w:b w:val="false"/>
        </w:rPr>
        <w:t>Zdravk</w:t>
      </w:r>
      <w:r w:rsidR="000C0BF8">
        <w:rPr>
          <w:rFonts w:hAnsi="Times New Roman" w:ascii="Times New Roman"/>
          <w:b w:val="false"/>
        </w:rPr>
        <w:t>o</w:t>
      </w:r>
      <w:r w:rsidR="000C0BF8" w:rsidRPr="000C0BF8">
        <w:rPr>
          <w:rFonts w:hAnsi="Times New Roman" w:ascii="Times New Roman"/>
          <w:b w:val="false"/>
        </w:rPr>
        <w:t xml:space="preserve"> Čupković iz Rijeke, Z. Kučića 3, OIB 74095088079</w:t>
      </w:r>
      <w:r w:rsidR="0058786E" w:rsidRPr="004B673C">
        <w:rPr>
          <w:rFonts w:hAnsi="Times New Roman" w:ascii="Times New Roman"/>
        </w:rPr>
        <w:t>.</w:t>
      </w:r>
    </w:p>
    <w:p w:rsidRDefault="00335EBB" w:rsidP="00335EBB" w:rsidR="00335EBB" w:rsidRPr="00335EBB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>-</w:t>
      </w:r>
      <w:r w:rsidR="000C0BF8">
        <w:rPr>
          <w:rFonts w:hAnsi="Times New Roman" w:ascii="Times New Roman"/>
          <w:b w:val="false"/>
        </w:rPr>
        <w:t>1193</w:t>
      </w:r>
      <w:r w:rsidR="00570761">
        <w:rPr>
          <w:rFonts w:hAnsi="Times New Roman" w:ascii="Times New Roman"/>
          <w:b w:val="false"/>
        </w:rPr>
        <w:t>/16-</w:t>
      </w:r>
      <w:r w:rsidR="00333178">
        <w:rPr>
          <w:rFonts w:hAnsi="Times New Roman" w:ascii="Times New Roman"/>
          <w:b w:val="false"/>
        </w:rPr>
        <w:t>12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333178">
        <w:rPr>
          <w:rFonts w:hAnsi="Times New Roman" w:ascii="Times New Roman"/>
          <w:b w:val="false"/>
        </w:rPr>
        <w:t>13. veljače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</w:t>
      </w:r>
      <w:r w:rsidR="004B673C" w:rsidRPr="0058786E">
        <w:rPr>
          <w:rFonts w:hAnsi="Times New Roman" w:ascii="Times New Roman"/>
          <w:b w:val="false"/>
        </w:rPr>
        <w:t xml:space="preserve">u </w:t>
      </w:r>
      <w:r w:rsidR="004B673C">
        <w:rPr>
          <w:rFonts w:hAnsi="Times New Roman" w:ascii="Times New Roman"/>
          <w:b w:val="false"/>
        </w:rPr>
        <w:t xml:space="preserve">prethodnom </w:t>
      </w:r>
      <w:r w:rsidR="004B673C" w:rsidRPr="0058786E">
        <w:rPr>
          <w:rFonts w:hAnsi="Times New Roman" w:ascii="Times New Roman"/>
          <w:b w:val="false"/>
        </w:rPr>
        <w:t>postupku</w:t>
      </w:r>
      <w:r w:rsidR="004B673C" w:rsidRPr="00145E98">
        <w:t xml:space="preserve"> </w:t>
      </w:r>
      <w:r w:rsidR="004B673C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0C0BF8" w:rsidRPr="000C0BF8">
        <w:rPr>
          <w:rFonts w:hAnsi="Times New Roman" w:ascii="Times New Roman"/>
        </w:rPr>
        <w:t>VISOKI j. d. o. o. ugostiteljstvo, Martinšćica (Grad Cres), Zaglav I 140, OIB 87318166463</w:t>
      </w:r>
      <w:r w:rsidR="000C0BF8">
        <w:rPr>
          <w:rFonts w:hAnsi="Times New Roman" w:ascii="Times New Roman"/>
        </w:rPr>
        <w:t xml:space="preserve"> </w:t>
      </w:r>
      <w:r w:rsidR="004B673C">
        <w:rPr>
          <w:rFonts w:hAnsi="Times New Roman" w:ascii="Times New Roman"/>
          <w:b w:val="false"/>
          <w:bCs/>
        </w:rPr>
        <w:t xml:space="preserve">imenovan je </w:t>
      </w:r>
      <w:r w:rsidR="00570761">
        <w:rPr>
          <w:rFonts w:hAnsi="Times New Roman" w:ascii="Times New Roman"/>
          <w:b w:val="false"/>
          <w:bCs/>
        </w:rPr>
        <w:t>privremen</w:t>
      </w:r>
      <w:r w:rsidR="004B673C">
        <w:rPr>
          <w:rFonts w:hAnsi="Times New Roman" w:ascii="Times New Roman"/>
          <w:b w:val="false"/>
          <w:bCs/>
        </w:rPr>
        <w:t>i</w:t>
      </w:r>
      <w:r w:rsidR="004B673C" w:rsidRPr="0058786E">
        <w:rPr>
          <w:rFonts w:hAnsi="Times New Roman" w:ascii="Times New Roman"/>
          <w:b w:val="false"/>
        </w:rPr>
        <w:t xml:space="preserve"> stečajn</w:t>
      </w:r>
      <w:r w:rsidR="004B673C">
        <w:rPr>
          <w:rFonts w:hAnsi="Times New Roman" w:ascii="Times New Roman"/>
          <w:b w:val="false"/>
        </w:rPr>
        <w:t>i</w:t>
      </w:r>
      <w:r w:rsidR="004B673C" w:rsidRPr="0058786E">
        <w:rPr>
          <w:rFonts w:hAnsi="Times New Roman" w:ascii="Times New Roman"/>
          <w:b w:val="false"/>
        </w:rPr>
        <w:t xml:space="preserve"> upravitelj </w:t>
      </w:r>
      <w:r w:rsidR="002318DC" w:rsidRPr="002318DC">
        <w:rPr>
          <w:rFonts w:hAnsi="Times New Roman" w:ascii="Times New Roman"/>
          <w:b w:val="false"/>
        </w:rPr>
        <w:t xml:space="preserve">Ana </w:t>
      </w:r>
      <w:r w:rsidR="002318DC">
        <w:rPr>
          <w:rFonts w:hAnsi="Times New Roman" w:ascii="Times New Roman"/>
          <w:b w:val="false"/>
        </w:rPr>
        <w:t>Glavan Dukić iz Rijeke, Brca 18</w:t>
      </w:r>
      <w:r w:rsidR="00570761">
        <w:rPr>
          <w:rFonts w:hAnsi="Times New Roman" w:ascii="Times New Roman"/>
          <w:b w:val="false"/>
        </w:rPr>
        <w:t>.</w:t>
      </w:r>
      <w:r w:rsidR="00570761" w:rsidRPr="00570761">
        <w:rPr>
          <w:rFonts w:hAnsi="Times New Roman" w:ascii="Times New Roman"/>
          <w:b w:val="false"/>
        </w:rPr>
        <w:t xml:space="preserve"> 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2318DC">
        <w:rPr>
          <w:rFonts w:hAnsi="Times New Roman" w:ascii="Times New Roman"/>
          <w:b w:val="false"/>
        </w:rPr>
        <w:t>15</w:t>
      </w:r>
      <w:r w:rsidR="004B673C">
        <w:rPr>
          <w:rFonts w:hAnsi="Times New Roman" w:ascii="Times New Roman"/>
          <w:b w:val="false"/>
        </w:rPr>
        <w:t>. veljače 2017</w:t>
      </w:r>
      <w:r>
        <w:rPr>
          <w:rFonts w:hAnsi="Times New Roman" w:ascii="Times New Roman"/>
          <w:b w:val="false"/>
        </w:rPr>
        <w:t>.</w:t>
      </w:r>
      <w:r w:rsidR="005707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570761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  <w:b w:val="false"/>
        </w:rPr>
        <w:t xml:space="preserve">privremeni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 xml:space="preserve">obrazloženje da </w:t>
      </w:r>
      <w:r w:rsidR="002318DC">
        <w:rPr>
          <w:rFonts w:hAnsi="Times New Roman" w:ascii="Times New Roman"/>
          <w:b w:val="false"/>
        </w:rPr>
        <w:t xml:space="preserve">se do 06. svibnja 2017. godine nalazi na roditeljskom dopustu. Uz zahtjev privremeni stečajni upravitelj priložio je rješenje Hrvatskog zdravstvenog osiguranja od 14. listopada 2016. godine.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>Prema odredbi čl.91. st.5. SZ-a</w:t>
      </w:r>
      <w:r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 xml:space="preserve">sud može razriješiti stečajnog upravitelja na osobni zahtjev.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lastRenderedPageBreak/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333178">
        <w:rPr>
          <w:rFonts w:hAnsi="Times New Roman" w:ascii="Times New Roman"/>
          <w:b w:val="false"/>
        </w:rPr>
        <w:t>20</w:t>
      </w:r>
      <w:r w:rsidR="008F77B9">
        <w:rPr>
          <w:rFonts w:hAnsi="Times New Roman" w:ascii="Times New Roman"/>
          <w:b w:val="false"/>
        </w:rPr>
        <w:t>. veljače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956BDD" w:rsidR="000C0BF8" w:rsidRPr="000C0BF8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0C0BF8">
        <w:rPr>
          <w:rFonts w:hAnsi="Times New Roman" w:ascii="Times New Roman"/>
          <w:b w:val="false"/>
        </w:rPr>
        <w:t xml:space="preserve"> </w:t>
      </w:r>
      <w:r w:rsidR="00956BDD">
        <w:rPr>
          <w:rFonts w:hAnsi="Times New Roman" w:ascii="Times New Roman"/>
          <w:b w:val="false"/>
        </w:rPr>
        <w:t xml:space="preserve"> </w:t>
      </w:r>
    </w:p>
    <w:p w:rsidRDefault="007D7DA9" w:rsidP="00D7617A" w:rsidR="00AB1DA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D7617A">
        <w:rPr>
          <w:rFonts w:hAnsi="Times New Roman" w:ascii="Times New Roman"/>
          <w:b w:val="false"/>
        </w:rPr>
        <w:t xml:space="preserve"> </w:t>
      </w:r>
    </w:p>
    <w:p w:rsidRDefault="00D7617A" w:rsidP="00D7617A" w:rsidR="00D7617A" w:rsidRPr="00B35D86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570761">
      <w:pPr>
        <w:jc w:val="both"/>
        <w:rPr>
          <w:rFonts w:hAnsi="Times New Roman" w:ascii="Times New Roman"/>
          <w:sz w:val="20"/>
          <w:szCs w:val="20"/>
        </w:rPr>
      </w:pPr>
      <w:r w:rsidRPr="00570761">
        <w:rPr>
          <w:rFonts w:hAnsi="Times New Roman" w:ascii="Times New Roman"/>
          <w:sz w:val="20"/>
          <w:szCs w:val="20"/>
        </w:rPr>
        <w:t>DNA:</w:t>
      </w:r>
    </w:p>
    <w:p w:rsidRDefault="00F03C50" w:rsidP="00A02ED2" w:rsidR="002318D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2318DC">
        <w:rPr>
          <w:rFonts w:hAnsi="Times New Roman" w:ascii="Times New Roman"/>
          <w:b w:val="false"/>
          <w:sz w:val="20"/>
          <w:szCs w:val="20"/>
        </w:rPr>
        <w:t xml:space="preserve">razriješenom stečajnom upravitelju </w:t>
      </w:r>
      <w:r w:rsidR="002318DC" w:rsidRPr="002318DC">
        <w:rPr>
          <w:rFonts w:hAnsi="Times New Roman" w:ascii="Times New Roman"/>
          <w:b w:val="false"/>
          <w:sz w:val="20"/>
          <w:szCs w:val="20"/>
        </w:rPr>
        <w:t xml:space="preserve">Ani Glavan Dukić </w:t>
      </w:r>
    </w:p>
    <w:p w:rsidRDefault="00F03C50" w:rsidP="00A02ED2" w:rsidR="00F03C50" w:rsidRPr="002318D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2318DC">
        <w:rPr>
          <w:rFonts w:hAnsi="Times New Roman" w:ascii="Times New Roman"/>
          <w:b w:val="false"/>
          <w:sz w:val="20"/>
          <w:szCs w:val="20"/>
        </w:rPr>
        <w:t xml:space="preserve">novom stečajnom upravitelju </w:t>
      </w:r>
      <w:r w:rsidR="00333178">
        <w:rPr>
          <w:rFonts w:hAnsi="Times New Roman" w:ascii="Times New Roman"/>
          <w:b w:val="false"/>
          <w:sz w:val="20"/>
          <w:szCs w:val="20"/>
        </w:rPr>
        <w:t xml:space="preserve">Zdravku Čupković iz Rijeke, </w:t>
      </w:r>
      <w:r w:rsidRPr="002318DC">
        <w:rPr>
          <w:rFonts w:hAnsi="Times New Roman" w:ascii="Times New Roman"/>
          <w:b w:val="false"/>
          <w:sz w:val="20"/>
          <w:szCs w:val="20"/>
        </w:rPr>
        <w:t xml:space="preserve">uz rješenje </w:t>
      </w:r>
      <w:r w:rsidR="004B673C" w:rsidRPr="002318DC">
        <w:rPr>
          <w:rFonts w:hAnsi="Times New Roman" w:ascii="Times New Roman"/>
          <w:b w:val="false"/>
          <w:sz w:val="20"/>
          <w:szCs w:val="20"/>
        </w:rPr>
        <w:t xml:space="preserve">o pokretanju </w:t>
      </w:r>
      <w:r w:rsidRPr="002318DC">
        <w:rPr>
          <w:rFonts w:hAnsi="Times New Roman" w:ascii="Times New Roman"/>
          <w:b w:val="false"/>
          <w:sz w:val="20"/>
          <w:szCs w:val="20"/>
        </w:rPr>
        <w:t>od</w:t>
      </w:r>
      <w:r w:rsidR="004B673C" w:rsidRPr="002318DC">
        <w:rPr>
          <w:rFonts w:hAnsi="Times New Roman" w:ascii="Times New Roman"/>
          <w:b w:val="false"/>
          <w:sz w:val="20"/>
          <w:szCs w:val="20"/>
        </w:rPr>
        <w:t xml:space="preserve"> </w:t>
      </w:r>
      <w:r w:rsidR="00333178">
        <w:rPr>
          <w:rFonts w:hAnsi="Times New Roman" w:ascii="Times New Roman"/>
          <w:b w:val="false"/>
          <w:sz w:val="20"/>
          <w:szCs w:val="20"/>
        </w:rPr>
        <w:t>04.11</w:t>
      </w:r>
      <w:r w:rsidR="004B673C" w:rsidRPr="002318DC">
        <w:rPr>
          <w:rFonts w:hAnsi="Times New Roman" w:ascii="Times New Roman"/>
          <w:b w:val="false"/>
          <w:sz w:val="20"/>
          <w:szCs w:val="20"/>
        </w:rPr>
        <w:t xml:space="preserve">.2016. </w:t>
      </w:r>
      <w:r w:rsidRPr="002318DC">
        <w:rPr>
          <w:rFonts w:hAnsi="Times New Roman" w:ascii="Times New Roman"/>
          <w:b w:val="false"/>
          <w:sz w:val="20"/>
          <w:szCs w:val="20"/>
        </w:rPr>
        <w:t>g.</w:t>
      </w:r>
      <w:r w:rsidR="004B673C" w:rsidRPr="002318DC">
        <w:rPr>
          <w:rFonts w:hAnsi="Times New Roman" w:ascii="Times New Roman"/>
          <w:b w:val="false"/>
          <w:sz w:val="20"/>
          <w:szCs w:val="20"/>
        </w:rPr>
        <w:t xml:space="preserve"> i rješenje od </w:t>
      </w:r>
      <w:r w:rsidR="00333178">
        <w:rPr>
          <w:rFonts w:hAnsi="Times New Roman" w:ascii="Times New Roman"/>
          <w:b w:val="false"/>
          <w:sz w:val="20"/>
          <w:szCs w:val="20"/>
        </w:rPr>
        <w:t>08.02.</w:t>
      </w:r>
      <w:r w:rsidR="004B673C" w:rsidRPr="002318DC">
        <w:rPr>
          <w:rFonts w:hAnsi="Times New Roman" w:ascii="Times New Roman"/>
          <w:b w:val="false"/>
          <w:sz w:val="20"/>
          <w:szCs w:val="20"/>
        </w:rPr>
        <w:t>2017. g.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neposredno i </w:t>
      </w:r>
      <w:r w:rsidRPr="00F03C50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33178">
        <w:rPr>
          <w:rFonts w:hAnsi="Times New Roman" w:ascii="Times New Roman"/>
          <w:b w:val="false"/>
          <w:sz w:val="20"/>
          <w:szCs w:val="20"/>
        </w:rPr>
        <w:t>20</w:t>
      </w:r>
      <w:r w:rsidR="008F77B9">
        <w:rPr>
          <w:rFonts w:hAnsi="Times New Roman" w:ascii="Times New Roman"/>
          <w:b w:val="false"/>
          <w:sz w:val="20"/>
          <w:szCs w:val="20"/>
        </w:rPr>
        <w:t>.02.17</w:t>
      </w:r>
      <w:r w:rsidRPr="00F03C50">
        <w:rPr>
          <w:rFonts w:hAnsi="Times New Roman" w:ascii="Times New Roman"/>
          <w:b w:val="false"/>
          <w:sz w:val="20"/>
          <w:szCs w:val="20"/>
        </w:rPr>
        <w:t>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956BDD" w:rsidP="00570761" w:rsidR="00956BDD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623D66" w:rsidP="00A55500" w:rsidR="00623D66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3C63" w:rsidP="00AB1DA5" w:rsidR="004F3C63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37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0C0BF8">
      <w:rPr>
        <w:rFonts w:hAnsi="Times New Roman" w:ascii="Times New Roman"/>
        <w:b w:val="false"/>
      </w:rPr>
      <w:t>1193</w:t>
    </w:r>
    <w:r w:rsidR="00570761">
      <w:rPr>
        <w:rFonts w:hAnsi="Times New Roman" w:ascii="Times New Roman"/>
        <w:b w:val="false"/>
      </w:rPr>
      <w:t>/16-</w:t>
    </w:r>
    <w:r w:rsidR="000C0BF8">
      <w:rPr>
        <w:rFonts w:hAnsi="Times New Roman" w:ascii="Times New Roman"/>
        <w:b w:val="false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A7FCA"/>
    <w:rsid w:val="000B27D7"/>
    <w:rsid w:val="000C0BF8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18DC"/>
    <w:rsid w:val="00233870"/>
    <w:rsid w:val="0025370E"/>
    <w:rsid w:val="00283F6F"/>
    <w:rsid w:val="00296967"/>
    <w:rsid w:val="00333178"/>
    <w:rsid w:val="00334CF7"/>
    <w:rsid w:val="00335EBB"/>
    <w:rsid w:val="00345577"/>
    <w:rsid w:val="00354DE7"/>
    <w:rsid w:val="00371E13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B673C"/>
    <w:rsid w:val="004D3354"/>
    <w:rsid w:val="004F3C63"/>
    <w:rsid w:val="00501235"/>
    <w:rsid w:val="005339E3"/>
    <w:rsid w:val="00552B99"/>
    <w:rsid w:val="0055465D"/>
    <w:rsid w:val="00564974"/>
    <w:rsid w:val="00570761"/>
    <w:rsid w:val="0057725E"/>
    <w:rsid w:val="0058786E"/>
    <w:rsid w:val="005914F1"/>
    <w:rsid w:val="005919E7"/>
    <w:rsid w:val="005B4621"/>
    <w:rsid w:val="005C50A8"/>
    <w:rsid w:val="005E0927"/>
    <w:rsid w:val="005E5FFE"/>
    <w:rsid w:val="006019DC"/>
    <w:rsid w:val="00623D66"/>
    <w:rsid w:val="00666081"/>
    <w:rsid w:val="0069655F"/>
    <w:rsid w:val="006C55FD"/>
    <w:rsid w:val="00703A91"/>
    <w:rsid w:val="00720EE4"/>
    <w:rsid w:val="00733ECE"/>
    <w:rsid w:val="007401B6"/>
    <w:rsid w:val="007A5401"/>
    <w:rsid w:val="007D635D"/>
    <w:rsid w:val="007D7DA9"/>
    <w:rsid w:val="007F2461"/>
    <w:rsid w:val="007F2E01"/>
    <w:rsid w:val="00822368"/>
    <w:rsid w:val="008359CB"/>
    <w:rsid w:val="0083678B"/>
    <w:rsid w:val="00857894"/>
    <w:rsid w:val="008966CB"/>
    <w:rsid w:val="008A243C"/>
    <w:rsid w:val="008F77B9"/>
    <w:rsid w:val="009162B5"/>
    <w:rsid w:val="009556DF"/>
    <w:rsid w:val="00956BDD"/>
    <w:rsid w:val="00977096"/>
    <w:rsid w:val="0098531E"/>
    <w:rsid w:val="009957F7"/>
    <w:rsid w:val="009B2E69"/>
    <w:rsid w:val="009E0FB6"/>
    <w:rsid w:val="009E3F90"/>
    <w:rsid w:val="00A02ED2"/>
    <w:rsid w:val="00A03719"/>
    <w:rsid w:val="00A067C3"/>
    <w:rsid w:val="00A45D2B"/>
    <w:rsid w:val="00A47945"/>
    <w:rsid w:val="00A55500"/>
    <w:rsid w:val="00A9777C"/>
    <w:rsid w:val="00AB1DA5"/>
    <w:rsid w:val="00AB2746"/>
    <w:rsid w:val="00AD414C"/>
    <w:rsid w:val="00AD6AE4"/>
    <w:rsid w:val="00AE5106"/>
    <w:rsid w:val="00B220D8"/>
    <w:rsid w:val="00B35D86"/>
    <w:rsid w:val="00B434CE"/>
    <w:rsid w:val="00B604B9"/>
    <w:rsid w:val="00B91EC3"/>
    <w:rsid w:val="00BC14FF"/>
    <w:rsid w:val="00C30784"/>
    <w:rsid w:val="00C37792"/>
    <w:rsid w:val="00C65168"/>
    <w:rsid w:val="00C80787"/>
    <w:rsid w:val="00CB0B34"/>
    <w:rsid w:val="00CC0CB6"/>
    <w:rsid w:val="00CE19A1"/>
    <w:rsid w:val="00CE4BFF"/>
    <w:rsid w:val="00D32203"/>
    <w:rsid w:val="00D43950"/>
    <w:rsid w:val="00D4478C"/>
    <w:rsid w:val="00D50DE6"/>
    <w:rsid w:val="00D5540A"/>
    <w:rsid w:val="00D746F9"/>
    <w:rsid w:val="00D7617A"/>
    <w:rsid w:val="00DB5D1E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7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7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7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7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5370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7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7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7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7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5370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St-1193/2016</izvorni_sadrzaj>
    <derivirana_varijabla naziv="DomainObject.Predmet.OznakaBroj_1">St-1193/2016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VISOKI j. d. o. o. ugostiteljstvo</izvorni_sadrzaj>
    <derivirana_varijabla naziv="DomainObject.Predmet.ProtustrankaFormated_1">  VISOKI j. d. o. o. ugostiteljstvo</derivirana_varijabla>
  </DomainObject.Predmet.ProtustrankaFormated>
  <DomainObject.Predmet.ProtustrankaFormatedOIB>
    <izvorni_sadrzaj>  VISOKI j. d. o. o. ugostiteljstvo, OIB 87318166463</izvorni_sadrzaj>
    <derivirana_varijabla naziv="DomainObject.Predmet.ProtustrankaFormatedOIB_1">  VISOKI j. d. o. o. ugostiteljstvo, OIB 87318166463</derivirana_varijabla>
  </DomainObject.Predmet.ProtustrankaFormatedOIB>
  <DomainObject.Predmet.ProtustrankaFormatedWithAdress>
    <izvorni_sadrzaj> VISOKI j. d. o. o. ugostiteljstvo, Zaglav I 140, 51556 Martinšćica</izvorni_sadrzaj>
    <derivirana_varijabla naziv="DomainObject.Predmet.ProtustrankaFormatedWithAdress_1"> VISOKI j. d. o. o. ugostiteljstvo, Zaglav I 140, 51556 Martinšćica</derivirana_varijabla>
  </DomainObject.Predmet.ProtustrankaFormatedWithAdress>
  <DomainObject.Predmet.ProtustrankaFormatedWithAdressOIB>
    <izvorni_sadrzaj> VISOKI j. d. o. o. ugostiteljstvo, OIB 87318166463, Zaglav I 140, 51556 Martinšćica</izvorni_sadrzaj>
    <derivirana_varijabla naziv="DomainObject.Predmet.ProtustrankaFormatedWithAdressOIB_1"> VISOKI j. d. o. o. ugostiteljstvo, OIB 87318166463, Zaglav I 140, 51556 Martinšćica</derivirana_varijabla>
  </DomainObject.Predmet.ProtustrankaFormatedWithAdressOIB>
  <DomainObject.Predmet.ProtustrankaWithAdress>
    <izvorni_sadrzaj>VISOKI j. d. o. o. ugostiteljstvo Zaglav I 140, 51556 Martinšćica</izvorni_sadrzaj>
    <derivirana_varijabla naziv="DomainObject.Predmet.ProtustrankaWithAdress_1">VISOKI j. d. o. o. ugostiteljstvo Zaglav I 140, 51556 Martinšćica</derivirana_varijabla>
  </DomainObject.Predmet.ProtustrankaWithAdress>
  <DomainObject.Predmet.ProtustrankaWithAdressOIB>
    <izvorni_sadrzaj>VISOKI j. d. o. o. ugostiteljstvo, OIB 87318166463, Zaglav I 140, 51556 Martinšćica</izvorni_sadrzaj>
    <derivirana_varijabla naziv="DomainObject.Predmet.ProtustrankaWithAdressOIB_1">VISOKI j. d. o. o. ugostiteljstvo, OIB 87318166463, Zaglav I 140, 51556 Martinšćica</derivirana_varijabla>
  </DomainObject.Predmet.ProtustrankaWithAdressOIB>
  <DomainObject.Predmet.ProtustrankaNazivFormated>
    <izvorni_sadrzaj>VISOKI j. d. o. o. ugostiteljstvo</izvorni_sadrzaj>
    <derivirana_varijabla naziv="DomainObject.Predmet.ProtustrankaNazivFormated_1">VISOKI j. d. o. o. ugostiteljstvo</derivirana_varijabla>
  </DomainObject.Predmet.ProtustrankaNazivFormated>
  <DomainObject.Predmet.ProtustrankaNazivFormatedOIB>
    <izvorni_sadrzaj>VISOKI j. d. o. o. ugostiteljstvo, OIB 87318166463</izvorni_sadrzaj>
    <derivirana_varijabla naziv="DomainObject.Predmet.ProtustrankaNazivFormatedOIB_1">VISOKI j. d. o. o. ugostiteljstvo, OIB 87318166463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VISOKI j. d. o. o. ugostiteljstvo</item>
    </izvorni_sadrzaj>
    <derivirana_varijabla naziv="DomainObject.Predmet.ProtuStrankaListFormated_1">
      <item>VISOKI j. d. o. o. ugostiteljstvo</item>
    </derivirana_varijabla>
  </DomainObject.Predmet.ProtuStrankaListFormated>
  <DomainObject.Predmet.ProtuStrankaListFormatedOIB>
    <izvorni_sadrzaj>
      <item>VISOKI j. d. o. o. ugostiteljstvo, OIB 87318166463</item>
    </izvorni_sadrzaj>
    <derivirana_varijabla naziv="DomainObject.Predmet.ProtuStrankaListFormatedOIB_1">
      <item>VISOKI j. d. o. o. ugostiteljstvo, OIB 87318166463</item>
    </derivirana_varijabla>
  </DomainObject.Predmet.ProtuStrankaListFormatedOIB>
  <DomainObject.Predmet.ProtuStrankaListFormatedWithAdress>
    <izvorni_sadrzaj>
      <item>VISOKI j. d. o. o. ugostiteljstvo, Zaglav I 140, 51556 Martinšćica</item>
    </izvorni_sadrzaj>
    <derivirana_varijabla naziv="DomainObject.Predmet.ProtuStrankaListFormatedWithAdress_1">
      <item>VISOKI j. d. o. o. ugostiteljstvo, Zaglav I 140, 51556 Martinšćica</item>
    </derivirana_varijabla>
  </DomainObject.Predmet.ProtuStrankaListFormatedWithAdress>
  <DomainObject.Predmet.ProtuStrankaListFormatedWithAdressOIB>
    <izvorni_sadrzaj>
      <item>VISOKI j. d. o. o. ugostiteljstvo, OIB 87318166463, Zaglav I 140, 51556 Martinšćica</item>
    </izvorni_sadrzaj>
    <derivirana_varijabla naziv="DomainObject.Predmet.ProtuStrankaListFormatedWithAdressOIB_1">
      <item>VISOKI j. d. o. o. ugostiteljstvo, OIB 87318166463, Zaglav I 140, 51556 Martinšćica</item>
    </derivirana_varijabla>
  </DomainObject.Predmet.ProtuStrankaListFormatedWithAdressOIB>
  <DomainObject.Predmet.ProtuStrankaListNazivFormated>
    <izvorni_sadrzaj>
      <item>VISOKI j. d. o. o. ugostiteljstvo</item>
    </izvorni_sadrzaj>
    <derivirana_varijabla naziv="DomainObject.Predmet.ProtuStrankaListNazivFormated_1">
      <item>VISOKI j. d. o. o. ugostiteljstvo</item>
    </derivirana_varijabla>
  </DomainObject.Predmet.ProtuStrankaListNazivFormated>
  <DomainObject.Predmet.ProtuStrankaListNazivFormatedOIB>
    <izvorni_sadrzaj>
      <item>VISOKI j. d. o. o. ugostiteljstvo, OIB 87318166463</item>
    </izvorni_sadrzaj>
    <derivirana_varijabla naziv="DomainObject.Predmet.ProtuStrankaListNazivFormatedOIB_1">
      <item>VISOKI j. d. o. o. ugostiteljstvo, OIB 87318166463</item>
    </derivirana_varijabla>
  </DomainObject.Predmet.ProtuStrankaListNazivFormatedOIB>
  <DomainObject.Predmet.OstaliListFormated>
    <izvorni_sadrzaj>
      <item>Silvano Kučić</item>
    </izvorni_sadrzaj>
    <derivirana_varijabla naziv="DomainObject.Predmet.OstaliListFormated_1">
      <item>Silvano Kučić</item>
    </derivirana_varijabla>
  </DomainObject.Predmet.OstaliListFormated>
  <DomainObject.Predmet.OstaliListFormatedOIB>
    <izvorni_sadrzaj>
      <item>Silvano Kučić, OIB 38334989484</item>
    </izvorni_sadrzaj>
    <derivirana_varijabla naziv="DomainObject.Predmet.OstaliListFormatedOIB_1">
      <item>Silvano Kučić, OIB 38334989484</item>
    </derivirana_varijabla>
  </DomainObject.Predmet.OstaliListFormatedOIB>
  <DomainObject.Predmet.OstaliListFormatedWithAdress>
    <izvorni_sadrzaj>
      <item>Silvano Kučić, Zaglav I 140, 51556 Miholašćica</item>
    </izvorni_sadrzaj>
    <derivirana_varijabla naziv="DomainObject.Predmet.OstaliListFormatedWithAdress_1">
      <item>Silvano Kučić, Zaglav I 140, 51556 Miholašćica</item>
    </derivirana_varijabla>
  </DomainObject.Predmet.OstaliListFormatedWithAdress>
  <DomainObject.Predmet.OstaliListFormatedWithAdressOIB>
    <izvorni_sadrzaj>
      <item>Silvano Kučić, OIB 38334989484, Zaglav I 140, 51556 Miholašćica</item>
    </izvorni_sadrzaj>
    <derivirana_varijabla naziv="DomainObject.Predmet.OstaliListFormatedWithAdressOIB_1">
      <item>Silvano Kučić, OIB 38334989484, Zaglav I 140, 51556 Miholašćica</item>
    </derivirana_varijabla>
  </DomainObject.Predmet.OstaliListFormatedWithAdressOIB>
  <DomainObject.Predmet.OstaliListNazivFormated>
    <izvorni_sadrzaj>
      <item>Silvano Kučić</item>
    </izvorni_sadrzaj>
    <derivirana_varijabla naziv="DomainObject.Predmet.OstaliListNazivFormated_1">
      <item>Silvano Kučić</item>
    </derivirana_varijabla>
  </DomainObject.Predmet.OstaliListNazivFormated>
  <DomainObject.Predmet.OstaliListNazivFormatedOIB>
    <izvorni_sadrzaj>
      <item>Silvano Kučić, OIB 38334989484</item>
    </izvorni_sadrzaj>
    <derivirana_varijabla naziv="DomainObject.Predmet.OstaliListNazivFormatedOIB_1">
      <item>Silvano Kučić, OIB 38334989484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VISOKI j. d. o. o. ugostiteljstvo</izvorni_sadrzaj>
    <derivirana_varijabla naziv="DomainObject.Predmet.ProtustrankaIDrugi_1">VISOKI j. d. o. o. ugostiteljstvo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VISOKI j. d. o. o. ugostiteljstvo, OIB 87318166463, Zaglav I 140, 51556 Martinšćica</izvorni_sadrzaj>
    <derivirana_varijabla naziv="DomainObject.Predmet.ProtustrankaIDrugiAdressOIB_1">VISOKI j. d. o. o. ugostiteljstvo, OIB 87318166463, Zaglav I 140, 51556 Martinšćica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VISOKI j. d. o. o. ugostiteljstvo</item>
      <item>Silvano Kučić</item>
    </izvorni_sadrzaj>
    <derivirana_varijabla naziv="DomainObject.Predmet.SudioniciListNaziv_1">
      <item>FINA Rijeka</item>
      <item>VISOKI j. d. o. o. ugostiteljstvo</item>
      <item>Silvano Kučić</item>
    </derivirana_varijabla>
  </DomainObject.Predmet.SudioniciListNaziv>
  <DomainObject.Predmet.SudioniciListAdressOIB>
    <izvorni_sadrzaj>
      <item>FINA Rijeka, OIB 85821130368, Frana Kurelca 8,51000 Rijeka</item>
      <item>VISOKI j. d. o. o. ugostiteljstvo, OIB 87318166463, Zaglav I 140,51556 Martinšćica</item>
      <item>Silvano Kučić, OIB 38334989484, Zaglav I 140,51556 Miholašćica</item>
    </izvorni_sadrzaj>
    <derivirana_varijabla naziv="DomainObject.Predmet.SudioniciListAdressOIB_1">
      <item>FINA Rijeka, OIB 85821130368, Frana Kurelca 8,51000 Rijeka</item>
      <item>VISOKI j. d. o. o. ugostiteljstvo, OIB 87318166463, Zaglav I 140,51556 Martinšćica</item>
      <item>Silvano Kučić, OIB 38334989484, Zaglav I 140,51556 Miholašćica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87318166463</item>
      <item>, OIB 38334989484</item>
    </izvorni_sadrzaj>
    <derivirana_varijabla naziv="DomainObject.Predmet.SudioniciListNazivOIB_1">
      <item>, OIB 85821130368</item>
      <item>, OIB 87318166463</item>
      <item>, OIB 38334989484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2FCA08-285B-4646-9CB0-39F3D7A301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3034</properties:Characters>
  <properties:Lines>85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2017-02-17T14:26:00Z</dcterms:created>
  <dc:creator>rcerneka</dc:creator>
  <cp:lastModifiedBy>Jasna Radulović</cp:lastModifiedBy>
  <cp:lastPrinted>2017-02-20T08:52:00Z</cp:lastPrinted>
  <dcterms:modified xmlns:xsi="http://www.w3.org/2001/XMLSchema-instance" xsi:type="dcterms:W3CDTF">2017-02-20T08:54:00Z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