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f799" w14:paraId="d74f799"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030822" w:rsidP="000E16C6" w:rsidR="002D0601">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372F62">
        <w:t xml:space="preserve">VITELLO d.o.o., Osijek, </w:t>
      </w:r>
      <w:proofErr w:type="spellStart"/>
      <w:r w:rsidRPr="00372F62">
        <w:t>Sjenjak</w:t>
      </w:r>
      <w:proofErr w:type="spellEnd"/>
      <w:r w:rsidRPr="00372F62">
        <w:t xml:space="preserve"> 27, MBS: 030138745, OIB: 78237862960</w:t>
      </w:r>
      <w:r w:rsidRPr="00372F62">
        <w:rPr>
          <w:color w:val="000000"/>
        </w:rPr>
        <w:t>, dana 30. siječnja 2018. godine</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r>
        <w:t xml:space="preserve">Renata </w:t>
      </w:r>
      <w:proofErr w:type="spellStart"/>
      <w:r>
        <w:t>Ždrakić</w:t>
      </w:r>
      <w:proofErr w:type="spellEnd"/>
      <w:r>
        <w:t xml:space="preserve">, OIB: 85986579384, Osijek, </w:t>
      </w:r>
      <w:proofErr w:type="spellStart"/>
      <w:r>
        <w:t>Sjenjak</w:t>
      </w:r>
      <w:proofErr w:type="spellEnd"/>
      <w:r>
        <w:t xml:space="preserve"> 27</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D1649D">
        <w:t>576,50</w:t>
      </w:r>
      <w:r w:rsidRPr="00047B69">
        <w:t xml:space="preserve"> kn na žiro-račun Trgovačkog suda u Osijeku broj HR312390 0011300000200 s pozivom na broj HR05 272-</w:t>
      </w:r>
      <w:r w:rsidR="00D1649D">
        <w:t>1405</w:t>
      </w:r>
      <w:r>
        <w:t>-17</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r w:rsidR="007719A0">
        <w:t xml:space="preserve">Renati </w:t>
      </w:r>
      <w:proofErr w:type="spellStart"/>
      <w:r w:rsidR="007719A0">
        <w:t>Ždrakić</w:t>
      </w:r>
      <w:proofErr w:type="spellEnd"/>
      <w:r w:rsidR="007719A0">
        <w:t xml:space="preserve">, OIB: 85986579384, Osijek, </w:t>
      </w:r>
      <w:proofErr w:type="spellStart"/>
      <w:r w:rsidR="007719A0">
        <w:t>Sjenjak</w:t>
      </w:r>
      <w:proofErr w:type="spellEnd"/>
      <w:r w:rsidR="007719A0">
        <w:t xml:space="preserve"> 27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7719A0">
        <w:t xml:space="preserve">VITELLO d.o.o., Osijek, </w:t>
      </w:r>
      <w:proofErr w:type="spellStart"/>
      <w:r w:rsidR="007719A0">
        <w:t>Sjenjak</w:t>
      </w:r>
      <w:proofErr w:type="spellEnd"/>
      <w:r w:rsidR="007719A0">
        <w:t xml:space="preserve"> 27, MBS: 030138745, OIB: 78237862960</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7719A0" w:rsidP="007719A0" w:rsidR="007719A0">
      <w:pPr>
        <w:ind w:firstLine="708"/>
        <w:jc w:val="both"/>
      </w:pPr>
      <w:r>
        <w:t xml:space="preserve">Dana 20. rujna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04-06-17-4678 od 19. rujna 2017. godine, za otvaranje stečajnog postupka nad dužnikom VITELLO d.o.o., Osijek, </w:t>
      </w:r>
      <w:proofErr w:type="spellStart"/>
      <w:r>
        <w:t>Sjenjak</w:t>
      </w:r>
      <w:proofErr w:type="spellEnd"/>
      <w:r>
        <w:t xml:space="preserve"> 27, MBS: 030138745, OIB: 78237862960.  </w:t>
      </w:r>
    </w:p>
    <w:p w:rsidRDefault="007719A0" w:rsidP="007719A0" w:rsidR="007719A0">
      <w:pPr>
        <w:ind w:firstLine="708"/>
        <w:jc w:val="both"/>
      </w:pPr>
    </w:p>
    <w:p w:rsidRDefault="007719A0" w:rsidP="007719A0" w:rsidR="007719A0">
      <w:pPr>
        <w:ind w:firstLine="708"/>
        <w:jc w:val="both"/>
      </w:pPr>
      <w:r>
        <w:t xml:space="preserve">U zahtjevu je navela da na dan 18. rujna 2017. godine dužnik u Očevidniku redoslijeda osnova za plaćanje ima evidentirane neizvršene osnove za plaćanje u neprekinutom razdoblju od 120 dana, u ukupnom iznosu od 23.336,70 kn, u koji iznos je uračunata kamata i naknada </w:t>
      </w:r>
      <w:r>
        <w:lastRenderedPageBreak/>
        <w:t>FINE za provedbu ovrhe na novčanim sredstvima dužnika. Navodi da dužnik ima 3 zaposlena radnika.</w:t>
      </w:r>
    </w:p>
    <w:p w:rsidRDefault="007719A0" w:rsidP="007719A0" w:rsidR="007719A0">
      <w:pPr>
        <w:ind w:firstLine="708"/>
        <w:jc w:val="both"/>
      </w:pPr>
    </w:p>
    <w:p w:rsidRDefault="007719A0" w:rsidP="007719A0" w:rsidR="007719A0">
      <w:pPr>
        <w:ind w:firstLine="708"/>
        <w:jc w:val="both"/>
      </w:pPr>
      <w:r>
        <w:t>FINA je dostavila popis računa i oročenih novčanih sredstava dužnika na dan 18. rujna 2017.  godine te u svom podnesku od 19. rujna 2017. godine navodi da dužnik na dan 18. rujna 2017. godine u Jedinstvenom registru računa ima otvorene sljedeće račune i oročena novčana sredstva: HR2223400091110816960 Privredna banka</w:t>
      </w:r>
      <w:r>
        <w:rPr>
          <w:color w:val="000000"/>
        </w:rPr>
        <w:t xml:space="preserve">, </w:t>
      </w:r>
      <w:r>
        <w:t>te da na temelju čl. 112.  st. 5. Stečajnog zakona dužnik na dan 17. svibnja 2017. godine na ime predujma za namirenje troškova stečajnog postupka ima zaplijenjena novčana sredstva u iznosu od 2.932,50 kn, stoga je sud pozvao osobu ovlaštenu za zastupanje dužnika na uplatu razlike predujma troškova stečajnog postupka u iznosu od 1.000,00 kn u Fond za namirenje troškova stečajnog postupka kao i na uplatu dijela predujma u iznosu od 576,50</w:t>
      </w:r>
      <w:r w:rsidRPr="00047B69">
        <w:t xml:space="preserve"> </w:t>
      </w:r>
      <w:r>
        <w:t>kn za jednokratnu nagradu privremenom stečajnom upravitelju a što čini ukupan iznos od 4.500,00 kn.</w:t>
      </w:r>
    </w:p>
    <w:p w:rsidRDefault="007719A0" w:rsidP="007719A0" w:rsidR="007719A0">
      <w:pPr>
        <w:jc w:val="both"/>
      </w:pPr>
    </w:p>
    <w:p w:rsidRDefault="00093DA3" w:rsidP="00622339" w:rsidR="00BD59EA" w:rsidRPr="00047B69">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čl. 117., čl. 177., čl. 178. i čl. 180. SZ-a.</w:t>
      </w:r>
    </w:p>
    <w:p w:rsidRDefault="00BD59EA" w:rsidP="00BD59EA" w:rsidR="00BD59EA">
      <w:pPr>
        <w:jc w:val="center"/>
      </w:pPr>
      <w:r w:rsidRPr="00047B69">
        <w:t xml:space="preserve">U Osijeku </w:t>
      </w:r>
      <w:r w:rsidR="00410DE0">
        <w:t>30</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9B4BB6" w:rsidRPr="0061464C">
        <w:t xml:space="preserve">Renata </w:t>
      </w:r>
      <w:proofErr w:type="spellStart"/>
      <w:r w:rsidR="009B4BB6" w:rsidRPr="0061464C">
        <w:t>Ždrakić</w:t>
      </w:r>
      <w:proofErr w:type="spellEnd"/>
      <w:r w:rsidR="009B4BB6" w:rsidRPr="0061464C">
        <w:t xml:space="preserve">, Osijek, </w:t>
      </w:r>
      <w:proofErr w:type="spellStart"/>
      <w:r w:rsidR="009B4BB6" w:rsidRPr="0061464C">
        <w:t>Sjenjak</w:t>
      </w:r>
      <w:proofErr w:type="spellEnd"/>
      <w:r w:rsidR="009B4BB6" w:rsidRPr="0061464C">
        <w:t xml:space="preserve"> 27</w:t>
      </w:r>
    </w:p>
    <w:p w:rsidRDefault="00BD59EA" w:rsidP="009B4BB6" w:rsidR="009B4BB6">
      <w:pPr>
        <w:jc w:val="both"/>
      </w:pPr>
      <w:r w:rsidRPr="00047B69">
        <w:t xml:space="preserve">2. dužnik </w:t>
      </w:r>
      <w:r w:rsidR="009B4BB6">
        <w:t xml:space="preserve">VITELLO d.o.o., Osijek, </w:t>
      </w:r>
      <w:proofErr w:type="spellStart"/>
      <w:r w:rsidR="009B4BB6">
        <w:t>Sjenjak</w:t>
      </w:r>
      <w:proofErr w:type="spellEnd"/>
      <w:r w:rsidR="009B4BB6">
        <w:t xml:space="preserve"> 27</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B4BB6">
        <w:rPr>
          <w:color w:val="000000"/>
        </w:rPr>
        <w:t>20</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lastRenderedPageBreak/>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6281" w:rsidR="005A6281">
      <w:r>
        <w:separator/>
      </w:r>
    </w:p>
  </w:endnote>
  <w:endnote w:id="0" w:type="continuationSeparator">
    <w:p w:rsidRDefault="005A6281" w:rsidR="005A62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6281" w:rsidR="005A6281">
      <w:r>
        <w:separator/>
      </w:r>
    </w:p>
  </w:footnote>
  <w:footnote w:id="0" w:type="continuationSeparator">
    <w:p w:rsidRDefault="005A6281" w:rsidR="005A62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6212">
      <w:rPr>
        <w:rStyle w:val="Brojstranice"/>
        <w:noProof/>
      </w:rPr>
      <w:t>3</w:t>
    </w:r>
    <w:r>
      <w:rPr>
        <w:rStyle w:val="Brojstranice"/>
      </w:rPr>
      <w:fldChar w:fldCharType="end"/>
    </w:r>
  </w:p>
  <w:p w:rsidRDefault="00DC2E2E" w:rsidP="00DC2E2E" w:rsidR="00DC2E2E">
    <w:pPr>
      <w:jc w:val="right"/>
    </w:pPr>
    <w:r>
      <w:t>7 St-1405/17-9</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642" w:rsidP="00030642" w:rsidR="00030642">
    <w:pPr>
      <w:jc w:val="right"/>
    </w:pPr>
    <w:r>
      <w:t>7 St-</w:t>
    </w:r>
    <w:r w:rsidR="00DC2E2E">
      <w:t>1405</w:t>
    </w:r>
    <w:r>
      <w:t>/17-</w:t>
    </w:r>
    <w:r w:rsidR="00DC2E2E">
      <w:t>9</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21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A6281"/>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E6212"/>
    <w:rPr>
      <w:color w:val="808080"/>
      <w:bdr w:space="0" w:sz="0" w:color="auto" w:val="none"/>
      <w:shd w:fill="CCFFFF" w:color="auto" w:val="clear"/>
    </w:rPr>
  </w:style>
  <w:style w:customStyle="true" w:styleId="eSPISCCParagraphDefaultFont" w:type="character">
    <w:name w:val="eSPIS_CC_Paragraph Default Font"/>
    <w:basedOn w:val="Naglaeno"/>
    <w:rsid w:val="003E621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E6212"/>
    <w:rPr>
      <w:b/>
      <w:bCs/>
      <w:bdr w:space="0" w:sz="0" w:color="auto" w:val="none"/>
      <w:shd w:fill="FFFFCC" w:color="auto" w:val="clear"/>
      <w:lang w:val="hr-HR"/>
    </w:rPr>
  </w:style>
  <w:style w:customStyle="true" w:styleId="PozadinaSvijetloCrvena" w:type="character">
    <w:name w:val="Pozadina_SvijetloCrvena"/>
    <w:basedOn w:val="eSPISCCParagraphDefaultFont"/>
    <w:rsid w:val="003E621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E621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E6212"/>
    <w:rPr>
      <w:color w:val="808080"/>
      <w:bdr w:color="auto" w:space="0" w:sz="0" w:val="none"/>
      <w:shd w:color="auto" w:fill="CCFFFF" w:val="clear"/>
    </w:rPr>
  </w:style>
  <w:style w:customStyle="1" w:styleId="eSPISCCParagraphDefaultFont" w:type="character">
    <w:name w:val="eSPIS_CC_Paragraph Default Font"/>
    <w:basedOn w:val="Naglaeno"/>
    <w:rsid w:val="003E621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E6212"/>
    <w:rPr>
      <w:b/>
      <w:bCs/>
      <w:bdr w:color="auto" w:space="0" w:sz="0" w:val="none"/>
      <w:shd w:color="auto" w:fill="FFFFCC" w:val="clear"/>
      <w:lang w:val="hr-HR"/>
    </w:rPr>
  </w:style>
  <w:style w:customStyle="1" w:styleId="PozadinaSvijetloCrvena" w:type="character">
    <w:name w:val="Pozadina_SvijetloCrvena"/>
    <w:basedOn w:val="eSPISCCParagraphDefaultFont"/>
    <w:rsid w:val="003E621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E621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1405</izvorni_sadrzaj>
    <derivirana_varijabla naziv="DomainObject.Predmet.Broj_1">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St-1405/2017</izvorni_sadrzaj>
    <derivirana_varijabla naziv="DomainObject.Predmet.OznakaBroj_1">St-1405/2017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VITELLO d.o.o. za poljoprivredu i prijevoz</izvorni_sadrzaj>
    <derivirana_varijabla naziv="DomainObject.Predmet.ProtustrankaFormated_1">  VITELLO d.o.o. za poljoprivredu i prijevoz</derivirana_varijabla>
  </DomainObject.Predmet.ProtustrankaFormated>
  <DomainObject.Predmet.ProtustrankaFormatedOIB>
    <izvorni_sadrzaj>  VITELLO d.o.o. za poljoprivredu i prijevoz, OIB 78237862960</izvorni_sadrzaj>
    <derivirana_varijabla naziv="DomainObject.Predmet.ProtustrankaFormatedOIB_1">  VITELLO d.o.o. za poljoprivredu i prijevoz, OIB 78237862960</derivirana_varijabla>
  </DomainObject.Predmet.ProtustrankaFormatedOIB>
  <DomainObject.Predmet.ProtustrankaFormatedWithAdress>
    <izvorni_sadrzaj> VITELLO d.o.o. za poljoprivredu i prijevoz, Sjenjak 27, 31000 Osijek</izvorni_sadrzaj>
    <derivirana_varijabla naziv="DomainObject.Predmet.ProtustrankaFormatedWithAdress_1"> VITELLO d.o.o. za poljoprivredu i prijevoz, Sjenjak 27, 31000 Osijek</derivirana_varijabla>
  </DomainObject.Predmet.ProtustrankaFormatedWithAdress>
  <DomainObject.Predmet.ProtustrankaFormatedWithAdressOIB>
    <izvorni_sadrzaj> VITELLO d.o.o. za poljoprivredu i prijevoz, OIB 78237862960, Sjenjak 27, 31000 Osijek</izvorni_sadrzaj>
    <derivirana_varijabla naziv="DomainObject.Predmet.ProtustrankaFormatedWithAdressOIB_1"> VITELLO d.o.o. za poljoprivredu i prijevoz, OIB 78237862960, Sjenjak 27, 31000 Osijek</derivirana_varijabla>
  </DomainObject.Predmet.ProtustrankaFormatedWithAdressOIB>
  <DomainObject.Predmet.ProtustrankaWithAdress>
    <izvorni_sadrzaj>VITELLO d.o.o. za poljoprivredu i prijevoz Sjenjak 27, 31000 Osijek</izvorni_sadrzaj>
    <derivirana_varijabla naziv="DomainObject.Predmet.ProtustrankaWithAdress_1">VITELLO d.o.o. za poljoprivredu i prijevoz Sjenjak 27, 31000 Osijek</derivirana_varijabla>
  </DomainObject.Predmet.ProtustrankaWithAdress>
  <DomainObject.Predmet.ProtustrankaWithAdressOIB>
    <izvorni_sadrzaj>VITELLO d.o.o. za poljoprivredu i prijevoz, OIB 78237862960, Sjenjak 27, 31000 Osijek</izvorni_sadrzaj>
    <derivirana_varijabla naziv="DomainObject.Predmet.ProtustrankaWithAdressOIB_1">VITELLO d.o.o. za poljoprivredu i prijevoz, OIB 78237862960, Sjenjak 27, 31000 Osijek</derivirana_varijabla>
  </DomainObject.Predmet.ProtustrankaWithAdressOIB>
  <DomainObject.Predmet.ProtustrankaNazivFormated>
    <izvorni_sadrzaj>VITELLO d.o.o. za poljoprivredu i prijevoz</izvorni_sadrzaj>
    <derivirana_varijabla naziv="DomainObject.Predmet.ProtustrankaNazivFormated_1">VITELLO d.o.o. za poljoprivredu i prijevoz</derivirana_varijabla>
  </DomainObject.Predmet.ProtustrankaNazivFormated>
  <DomainObject.Predmet.ProtustrankaNazivFormatedOIB>
    <izvorni_sadrzaj>VITELLO d.o.o. za poljoprivredu i prijevoz, OIB 78237862960</izvorni_sadrzaj>
    <derivirana_varijabla naziv="DomainObject.Predmet.ProtustrankaNazivFormatedOIB_1">VITELLO d.o.o. za poljoprivredu i prijevoz, OIB 78237862960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VITELLO d.o.o. za poljoprivredu i prijevoz</item>
    </izvorni_sadrzaj>
    <derivirana_varijabla naziv="DomainObject.Predmet.ProtuStrankaListFormated_1">
      <item>VITELLO d.o.o. za poljoprivredu i prijevoz</item>
    </derivirana_varijabla>
  </DomainObject.Predmet.ProtuStrankaListFormated>
  <DomainObject.Predmet.ProtuStrankaListFormatedOIB>
    <izvorni_sadrzaj>
      <item>VITELLO d.o.o. za poljoprivredu i prijevoz, OIB 78237862960</item>
    </izvorni_sadrzaj>
    <derivirana_varijabla naziv="DomainObject.Predmet.ProtuStrankaListFormatedOIB_1">
      <item>VITELLO d.o.o. za poljoprivredu i prijevoz, OIB 78237862960</item>
    </derivirana_varijabla>
  </DomainObject.Predmet.ProtuStrankaListFormatedOIB>
  <DomainObject.Predmet.ProtuStrankaListFormatedWithAdress>
    <izvorni_sadrzaj>
      <item>VITELLO d.o.o. za poljoprivredu i prijevoz, Sjenjak 27, 31000 Osijek</item>
    </izvorni_sadrzaj>
    <derivirana_varijabla naziv="DomainObject.Predmet.ProtuStrankaListFormatedWithAdress_1">
      <item>VITELLO d.o.o. za poljoprivredu i prijevoz, Sjenjak 27, 31000 Osijek</item>
    </derivirana_varijabla>
  </DomainObject.Predmet.ProtuStrankaListFormatedWithAdress>
  <DomainObject.Predmet.ProtuStrankaListFormatedWithAdressOIB>
    <izvorni_sadrzaj>
      <item>VITELLO d.o.o. za poljoprivredu i prijevoz, OIB 78237862960, Sjenjak 27, 31000 Osijek</item>
    </izvorni_sadrzaj>
    <derivirana_varijabla naziv="DomainObject.Predmet.ProtuStrankaListFormatedWithAdressOIB_1">
      <item>VITELLO d.o.o. za poljoprivredu i prijevoz, OIB 78237862960, Sjenjak 27, 31000 Osijek</item>
    </derivirana_varijabla>
  </DomainObject.Predmet.ProtuStrankaListFormatedWithAdressOIB>
  <DomainObject.Predmet.ProtuStrankaListNazivFormated>
    <izvorni_sadrzaj>
      <item>VITELLO d.o.o. za poljoprivredu i prijevoz</item>
    </izvorni_sadrzaj>
    <derivirana_varijabla naziv="DomainObject.Predmet.ProtuStrankaListNazivFormated_1">
      <item>VITELLO d.o.o. za poljoprivredu i prijevoz</item>
    </derivirana_varijabla>
  </DomainObject.Predmet.ProtuStrankaListNazivFormated>
  <DomainObject.Predmet.ProtuStrankaListNazivFormatedOIB>
    <izvorni_sadrzaj>
      <item>VITELLO d.o.o. za poljoprivredu i prijevoz, OIB 78237862960</item>
    </izvorni_sadrzaj>
    <derivirana_varijabla naziv="DomainObject.Predmet.ProtuStrankaListNazivFormatedOIB_1">
      <item>VITELLO d.o.o. za poljoprivredu i prijevoz, OIB 78237862960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VITELLO d.o.o. za poljoprivredu i prijevoz</izvorni_sadrzaj>
    <derivirana_varijabla naziv="DomainObject.Predmet.ProtustrankaIDrugi_1">VITELLO d.o.o. za poljoprivredu i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VITELLO d.o.o. za poljoprivredu i prijevoz, OIB 78237862960, Sjenjak 27, 31000 Osijek</izvorni_sadrzaj>
    <derivirana_varijabla naziv="DomainObject.Predmet.ProtustrankaIDrugiAdressOIB_1">VITELLO d.o.o. za poljoprivredu i prijevoz, OIB 78237862960, Sjenjak 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VITELLO d.o.o. za poljoprivredu i prijevoz</item>
    </izvorni_sadrzaj>
    <derivirana_varijabla naziv="DomainObject.Predmet.SudioniciListNaziv_1">
      <item>FINA RC OSIJEK</item>
      <item>VITELLO d.o.o. za poljoprivredu i prijevoz</item>
    </derivirana_varijabla>
  </DomainObject.Predmet.SudioniciListNaziv>
  <DomainObject.Predmet.SudioniciListAdressOIB>
    <izvorni_sadrzaj>
      <item>FINA RC OSIJEK, OIB 85821130368</item>
      <item>VITELLO d.o.o. za poljoprivredu i prijevoz, OIB 78237862960, Sjenjak 27,31000 Osijek</item>
    </izvorni_sadrzaj>
    <derivirana_varijabla naziv="DomainObject.Predmet.SudioniciListAdressOIB_1">
      <item>FINA RC OSIJEK, OIB 85821130368</item>
      <item>VITELLO d.o.o. za poljoprivredu i prijevoz, OIB 78237862960, Sjenjak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78237862960</item>
    </izvorni_sadrzaj>
    <derivirana_varijabla naziv="DomainObject.Predmet.SudioniciListNazivOIB_1">
      <item>, OIB 85821130368</item>
      <item>, OIB 78237862960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2EE9E5-F338-4795-AF48-49B0772178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990</properties:Words>
  <properties:Characters>5344</properties:Characters>
  <properties:Lines>199</properties:Lines>
  <properties:Paragraphs>46</properties:Paragraphs>
  <properties:TotalTime>438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2018-01-30T07:28:00Z</cp:lastPrinted>
  <dcterms:modified xmlns:xsi="http://www.w3.org/2001/XMLSchema-instance" xsi:type="dcterms:W3CDTF">2018-01-30T07:28:00Z</dcterms:modified>
  <cp:revision>636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