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10b3" w14:paraId="9c810b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1533EC">
        <w:t>165</w:t>
      </w:r>
      <w:r w:rsidR="00AD7ABD">
        <w:t>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AD7ABD">
        <w:rPr>
          <w:lang w:val="hr-HR"/>
        </w:rPr>
        <w:t xml:space="preserve">SKIJAŠKI KLUB SPLIT, Pujanke 67, Split, OIB: 29914509020,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AD7ABD" w:rsidRPr="00AD7ABD">
        <w:rPr>
          <w:lang w:val="hr-HR"/>
        </w:rPr>
        <w:t>SKIJAŠKI KLUB SPLIT, Puja</w:t>
      </w:r>
      <w:r w:rsidR="00AD7ABD">
        <w:rPr>
          <w:lang w:val="hr-HR"/>
        </w:rPr>
        <w:t xml:space="preserve">nke 67, Split, OIB: 29914509020.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DE19CC" w:rsidR="00DE19CC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DE19CC">
        <w:t xml:space="preserve">Dinka Trumbić, dipl. ekonomist iz Splita, Lovretska 10, OIB: 43468134790.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AD7ABD" w:rsidRPr="00AD7ABD">
        <w:rPr>
          <w:lang w:val="hr-HR"/>
        </w:rPr>
        <w:t xml:space="preserve">SKIJAŠKI KLUB SPLIT, Pujanke 67, Split, OIB: 29914509020.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B33D32">
        <w:rPr>
          <w:lang w:val="hr-HR"/>
        </w:rPr>
        <w:t>šenja, dužnik će se  brisati iz</w:t>
      </w:r>
      <w:r w:rsidR="0015489F">
        <w:rPr>
          <w:lang w:val="hr-HR"/>
        </w:rPr>
        <w:t xml:space="preserve"> </w:t>
      </w:r>
      <w:r w:rsidR="008E1461" w:rsidRPr="008E1461">
        <w:rPr>
          <w:lang w:val="hr-HR"/>
        </w:rPr>
        <w:t>registra</w:t>
      </w:r>
      <w:r w:rsidR="00B33D32">
        <w:rPr>
          <w:lang w:val="hr-HR"/>
        </w:rPr>
        <w:t xml:space="preserve"> udruga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DE19CC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B33D32">
        <w:rPr>
          <w:lang w:val="hr-HR"/>
        </w:rPr>
        <w:t>R</w:t>
      </w:r>
      <w:r w:rsidR="0015489F">
        <w:rPr>
          <w:lang w:val="hr-HR"/>
        </w:rPr>
        <w:t>egistar</w:t>
      </w:r>
      <w:r w:rsidR="00B33D32">
        <w:rPr>
          <w:lang w:val="hr-HR"/>
        </w:rPr>
        <w:t xml:space="preserve"> udruga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4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AD7ABD">
      <w:t>654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1276AB"/>
    <w:rsid w:val="001533EC"/>
    <w:rsid w:val="0015489F"/>
    <w:rsid w:val="00175FF0"/>
    <w:rsid w:val="0018497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4A2476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53BDC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7B3035"/>
    <w:rsid w:val="007C77E2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DE19CC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2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4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4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4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4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2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4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4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4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4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St-1654/2015</izvorni_sadrzaj>
    <derivirana_varijabla naziv="DomainObject.Predmet.OznakaBroj_1">St-1654/2015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SKIJAŠKI KLUB "SPLIT" SPLIT</izvorni_sadrzaj>
    <derivirana_varijabla naziv="DomainObject.Predmet.ProtustrankaFormated_1">  SKIJAŠKI KLUB "SPLIT" SPLIT</derivirana_varijabla>
  </DomainObject.Predmet.ProtustrankaFormated>
  <DomainObject.Predmet.ProtustrankaFormatedOIB>
    <izvorni_sadrzaj>  SKIJAŠKI KLUB "SPLIT" SPLIT, OIB 29914509020</izvorni_sadrzaj>
    <derivirana_varijabla naziv="DomainObject.Predmet.ProtustrankaFormatedOIB_1">  SKIJAŠKI KLUB "SPLIT" SPLIT, OIB 29914509020</derivirana_varijabla>
  </DomainObject.Predmet.ProtustrankaFormatedOIB>
  <DomainObject.Predmet.ProtustrankaFormatedWithAdress>
    <izvorni_sadrzaj> SKIJAŠKI KLUB "SPLIT" SPLIT, Pujanke 67, 21000 Split</izvorni_sadrzaj>
    <derivirana_varijabla naziv="DomainObject.Predmet.ProtustrankaFormatedWithAdress_1"> SKIJAŠKI KLUB "SPLIT" SPLIT, Pujanke 67, 21000 Split</derivirana_varijabla>
  </DomainObject.Predmet.ProtustrankaFormatedWithAdress>
  <DomainObject.Predmet.ProtustrankaFormatedWithAdressOIB>
    <izvorni_sadrzaj> SKIJAŠKI KLUB "SPLIT" SPLIT, OIB 29914509020, Pujanke 67, 21000 Split</izvorni_sadrzaj>
    <derivirana_varijabla naziv="DomainObject.Predmet.ProtustrankaFormatedWithAdressOIB_1"> SKIJAŠKI KLUB "SPLIT" SPLIT, OIB 29914509020, Pujanke 67, 21000 Split</derivirana_varijabla>
  </DomainObject.Predmet.ProtustrankaFormatedWithAdressOIB>
  <DomainObject.Predmet.ProtustrankaWithAdress>
    <izvorni_sadrzaj>SKIJAŠKI KLUB "SPLIT" SPLIT Pujanke 67, 21000 Split</izvorni_sadrzaj>
    <derivirana_varijabla naziv="DomainObject.Predmet.ProtustrankaWithAdress_1">SKIJAŠKI KLUB "SPLIT" SPLIT Pujanke 67, 21000 Split</derivirana_varijabla>
  </DomainObject.Predmet.ProtustrankaWithAdress>
  <DomainObject.Predmet.ProtustrankaWithAdressOIB>
    <izvorni_sadrzaj>SKIJAŠKI KLUB "SPLIT" SPLIT, OIB 29914509020, Pujanke 67, 21000 Split</izvorni_sadrzaj>
    <derivirana_varijabla naziv="DomainObject.Predmet.ProtustrankaWithAdressOIB_1">SKIJAŠKI KLUB "SPLIT" SPLIT, OIB 29914509020, Pujanke 67, 21000 Split</derivirana_varijabla>
  </DomainObject.Predmet.ProtustrankaWithAdressOIB>
  <DomainObject.Predmet.ProtustrankaNazivFormated>
    <izvorni_sadrzaj>SKIJAŠKI KLUB "SPLIT" SPLIT</izvorni_sadrzaj>
    <derivirana_varijabla naziv="DomainObject.Predmet.ProtustrankaNazivFormated_1">SKIJAŠKI KLUB "SPLIT" SPLIT</derivirana_varijabla>
  </DomainObject.Predmet.ProtustrankaNazivFormated>
  <DomainObject.Predmet.ProtustrankaNazivFormatedOIB>
    <izvorni_sadrzaj>SKIJAŠKI KLUB "SPLIT" SPLIT, OIB 29914509020</izvorni_sadrzaj>
    <derivirana_varijabla naziv="DomainObject.Predmet.ProtustrankaNazivFormatedOIB_1">SKIJAŠKI KLUB "SPLIT" SPLIT, OIB 29914509020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60702.07</izvorni_sadrzaj>
    <derivirana_varijabla naziv="DomainObject.Predmet.TrenutnaVrijednost_1">60702.07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SKIJAŠKI KLUB "SPLIT" SPLIT</item>
    </izvorni_sadrzaj>
    <derivirana_varijabla naziv="DomainObject.Predmet.ProtuStrankaListFormated_1">
      <item>SKIJAŠKI KLUB "SPLIT" SPLIT</item>
    </derivirana_varijabla>
  </DomainObject.Predmet.ProtuStrankaListFormated>
  <DomainObject.Predmet.ProtuStrankaListFormatedOIB>
    <izvorni_sadrzaj>
      <item>SKIJAŠKI KLUB "SPLIT" SPLIT, OIB 29914509020</item>
    </izvorni_sadrzaj>
    <derivirana_varijabla naziv="DomainObject.Predmet.ProtuStrankaListFormatedOIB_1">
      <item>SKIJAŠKI KLUB "SPLIT" SPLIT, OIB 29914509020</item>
    </derivirana_varijabla>
  </DomainObject.Predmet.ProtuStrankaListFormatedOIB>
  <DomainObject.Predmet.ProtuStrankaListFormatedWithAdress>
    <izvorni_sadrzaj>
      <item>SKIJAŠKI KLUB "SPLIT" SPLIT, Pujanke 67, 21000 Split</item>
    </izvorni_sadrzaj>
    <derivirana_varijabla naziv="DomainObject.Predmet.ProtuStrankaListFormatedWithAdress_1">
      <item>SKIJAŠKI KLUB "SPLIT" SPLIT, Pujanke 67, 21000 Split</item>
    </derivirana_varijabla>
  </DomainObject.Predmet.ProtuStrankaListFormatedWithAdress>
  <DomainObject.Predmet.ProtuStrankaListFormatedWithAdressOIB>
    <izvorni_sadrzaj>
      <item>SKIJAŠKI KLUB "SPLIT" SPLIT, OIB 29914509020, Pujanke 67, 21000 Split</item>
    </izvorni_sadrzaj>
    <derivirana_varijabla naziv="DomainObject.Predmet.ProtuStrankaListFormatedWithAdressOIB_1">
      <item>SKIJAŠKI KLUB "SPLIT" SPLIT, OIB 29914509020, Pujanke 67, 21000 Split</item>
    </derivirana_varijabla>
  </DomainObject.Predmet.ProtuStrankaListFormatedWithAdressOIB>
  <DomainObject.Predmet.ProtuStrankaListNazivFormated>
    <izvorni_sadrzaj>
      <item>SKIJAŠKI KLUB "SPLIT" SPLIT</item>
    </izvorni_sadrzaj>
    <derivirana_varijabla naziv="DomainObject.Predmet.ProtuStrankaListNazivFormated_1">
      <item>SKIJAŠKI KLUB "SPLIT" SPLIT</item>
    </derivirana_varijabla>
  </DomainObject.Predmet.ProtuStrankaListNazivFormated>
  <DomainObject.Predmet.ProtuStrankaListNazivFormatedOIB>
    <izvorni_sadrzaj>
      <item>SKIJAŠKI KLUB "SPLIT" SPLIT, OIB 29914509020</item>
    </izvorni_sadrzaj>
    <derivirana_varijabla naziv="DomainObject.Predmet.ProtuStrankaListNazivFormatedOIB_1">
      <item>SKIJAŠKI KLUB "SPLIT" SPLIT, OIB 29914509020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SKIJAŠKI KLUB "SPLIT" SPLIT</izvorni_sadrzaj>
    <derivirana_varijabla naziv="DomainObject.Predmet.ProtustrankaIDrugi_1">SKIJAŠKI KLUB "SPLIT" SPLIT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SKIJAŠKI KLUB "SPLIT" SPLIT, OIB 29914509020, Pujanke 67, 21000 Split</izvorni_sadrzaj>
    <derivirana_varijabla naziv="DomainObject.Predmet.ProtustrankaIDrugiAdressOIB_1">SKIJAŠKI KLUB "SPLIT" SPLIT, OIB 29914509020, Pujanke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SKIJAŠKI KLUB "SPLIT" SPLIT</item>
    </izvorni_sadrzaj>
    <derivirana_varijabla naziv="DomainObject.Predmet.SudioniciListNaziv_1">
      <item>FINANCIJSKA AGENCIJA,RC SPLIT</item>
      <item>SKIJAŠKI KLUB "SPLIT" SPLIT</item>
    </derivirana_varijabla>
  </DomainObject.Predmet.SudioniciListNaziv>
  <DomainObject.Predmet.SudioniciListAdressOIB>
    <izvorni_sadrzaj>
      <item>FINANCIJSKA AGENCIJA,RC SPLIT, OIB 85821130368, Mažuranićevo šetalište 24b,21000 Split</item>
      <item>SKIJAŠKI KLUB "SPLIT" SPLIT, OIB 29914509020, Pujanke 67,21000 Split</item>
    </izvorni_sadrzaj>
    <derivirana_varijabla naziv="DomainObject.Predmet.SudioniciListAdressOIB_1">
      <item>FINANCIJSKA AGENCIJA,RC SPLIT, OIB 85821130368, Mažuranićevo šetalište 24b,21000 Split</item>
      <item>SKIJAŠKI KLUB "SPLIT" SPLIT, OIB 29914509020, Pujanke 67,21000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29914509020</item>
    </izvorni_sadrzaj>
    <derivirana_varijabla naziv="DomainObject.Predmet.SudioniciListNazivOIB_1">
      <item>, OIB 85821130368</item>
      <item>, OIB 29914509020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598</properties:Words>
  <properties:Characters>3243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2016-03-23T07:27:00Z</dcterms:created>
  <dc:creator>Lari Glavaš</dc:creator>
  <cp:lastModifiedBy>Lari Glavaš</cp:lastModifiedBy>
  <cp:lastPrinted>2016-03-23T07:27:00Z</cp:lastPrinted>
  <dcterms:modified xmlns:xsi="http://www.w3.org/2001/XMLSchema-instance" xsi:type="dcterms:W3CDTF">2016-03-23T07:28:00Z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