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26ea" w14:paraId="a7c26ea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3A303D">
        <w:t>4</w:t>
      </w:r>
      <w:r w:rsidR="006C228F">
        <w:t>8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511A2">
        <w:t xml:space="preserve"> </w:t>
      </w:r>
      <w:r w:rsidR="006C228F" w:rsidRPr="006C228F">
        <w:t>OČNA OPTIKA SUNCE d.o.o. za usluge i trgovinu</w:t>
      </w:r>
      <w:r w:rsidR="006C228F">
        <w:t xml:space="preserve"> Osijek, </w:t>
      </w:r>
      <w:proofErr w:type="spellStart"/>
      <w:r w:rsidR="006C228F">
        <w:t>Gundulićeva</w:t>
      </w:r>
      <w:proofErr w:type="spellEnd"/>
      <w:r w:rsidR="006C228F">
        <w:t xml:space="preserve"> 36/C, </w:t>
      </w:r>
      <w:proofErr w:type="spellStart"/>
      <w:r w:rsidR="006C228F">
        <w:t>OIB</w:t>
      </w:r>
      <w:proofErr w:type="spellEnd"/>
      <w:r w:rsidR="006C228F">
        <w:t xml:space="preserve">: </w:t>
      </w:r>
      <w:r w:rsidR="006C228F" w:rsidRPr="006C228F">
        <w:t>82120495456</w:t>
      </w:r>
      <w:r w:rsidR="006C228F">
        <w:t xml:space="preserve">, </w:t>
      </w:r>
      <w:proofErr w:type="spellStart"/>
      <w:r w:rsidR="006C228F">
        <w:t>MBS</w:t>
      </w:r>
      <w:proofErr w:type="spellEnd"/>
      <w:r w:rsidR="006C228F">
        <w:t xml:space="preserve">: </w:t>
      </w:r>
      <w:r w:rsidR="006C228F" w:rsidRPr="006C228F">
        <w:t>030090545</w:t>
      </w:r>
      <w:r w:rsidR="006C228F">
        <w:t xml:space="preserve">, </w:t>
      </w:r>
      <w:r w:rsidR="00686903">
        <w:t xml:space="preserve"> </w:t>
      </w:r>
      <w:r>
        <w:t xml:space="preserve">temeljem članka 430. Stečajnog zakona (Narodne novine 71/15), dana </w:t>
      </w:r>
      <w:r w:rsidR="00AE18F6">
        <w:t>1</w:t>
      </w:r>
      <w:r w:rsidR="003A303D">
        <w:t>9</w:t>
      </w:r>
      <w:r w:rsidR="008511A2">
        <w:t>. siječnja 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6C228F" w:rsidRPr="006C228F">
        <w:t>OČNA OPTIKA SUNCE d.o.o. za usluge i trgovinu</w:t>
      </w:r>
      <w:r w:rsidR="006C228F">
        <w:t xml:space="preserve"> Osijek, </w:t>
      </w:r>
      <w:proofErr w:type="spellStart"/>
      <w:r w:rsidR="006C228F">
        <w:t>Gundulićeva</w:t>
      </w:r>
      <w:proofErr w:type="spellEnd"/>
      <w:r w:rsidR="006C228F">
        <w:t xml:space="preserve"> 36/C, </w:t>
      </w:r>
      <w:proofErr w:type="spellStart"/>
      <w:r w:rsidR="006C228F">
        <w:t>OIB</w:t>
      </w:r>
      <w:proofErr w:type="spellEnd"/>
      <w:r w:rsidR="006C228F">
        <w:t xml:space="preserve">: </w:t>
      </w:r>
      <w:r w:rsidR="006C228F" w:rsidRPr="006C228F">
        <w:t>82120495456</w:t>
      </w:r>
      <w:r w:rsidR="006C228F">
        <w:t xml:space="preserve">, </w:t>
      </w:r>
      <w:proofErr w:type="spellStart"/>
      <w:r w:rsidR="006C228F">
        <w:t>MBS</w:t>
      </w:r>
      <w:proofErr w:type="spellEnd"/>
      <w:r w:rsidR="006C228F">
        <w:t xml:space="preserve">: </w:t>
      </w:r>
      <w:r w:rsidR="006C228F" w:rsidRPr="006C228F">
        <w:t>030090545</w:t>
      </w:r>
      <w:r w:rsidR="006C228F">
        <w:t>.</w:t>
      </w:r>
      <w:r w:rsidR="008511A2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proofErr w:type="spellStart"/>
      <w:r w:rsidR="006C228F">
        <w:t>Dorotea</w:t>
      </w:r>
      <w:proofErr w:type="spellEnd"/>
      <w:r w:rsidR="006C228F">
        <w:t xml:space="preserve"> Ivančić, </w:t>
      </w:r>
      <w:proofErr w:type="spellStart"/>
      <w:r w:rsidR="006C228F">
        <w:t>OIB</w:t>
      </w:r>
      <w:proofErr w:type="spellEnd"/>
      <w:r w:rsidR="006C228F">
        <w:t xml:space="preserve">: 96006448571, Osijek, Trg slobode 8, i Tihomir </w:t>
      </w:r>
      <w:proofErr w:type="spellStart"/>
      <w:r w:rsidR="006C228F">
        <w:t>Andučić</w:t>
      </w:r>
      <w:proofErr w:type="spellEnd"/>
      <w:r w:rsidR="006C228F">
        <w:t xml:space="preserve">, </w:t>
      </w:r>
      <w:proofErr w:type="spellStart"/>
      <w:r w:rsidR="006C228F">
        <w:t>OIB</w:t>
      </w:r>
      <w:proofErr w:type="spellEnd"/>
      <w:r w:rsidR="006C228F">
        <w:t xml:space="preserve">: 98070684985, Darda, </w:t>
      </w:r>
      <w:proofErr w:type="spellStart"/>
      <w:r w:rsidR="006C228F">
        <w:t>Karašica</w:t>
      </w:r>
      <w:proofErr w:type="spellEnd"/>
      <w:r w:rsidR="006C228F">
        <w:t xml:space="preserve"> 14,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A303D">
        <w:t>4</w:t>
      </w:r>
      <w:r w:rsidR="006C228F">
        <w:t>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AE18F6">
        <w:t>1</w:t>
      </w:r>
      <w:r w:rsidR="003A303D">
        <w:t>9</w:t>
      </w:r>
      <w:r w:rsidR="008511A2">
        <w:t>. siječnja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6A4595">
        <w:t>1</w:t>
      </w:r>
      <w:r w:rsidR="006C228F">
        <w:t>7</w:t>
      </w:r>
      <w:r w:rsidR="008511A2">
        <w:t>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B2234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53343C"/>
    <w:rsid w:val="005761C7"/>
    <w:rsid w:val="005B153D"/>
    <w:rsid w:val="006437E1"/>
    <w:rsid w:val="00647F89"/>
    <w:rsid w:val="00666AF0"/>
    <w:rsid w:val="00686903"/>
    <w:rsid w:val="006A4595"/>
    <w:rsid w:val="006C228F"/>
    <w:rsid w:val="007961D6"/>
    <w:rsid w:val="007B34A0"/>
    <w:rsid w:val="008411CC"/>
    <w:rsid w:val="00846E43"/>
    <w:rsid w:val="008511A2"/>
    <w:rsid w:val="008E3CFD"/>
    <w:rsid w:val="00910DD3"/>
    <w:rsid w:val="00912224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D03AE2"/>
    <w:rsid w:val="00D21A2C"/>
    <w:rsid w:val="00DB40AF"/>
    <w:rsid w:val="00DB5246"/>
    <w:rsid w:val="00DE0702"/>
    <w:rsid w:val="00E00CDF"/>
    <w:rsid w:val="00E34457"/>
    <w:rsid w:val="00F058BB"/>
    <w:rsid w:val="00F1281C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1281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281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81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81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1281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281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81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81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OČNA OPTIKA SUNCE d.o.o. za usluge i trgovinu</izvorni_sadrzaj>
    <derivirana_varijabla naziv="DomainObject.Predmet.ProtustrankaFormated_1">  OČNA OPTIKA SUNCE d.o.o. za usluge i trgovinu</derivirana_varijabla>
  </DomainObject.Predmet.ProtustrankaFormated>
  <DomainObject.Predmet.ProtustrankaFormatedOIB>
    <izvorni_sadrzaj>  OČNA OPTIKA SUNCE d.o.o. za usluge i trgovinu, OIB 82120495456</izvorni_sadrzaj>
    <derivirana_varijabla naziv="DomainObject.Predmet.ProtustrankaFormatedOIB_1">  OČNA OPTIKA SUNCE d.o.o. za usluge i trgovinu, OIB 82120495456</derivirana_varijabla>
  </DomainObject.Predmet.ProtustrankaFormatedOIB>
  <DomainObject.Predmet.ProtustrankaFormatedWithAdress>
    <izvorni_sadrzaj> OČNA OPTIKA SUNCE d.o.o. za usluge i trgovinu, Gundulićeva 36C, 31000 Osijek</izvorni_sadrzaj>
    <derivirana_varijabla naziv="DomainObject.Predmet.ProtustrankaFormatedWithAdress_1"> OČNA OPTIKA SUNCE d.o.o. za usluge i trgovinu, Gundulićeva 36C, 31000 Osijek</derivirana_varijabla>
  </DomainObject.Predmet.ProtustrankaFormatedWithAdress>
  <DomainObject.Predmet.ProtustrankaFormatedWithAdressOIB>
    <izvorni_sadrzaj> OČNA OPTIKA SUNCE d.o.o. za usluge i trgovinu, OIB 82120495456, Gundulićeva 36C, 31000 Osijek</izvorni_sadrzaj>
    <derivirana_varijabla naziv="DomainObject.Predmet.ProtustrankaFormatedWithAdressOIB_1"> OČNA OPTIKA SUNCE d.o.o. za usluge i trgovinu, OIB 82120495456, Gundulićeva 36C, 31000 Osijek</derivirana_varijabla>
  </DomainObject.Predmet.ProtustrankaFormatedWithAdressOIB>
  <DomainObject.Predmet.ProtustrankaWithAdress>
    <izvorni_sadrzaj>OČNA OPTIKA SUNCE d.o.o. za usluge i trgovinu Gundulićeva 36C, 31000 Osijek</izvorni_sadrzaj>
    <derivirana_varijabla naziv="DomainObject.Predmet.ProtustrankaWithAdress_1">OČNA OPTIKA SUNCE d.o.o. za usluge i trgovinu Gundulićeva 36C, 31000 Osijek</derivirana_varijabla>
  </DomainObject.Predmet.ProtustrankaWithAdress>
  <DomainObject.Predmet.ProtustrankaWithAdressOIB>
    <izvorni_sadrzaj>OČNA OPTIKA SUNCE d.o.o. za usluge i trgovinu, OIB 82120495456, Gundulićeva 36C, 31000 Osijek</izvorni_sadrzaj>
    <derivirana_varijabla naziv="DomainObject.Predmet.ProtustrankaWithAdressOIB_1">OČNA OPTIKA SUNCE d.o.o. za usluge i trgovinu, OIB 82120495456, Gundulićeva 36C, 31000 Osijek</derivirana_varijabla>
  </DomainObject.Predmet.ProtustrankaWithAdressOIB>
  <DomainObject.Predmet.ProtustrankaNazivFormated>
    <izvorni_sadrzaj>OČNA OPTIKA SUNCE d.o.o. za usluge i trgovinu</izvorni_sadrzaj>
    <derivirana_varijabla naziv="DomainObject.Predmet.ProtustrankaNazivFormated_1">OČNA OPTIKA SUNCE d.o.o. za usluge i trgovinu</derivirana_varijabla>
  </DomainObject.Predmet.ProtustrankaNazivFormated>
  <DomainObject.Predmet.ProtustrankaNazivFormatedOIB>
    <izvorni_sadrzaj>OČNA OPTIKA SUNCE d.o.o. za usluge i trgovinu, OIB 82120495456</izvorni_sadrzaj>
    <derivirana_varijabla naziv="DomainObject.Predmet.ProtustrankaNazivFormatedOIB_1">OČNA OPTIKA SUNCE d.o.o. za usluge i trgovinu, OIB 82120495456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OČNA OPTIKA SUNCE d.o.o. za usluge i trgovinu</item>
    </izvorni_sadrzaj>
    <derivirana_varijabla naziv="DomainObject.Predmet.ProtuStrankaListFormated_1">
      <item>OČNA OPTIKA SUNCE d.o.o. za usluge i trgovinu</item>
    </derivirana_varijabla>
  </DomainObject.Predmet.ProtuStrankaListFormated>
  <DomainObject.Predmet.ProtuStrankaListFormatedOIB>
    <izvorni_sadrzaj>
      <item>OČNA OPTIKA SUNCE d.o.o. za usluge i trgovinu, OIB 82120495456</item>
    </izvorni_sadrzaj>
    <derivirana_varijabla naziv="DomainObject.Predmet.ProtuStrankaListFormatedOIB_1">
      <item>OČNA OPTIKA SUNCE d.o.o. za usluge i trgovinu, OIB 82120495456</item>
    </derivirana_varijabla>
  </DomainObject.Predmet.ProtuStrankaListFormatedOIB>
  <DomainObject.Predmet.ProtuStrankaListFormatedWithAdress>
    <izvorni_sadrzaj>
      <item>OČNA OPTIKA SUNCE d.o.o. za usluge i trgovinu, Gundulićeva 36C, 31000 Osijek</item>
    </izvorni_sadrzaj>
    <derivirana_varijabla naziv="DomainObject.Predmet.ProtuStrankaListFormatedWithAdress_1">
      <item>OČNA OPTIKA SUNCE d.o.o. za usluge i trgovinu, Gundulićeva 36C, 31000 Osijek</item>
    </derivirana_varijabla>
  </DomainObject.Predmet.ProtuStrankaListFormatedWithAdress>
  <DomainObject.Predmet.ProtuStrankaListFormatedWithAdressOIB>
    <izvorni_sadrzaj>
      <item>OČNA OPTIKA SUNCE d.o.o. za usluge i trgovinu, OIB 82120495456, Gundulićeva 36C, 31000 Osijek</item>
    </izvorni_sadrzaj>
    <derivirana_varijabla naziv="DomainObject.Predmet.ProtuStrankaListFormatedWithAdressOIB_1">
      <item>OČNA OPTIKA SUNCE d.o.o. za usluge i trgovinu, OIB 82120495456, Gundulićeva 36C, 31000 Osijek</item>
    </derivirana_varijabla>
  </DomainObject.Predmet.ProtuStrankaListFormatedWithAdressOIB>
  <DomainObject.Predmet.ProtuStrankaListNazivFormated>
    <izvorni_sadrzaj>
      <item>OČNA OPTIKA SUNCE d.o.o. za usluge i trgovinu</item>
    </izvorni_sadrzaj>
    <derivirana_varijabla naziv="DomainObject.Predmet.ProtuStrankaListNazivFormated_1">
      <item>OČNA OPTIKA SUNCE d.o.o. za usluge i trgovinu</item>
    </derivirana_varijabla>
  </DomainObject.Predmet.ProtuStrankaListNazivFormated>
  <DomainObject.Predmet.ProtuStrankaListNazivFormatedOIB>
    <izvorni_sadrzaj>
      <item>OČNA OPTIKA SUNCE d.o.o. za usluge i trgovinu, OIB 82120495456</item>
    </izvorni_sadrzaj>
    <derivirana_varijabla naziv="DomainObject.Predmet.ProtuStrankaListNazivFormatedOIB_1">
      <item>OČNA OPTIKA SUNCE d.o.o. za usluge i trgovinu, OIB 82120495456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OČNA OPTIKA SUNCE d.o.o. za usluge i trgovinu</izvorni_sadrzaj>
    <derivirana_varijabla naziv="DomainObject.Predmet.ProtustrankaIDrugi_1">OČNA OPTIKA SUNCE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OČNA OPTIKA SUNCE d.o.o. za usluge i trgovinu, OIB 82120495456, Gundulićeva 36C, 31000 Osijek</izvorni_sadrzaj>
    <derivirana_varijabla naziv="DomainObject.Predmet.ProtustrankaIDrugiAdressOIB_1">OČNA OPTIKA SUNCE d.o.o. za usluge i trgovinu, OIB 82120495456, Gundulićeva 36C,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OČNA OPTIKA SUNCE d.o.o. za usluge i trgovinu</item>
    </izvorni_sadrzaj>
    <derivirana_varijabla naziv="DomainObject.Predmet.SudioniciListNaziv_1">
      <item>FINA RC OSIJEK</item>
      <item>OČNA OPTIKA SUNCE d.o.o. za usluge i trgovinu</item>
    </derivirana_varijabla>
  </DomainObject.Predmet.SudioniciListNaziv>
  <DomainObject.Predmet.SudioniciListAdressOIB>
    <izvorni_sadrzaj>
      <item>FINA RC OSIJEK, OIB 85821130368</item>
      <item>OČNA OPTIKA SUNCE d.o.o. za usluge i trgovinu, OIB 82120495456, Gundulićeva 36C,31000 Osijek</item>
    </izvorni_sadrzaj>
    <derivirana_varijabla naziv="DomainObject.Predmet.SudioniciListAdressOIB_1">
      <item>FINA RC OSIJEK, OIB 85821130368</item>
      <item>OČNA OPTIKA SUNCE d.o.o. za usluge i trgovinu, OIB 82120495456, Gundulićeva 36C,31000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82120495456</item>
    </izvorni_sadrzaj>
    <derivirana_varijabla naziv="DomainObject.Predmet.SudioniciListNazivOIB_1">
      <item>, OIB 85821130368</item>
      <item>, OIB 82120495456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2002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2018-01-19T06:56:00Z</dcterms:created>
  <dc:creator>korisnik</dc:creator>
  <cp:lastModifiedBy>Ljiljana Floršić</cp:lastModifiedBy>
  <cp:lastPrinted>2018-01-15T09:04:00Z</cp:lastPrinted>
  <dcterms:modified xmlns:xsi="http://www.w3.org/2001/XMLSchema-instance" xsi:type="dcterms:W3CDTF">2018-01-19T06:57:00Z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