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68a" w14:paraId="e86c68a" w:rsidRDefault="00E46AD4" w:rsidP="00E46AD4" w:rsidR="00E46AD4" w:rsidRPr="00E46A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E46AD4">
        <w:rPr>
          <w:rFonts w:cs="Times New Roman" w:eastAsia="Times New Roman"/>
          <w:bCs/>
          <w:szCs w:val="20"/>
        </w:rPr>
        <w:t xml:space="preserve">                    </w:t>
      </w:r>
      <w:r w:rsidRPr="00E46AD4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AD4" w:rsidP="00E46AD4" w:rsidR="00E46AD4" w:rsidRPr="00E46AD4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E46AD4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E46AD4">
        <w:rPr>
          <w:rFonts w:cs="Times New Roman" w:eastAsia="Times New Roman"/>
          <w:bCs/>
          <w:szCs w:val="20"/>
          <w:lang w:val="en-US"/>
        </w:rPr>
        <w:tab/>
      </w:r>
    </w:p>
    <w:p w:rsidRDefault="00E46AD4" w:rsidP="00E46AD4" w:rsidR="00E46AD4" w:rsidRPr="00E46A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E46AD4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46AD4" w:rsidP="00E46AD4" w:rsidR="00E46AD4" w:rsidRPr="00E46A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E46AD4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E46AD4">
        <w:rPr>
          <w:rFonts w:cs="Times New Roman" w:eastAsia="Times New Roman"/>
          <w:bCs/>
          <w:szCs w:val="20"/>
        </w:rPr>
        <w:t>Dršćevka</w:t>
      </w:r>
      <w:proofErr w:type="spellEnd"/>
      <w:r w:rsidRPr="00E46AD4">
        <w:rPr>
          <w:rFonts w:cs="Times New Roman" w:eastAsia="Times New Roman"/>
          <w:bCs/>
          <w:szCs w:val="20"/>
        </w:rPr>
        <w:t xml:space="preserve"> 1, 52000 Pazin</w:t>
      </w:r>
    </w:p>
    <w:p w:rsidRDefault="00E46AD4" w:rsidP="00E46AD4" w:rsidR="00E46AD4" w:rsidRPr="00E46AD4"/>
    <w:p w:rsidRDefault="00E46AD4" w:rsidP="00E46AD4" w:rsidR="00E46AD4" w:rsidRPr="00E46AD4">
      <w:pPr>
        <w:ind w:firstLine="708"/>
        <w:rPr>
          <w:rFonts w:cs="Times New Roman" w:eastAsia="Times New Roman"/>
          <w:szCs w:val="24"/>
          <w:lang w:eastAsia="hr-HR"/>
        </w:rPr>
      </w:pPr>
      <w:r w:rsidRPr="00E46AD4">
        <w:t>Trgovački sud u Pazinu,</w:t>
      </w:r>
      <w:r w:rsidRPr="00E46AD4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E46AD4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E46AD4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E46AD4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E46AD4">
        <w:rPr>
          <w:rFonts w:cs="Times New Roman" w:eastAsia="Times New Roman"/>
          <w:szCs w:val="24"/>
          <w:lang w:eastAsia="hr-HR"/>
        </w:rPr>
        <w:t>: 04-06-15-2</w:t>
      </w:r>
      <w:r>
        <w:rPr>
          <w:rFonts w:cs="Times New Roman" w:eastAsia="Times New Roman"/>
          <w:szCs w:val="24"/>
          <w:lang w:eastAsia="hr-HR"/>
        </w:rPr>
        <w:t>268</w:t>
      </w:r>
      <w:r w:rsidRPr="00E46AD4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</w:t>
      </w:r>
      <w:r w:rsidRPr="00E46AD4">
        <w:rPr>
          <w:rFonts w:cs="Times New Roman" w:eastAsia="Times New Roman"/>
          <w:szCs w:val="24"/>
          <w:lang w:eastAsia="hr-HR"/>
        </w:rPr>
        <w:t>. veljače 2016.,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 xml:space="preserve">) CERTISSA j. d. o. o. Rovinj, Trg Ulika 10, OIB 50257152081, MBS 040314974, </w:t>
      </w:r>
      <w:r w:rsidRPr="00E46AD4"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71/15), 8. veljače 2016. objavljuje sljedeći</w:t>
      </w:r>
    </w:p>
    <w:p w:rsidRDefault="00E46AD4" w:rsidP="00E46AD4" w:rsidR="00E46AD4" w:rsidRPr="00E46AD4">
      <w:pPr>
        <w:jc w:val="center"/>
      </w:pPr>
      <w:r w:rsidRPr="00E46AD4">
        <w:t>O G L A S</w:t>
      </w:r>
    </w:p>
    <w:p w:rsidRDefault="00E46AD4" w:rsidP="00E46AD4" w:rsidR="00E46AD4" w:rsidRPr="00E46AD4">
      <w:pPr>
        <w:ind w:firstLine="708"/>
      </w:pPr>
    </w:p>
    <w:p w:rsidRDefault="00E46AD4" w:rsidP="00E46AD4" w:rsidR="00E46AD4" w:rsidRPr="00E46AD4">
      <w:pPr>
        <w:ind w:firstLine="708"/>
        <w:rPr>
          <w:rFonts w:cs="Times New Roman" w:eastAsia="Times New Roman"/>
          <w:szCs w:val="24"/>
          <w:lang w:eastAsia="hr-HR"/>
        </w:rPr>
      </w:pPr>
      <w:r w:rsidRPr="00E46AD4">
        <w:t xml:space="preserve">I. Dužnik </w:t>
      </w:r>
      <w:r>
        <w:rPr>
          <w:rFonts w:cs="Times New Roman" w:eastAsia="Times New Roman"/>
          <w:szCs w:val="24"/>
          <w:lang w:eastAsia="hr-HR"/>
        </w:rPr>
        <w:t>CERTISSA j. d. o. o. Rovinj, Trg Ulika 10, OIB 50257152081, MBS 040314974</w:t>
      </w:r>
      <w:r w:rsidRPr="00E46AD4">
        <w:rPr>
          <w:rFonts w:cs="Times New Roman" w:eastAsia="Times New Roman"/>
          <w:szCs w:val="24"/>
          <w:lang w:eastAsia="hr-HR"/>
        </w:rPr>
        <w:t xml:space="preserve">, je pravna osoba koja nema zaposlenih, koja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E46AD4">
        <w:rPr>
          <w:rFonts w:cs="Times New Roman" w:eastAsia="Times New Roman"/>
          <w:szCs w:val="24"/>
          <w:lang w:eastAsia="hr-HR"/>
        </w:rPr>
        <w:t xml:space="preserve">na dan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E46AD4">
        <w:rPr>
          <w:rFonts w:cs="Times New Roman" w:eastAsia="Times New Roman"/>
          <w:szCs w:val="24"/>
          <w:lang w:eastAsia="hr-HR"/>
        </w:rPr>
        <w:t>u Očevidniku redoslijeda osnova za plaćanje ima</w:t>
      </w:r>
      <w:r>
        <w:rPr>
          <w:rFonts w:cs="Times New Roman" w:eastAsia="Times New Roman"/>
          <w:szCs w:val="24"/>
          <w:lang w:eastAsia="hr-HR"/>
        </w:rPr>
        <w:t>la</w:t>
      </w:r>
      <w:r w:rsidRPr="00E46AD4">
        <w:rPr>
          <w:rFonts w:cs="Times New Roman" w:eastAsia="Times New Roman"/>
          <w:szCs w:val="24"/>
          <w:lang w:eastAsia="hr-HR"/>
        </w:rPr>
        <w:t xml:space="preserve">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327</w:t>
      </w:r>
      <w:r w:rsidRPr="00E46AD4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E46AD4" w:rsidP="00E46AD4" w:rsidR="00E46AD4" w:rsidRPr="00E46AD4">
      <w:pPr>
        <w:ind w:firstLine="708"/>
      </w:pPr>
    </w:p>
    <w:p w:rsidRDefault="00E46AD4" w:rsidP="00E46AD4" w:rsidR="00E46AD4" w:rsidRPr="00E46AD4">
      <w:pPr>
        <w:ind w:firstLine="708"/>
      </w:pPr>
      <w:r w:rsidRPr="00E46AD4">
        <w:t>II. Utvrđuje se da</w:t>
      </w:r>
      <w:r>
        <w:t xml:space="preserve"> je </w:t>
      </w:r>
      <w:r w:rsidRPr="00E46AD4">
        <w:t xml:space="preserve">ukupni iznos duga evidentiranog na temelju neizvršenih osnova za plaćanje dužnika na dan </w:t>
      </w:r>
      <w:r>
        <w:t>1. rujna 2015. iznosio 14.743,52</w:t>
      </w:r>
      <w:r w:rsidRPr="00E46AD4">
        <w:t xml:space="preserve"> </w:t>
      </w:r>
      <w:r>
        <w:t>kune</w:t>
      </w:r>
      <w:r w:rsidRPr="00E46AD4">
        <w:t>.</w:t>
      </w:r>
    </w:p>
    <w:p w:rsidRDefault="00E46AD4" w:rsidP="00E46AD4" w:rsidR="00E46AD4" w:rsidRPr="00E46AD4"/>
    <w:p w:rsidRDefault="00E46AD4" w:rsidP="00E46AD4" w:rsidR="00E46AD4" w:rsidRPr="00E46AD4">
      <w:pPr>
        <w:ind w:firstLine="708"/>
        <w:rPr>
          <w:rFonts w:cs="Times New Roman" w:eastAsia="Times New Roman"/>
          <w:szCs w:val="24"/>
          <w:lang w:eastAsia="hr-HR"/>
        </w:rPr>
      </w:pPr>
      <w:r w:rsidRPr="00E46AD4">
        <w:t xml:space="preserve">III. </w:t>
      </w:r>
      <w:r w:rsidRPr="00E46AD4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 xml:space="preserve">David </w:t>
      </w:r>
      <w:proofErr w:type="spellStart"/>
      <w:r>
        <w:rPr>
          <w:rFonts w:cs="Times New Roman" w:eastAsia="Times New Roman"/>
          <w:szCs w:val="24"/>
          <w:lang w:eastAsia="hr-HR"/>
        </w:rPr>
        <w:t>Bliznac</w:t>
      </w:r>
      <w:proofErr w:type="spellEnd"/>
      <w:r w:rsidRPr="00E46AD4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E46AD4" w:rsidP="00E46AD4" w:rsidR="00E46AD4" w:rsidRPr="00E46AD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46AD4" w:rsidP="00E46AD4" w:rsidR="00E46AD4" w:rsidRPr="00E46AD4">
      <w:pPr>
        <w:ind w:firstLine="708"/>
        <w:rPr>
          <w:rFonts w:cs="Times New Roman" w:eastAsia="Times New Roman"/>
          <w:szCs w:val="24"/>
          <w:lang w:eastAsia="hr-HR"/>
        </w:rPr>
      </w:pPr>
      <w:r w:rsidRPr="00E46AD4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E46AD4" w:rsidP="00E46AD4" w:rsidR="00E46AD4" w:rsidRPr="00E46AD4">
      <w:pPr>
        <w:rPr>
          <w:rFonts w:cs="Times New Roman" w:eastAsia="Times New Roman"/>
          <w:szCs w:val="24"/>
          <w:lang w:eastAsia="hr-HR"/>
        </w:rPr>
      </w:pPr>
    </w:p>
    <w:p w:rsidRDefault="00E46AD4" w:rsidP="00E46AD4" w:rsidR="00E46AD4" w:rsidRPr="00E46AD4">
      <w:pPr>
        <w:ind w:firstLine="708"/>
      </w:pPr>
      <w:r w:rsidRPr="00E46AD4">
        <w:t>V. Ako osoba ovlaštena za zastupanje dužnika po zakonu u roku od 15 dana</w:t>
      </w:r>
      <w:r w:rsidRPr="00E46AD4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E46AD4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46AD4" w:rsidP="00E46AD4" w:rsidR="00E46AD4" w:rsidRPr="00E46AD4">
      <w:pPr>
        <w:ind w:firstLine="708"/>
      </w:pPr>
    </w:p>
    <w:p w:rsidRDefault="00E46AD4" w:rsidP="00E46AD4" w:rsidR="00E46AD4" w:rsidRPr="00E46AD4">
      <w:pPr>
        <w:jc w:val="center"/>
      </w:pPr>
      <w:r w:rsidRPr="00E46AD4">
        <w:t>U Pazinu 8. veljače 2016.</w:t>
      </w:r>
    </w:p>
    <w:p w:rsidRDefault="00E46AD4" w:rsidP="00E46AD4" w:rsidR="00E46AD4" w:rsidRPr="00E46AD4">
      <w:pPr>
        <w:ind w:firstLine="708" w:left="5664"/>
        <w:jc w:val="center"/>
      </w:pPr>
      <w:r w:rsidRPr="00E46AD4">
        <w:t>Sudska savjetnica</w:t>
      </w:r>
    </w:p>
    <w:p w:rsidRDefault="00E46AD4" w:rsidP="00E46AD4" w:rsidR="00E46AD4" w:rsidRPr="00E46AD4">
      <w:pPr>
        <w:ind w:firstLine="708" w:left="5664"/>
        <w:jc w:val="center"/>
      </w:pPr>
      <w:r w:rsidRPr="00E46AD4">
        <w:t>Mihaela Kaligari</w:t>
      </w:r>
      <w:r>
        <w:t>, v. r.</w:t>
      </w:r>
    </w:p>
    <w:p w:rsidRDefault="00E46AD4" w:rsidP="00E46AD4" w:rsidR="00E46AD4" w:rsidRPr="00E46AD4">
      <w:r w:rsidRPr="00E46AD4">
        <w:t>DNA:</w:t>
      </w:r>
    </w:p>
    <w:p w:rsidRDefault="00E46AD4" w:rsidP="00E46AD4" w:rsidR="004F5027">
      <w:pPr>
        <w:jc w:val="left"/>
      </w:pPr>
      <w:r w:rsidRPr="00E46AD4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AD4" w:rsidP="00E46AD4" w:rsidR="00E46AD4">
      <w:r>
        <w:separator/>
      </w:r>
    </w:p>
  </w:endnote>
  <w:endnote w:id="0" w:type="continuationSeparator">
    <w:p w:rsidRDefault="00E46AD4" w:rsidP="00E46AD4" w:rsidR="00E46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AD4" w:rsidP="00E46AD4" w:rsidR="00E46AD4">
      <w:r>
        <w:separator/>
      </w:r>
    </w:p>
  </w:footnote>
  <w:footnote w:id="0" w:type="continuationSeparator">
    <w:p w:rsidRDefault="00E46AD4" w:rsidP="00E46AD4" w:rsidR="00E46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AD4" w:rsidP="00456491" w:rsidR="00456491">
    <w:pPr>
      <w:pStyle w:val="Zaglavlje"/>
      <w:jc w:val="right"/>
    </w:pPr>
    <w:r>
      <w:t>11 St-223/2016-3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1FAE"/>
    <w:rsid w:val="000A1FAE"/>
    <w:rsid w:val="004F5027"/>
    <w:rsid w:val="00E46AD4"/>
    <w:rsid w:val="00E7303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6AD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46AD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6A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6AD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46A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6AD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3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0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03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0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0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6AD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46AD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6A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6AD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46A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6AD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3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0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03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0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0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CERTISSA j.d.o.o. ROVINJ</izvorni_sadrzaj>
    <derivirana_varijabla naziv="DomainObject.Predmet.ProtustrankaFormated_1">  CERTISSA j.d.o.o. ROVINJ</derivirana_varijabla>
  </DomainObject.Predmet.ProtustrankaFormated>
  <DomainObject.Predmet.ProtustrankaFormatedOIB>
    <izvorni_sadrzaj>  CERTISSA j.d.o.o. ROVINJ, OIB 50257152081</izvorni_sadrzaj>
    <derivirana_varijabla naziv="DomainObject.Predmet.ProtustrankaFormatedOIB_1">  CERTISSA j.d.o.o. ROVINJ, OIB 50257152081</derivirana_varijabla>
  </DomainObject.Predmet.ProtustrankaFormatedOIB>
  <DomainObject.Predmet.ProtustrankaFormatedWithAdress>
    <izvorni_sadrzaj> CERTISSA j.d.o.o. ROVINJ, Trg Ulika 10, 52210 Rovinj</izvorni_sadrzaj>
    <derivirana_varijabla naziv="DomainObject.Predmet.ProtustrankaFormatedWithAdress_1"> CERTISSA j.d.o.o. ROVINJ, Trg Ulika 10, 52210 Rovinj</derivirana_varijabla>
  </DomainObject.Predmet.ProtustrankaFormatedWithAdress>
  <DomainObject.Predmet.ProtustrankaFormatedWithAdressOIB>
    <izvorni_sadrzaj> CERTISSA j.d.o.o. ROVINJ, OIB 50257152081, Trg Ulika 10, 52210 Rovinj</izvorni_sadrzaj>
    <derivirana_varijabla naziv="DomainObject.Predmet.ProtustrankaFormatedWithAdressOIB_1"> CERTISSA j.d.o.o. ROVINJ, OIB 50257152081, Trg Ulika 10, 52210 Rovinj</derivirana_varijabla>
  </DomainObject.Predmet.ProtustrankaFormatedWithAdressOIB>
  <DomainObject.Predmet.ProtustrankaWithAdress>
    <izvorni_sadrzaj>CERTISSA j.d.o.o. ROVINJ Trg Ulika 10, 52210 Rovinj</izvorni_sadrzaj>
    <derivirana_varijabla naziv="DomainObject.Predmet.ProtustrankaWithAdress_1">CERTISSA j.d.o.o. ROVINJ Trg Ulika 10, 52210 Rovinj</derivirana_varijabla>
  </DomainObject.Predmet.ProtustrankaWithAdress>
  <DomainObject.Predmet.ProtustrankaWithAdressOIB>
    <izvorni_sadrzaj>CERTISSA j.d.o.o. ROVINJ, OIB 50257152081, Trg Ulika 10, 52210 Rovinj</izvorni_sadrzaj>
    <derivirana_varijabla naziv="DomainObject.Predmet.ProtustrankaWithAdressOIB_1">CERTISSA j.d.o.o. ROVINJ, OIB 50257152081, Trg Ulika 10, 52210 Rovinj</derivirana_varijabla>
  </DomainObject.Predmet.ProtustrankaWithAdressOIB>
  <DomainObject.Predmet.ProtustrankaNazivFormated>
    <izvorni_sadrzaj>CERTISSA j.d.o.o. ROVINJ</izvorni_sadrzaj>
    <derivirana_varijabla naziv="DomainObject.Predmet.ProtustrankaNazivFormated_1">CERTISSA j.d.o.o. ROVINJ</derivirana_varijabla>
  </DomainObject.Predmet.ProtustrankaNazivFormated>
  <DomainObject.Predmet.ProtustrankaNazivFormatedOIB>
    <izvorni_sadrzaj>CERTISSA j.d.o.o. ROVINJ, OIB 50257152081</izvorni_sadrzaj>
    <derivirana_varijabla naziv="DomainObject.Predmet.ProtustrankaNazivFormatedOIB_1">CERTISSA j.d.o.o. ROVINJ, OIB 50257152081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14743.52</izvorni_sadrzaj>
    <derivirana_varijabla naziv="DomainObject.Predmet.TrenutnaVrijednost_1">14743.52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CERTISSA j.d.o.o. ROVINJ</item>
    </izvorni_sadrzaj>
    <derivirana_varijabla naziv="DomainObject.Predmet.ProtuStrankaListFormated_1">
      <item>CERTISSA j.d.o.o. ROVINJ</item>
    </derivirana_varijabla>
  </DomainObject.Predmet.ProtuStrankaListFormated>
  <DomainObject.Predmet.ProtuStrankaListFormatedOIB>
    <izvorni_sadrzaj>
      <item>CERTISSA j.d.o.o. ROVINJ, OIB 50257152081</item>
    </izvorni_sadrzaj>
    <derivirana_varijabla naziv="DomainObject.Predmet.ProtuStrankaListFormatedOIB_1">
      <item>CERTISSA j.d.o.o. ROVINJ, OIB 50257152081</item>
    </derivirana_varijabla>
  </DomainObject.Predmet.ProtuStrankaListFormatedOIB>
  <DomainObject.Predmet.ProtuStrankaListFormatedWithAdress>
    <izvorni_sadrzaj>
      <item>CERTISSA j.d.o.o. ROVINJ, Trg Ulika 10, 52210 Rovinj</item>
    </izvorni_sadrzaj>
    <derivirana_varijabla naziv="DomainObject.Predmet.ProtuStrankaListFormatedWithAdress_1">
      <item>CERTISSA j.d.o.o. ROVINJ, Trg Ulika 10, 52210 Rovinj</item>
    </derivirana_varijabla>
  </DomainObject.Predmet.ProtuStrankaListFormatedWithAdress>
  <DomainObject.Predmet.ProtuStrankaListFormatedWithAdressOIB>
    <izvorni_sadrzaj>
      <item>CERTISSA j.d.o.o. ROVINJ, OIB 50257152081, Trg Ulika 10, 52210 Rovinj</item>
    </izvorni_sadrzaj>
    <derivirana_varijabla naziv="DomainObject.Predmet.ProtuStrankaListFormatedWithAdressOIB_1">
      <item>CERTISSA j.d.o.o. ROVINJ, OIB 50257152081, Trg Ulika 10, 52210 Rovinj</item>
    </derivirana_varijabla>
  </DomainObject.Predmet.ProtuStrankaListFormatedWithAdressOIB>
  <DomainObject.Predmet.ProtuStrankaListNazivFormated>
    <izvorni_sadrzaj>
      <item>CERTISSA j.d.o.o. ROVINJ</item>
    </izvorni_sadrzaj>
    <derivirana_varijabla naziv="DomainObject.Predmet.ProtuStrankaListNazivFormated_1">
      <item>CERTISSA j.d.o.o. ROVINJ</item>
    </derivirana_varijabla>
  </DomainObject.Predmet.ProtuStrankaListNazivFormated>
  <DomainObject.Predmet.ProtuStrankaListNazivFormatedOIB>
    <izvorni_sadrzaj>
      <item>CERTISSA j.d.o.o. ROVINJ, OIB 50257152081</item>
    </izvorni_sadrzaj>
    <derivirana_varijabla naziv="DomainObject.Predmet.ProtuStrankaListNazivFormatedOIB_1">
      <item>CERTISSA j.d.o.o. ROVINJ, OIB 50257152081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CERTISSA j.d.o.o. ROVINJ</izvorni_sadrzaj>
    <derivirana_varijabla naziv="DomainObject.Predmet.ProtustrankaIDrugi_1">CERTISSA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CERTISSA j.d.o.o. ROVINJ, OIB 50257152081, Trg Ulika 10, 52210 Rovinj</izvorni_sadrzaj>
    <derivirana_varijabla naziv="DomainObject.Predmet.ProtustrankaIDrugiAdressOIB_1">CERTISSA j.d.o.o. ROVINJ, OIB 50257152081, Trg Ulika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CERTISSA j.d.o.o. ROVINJ</item>
    </izvorni_sadrzaj>
    <derivirana_varijabla naziv="DomainObject.Predmet.SudioniciListNaziv_1">
      <item>FINANCIJSKA AGENCIJA, RC RIJEKA, PODRUŽNICA PULA, PULA</item>
      <item>CERTISSA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CERTISSA j.d.o.o. ROVINJ, OIB 50257152081, Trg Ulika 10,52210 Rovinj</item>
    </izvorni_sadrzaj>
    <derivirana_varijabla naziv="DomainObject.Predmet.SudioniciListAdressOIB_1">
      <item>FINANCIJSKA AGENCIJA, RC RIJEKA, PODRUŽNICA PULA, PULA, OIB 85821130368, Ulica grada Vukovara 70,10000 Zagreb</item>
      <item>CERTISSA j.d.o.o. ROVINJ, OIB 50257152081, Trg Ulika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50257152081</item>
    </izvorni_sadrzaj>
    <derivirana_varijabla naziv="DomainObject.Predmet.SudioniciListNazivOIB_1">
      <item>, OIB 85821130368</item>
      <item>, OIB 50257152081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2137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2016-02-08T11:34:00Z</dcterms:created>
  <dc:creator>Mihaela Kaligari</dc:creator>
  <dc:description/>
  <cp:keywords/>
  <cp:lastModifiedBy>Jasmina Matika</cp:lastModifiedBy>
  <cp:lastPrinted>2016-02-08T11:36:00Z</cp:lastPrinted>
  <dcterms:modified xmlns:xsi="http://www.w3.org/2001/XMLSchema-instance" xsi:type="dcterms:W3CDTF">2016-02-08T13:04:00Z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