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06f7" w14:paraId="17a06f7" w:rsidRDefault="00AE53B1" w:rsidP="00AE53B1" w:rsidR="00AE53B1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                                                                               Poslovni broj: 7 St-766/16-3</w:t>
      </w:r>
    </w:p>
    <w:p w:rsidRDefault="00AE53B1" w:rsidP="00AE53B1" w:rsidR="00AE53B1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3B1" w:rsidP="00AE53B1" w:rsidR="00AE53B1">
      <w:pPr>
        <w:spacing w:after="0"/>
      </w:pPr>
      <w:r>
        <w:t xml:space="preserve">         REPUBLIKA HRVATSKA</w:t>
      </w:r>
    </w:p>
    <w:p w:rsidRDefault="00AE53B1" w:rsidP="00AE53B1" w:rsidR="00AE53B1">
      <w:pPr>
        <w:spacing w:after="0"/>
      </w:pPr>
      <w:r>
        <w:t xml:space="preserve"> TRGOVAČKI SUD U VARAŽDINU</w:t>
      </w:r>
    </w:p>
    <w:p w:rsidRDefault="00AE53B1" w:rsidP="00AE53B1" w:rsidR="00AE53B1">
      <w:pPr>
        <w:spacing w:after="0"/>
        <w:ind w:firstLine="720"/>
      </w:pPr>
      <w:r>
        <w:t xml:space="preserve">         B. Radić 2</w:t>
      </w: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jc w:val="center"/>
      </w:pPr>
    </w:p>
    <w:p w:rsidRDefault="00AE53B1" w:rsidP="00AE53B1" w:rsidR="00AE53B1">
      <w:pPr>
        <w:spacing w:after="0"/>
        <w:jc w:val="center"/>
      </w:pPr>
    </w:p>
    <w:p w:rsidRDefault="00AE53B1" w:rsidP="00AE53B1" w:rsidR="00AE53B1">
      <w:pPr>
        <w:spacing w:after="0"/>
        <w:jc w:val="both"/>
        <w:rPr>
          <w:lang w:val="en-US"/>
        </w:rPr>
      </w:pPr>
      <w:r>
        <w:tab/>
        <w:t>Trgovački sud u Varaždinu po sucu toga suda, Mariji Levanić-Škerbić, kao stečajnom sucu, postupajući po zahtjevu Financijske agencije Regionalni centar Zagreb, Podružnica Varaždin, za provedbu skraćenog stečajnog postupka nad dužnikom BROS d.o.o. za proizvodnju, trgovinu i ugostiteljstvo, Donje Ladanje, Gustava Krkleca 23, OIB: 07944479641,  dana 16. svibnja 2016. godine, temeljem čl. 430. Stečajnog zakona ("Narodne novine" 71/15, u daljnjem tekstu: SZ) objavljuje slijedeći</w:t>
      </w:r>
    </w:p>
    <w:p w:rsidRDefault="00AE53B1" w:rsidP="00AE53B1" w:rsidR="00AE53B1">
      <w:pPr>
        <w:spacing w:after="0"/>
        <w:jc w:val="both"/>
      </w:pPr>
    </w:p>
    <w:p w:rsidRDefault="00AE53B1" w:rsidP="00AE53B1" w:rsidR="00AE53B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E53B1" w:rsidP="00AE53B1" w:rsidR="00AE53B1">
      <w:pPr>
        <w:spacing w:after="0"/>
        <w:jc w:val="both"/>
      </w:pPr>
    </w:p>
    <w:p w:rsidRDefault="00AE53B1" w:rsidP="00AE53B1" w:rsidR="00AE53B1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>Dužnik BROS d.o.o. za proizvodnju, trgovinu i ugostiteljstvo, Donje Ladanje, Gustava Krkleca 23, OIB: 07944479641, na dan 10. svibnja 2016. ima ukupni iznos duga evidentiranog na temelju neizvršenih osnova za plaćanje dužnika u iznosu od 94.776,60 kn.</w:t>
      </w:r>
    </w:p>
    <w:p w:rsidRDefault="00AE53B1" w:rsidP="00AE53B1" w:rsidR="00AE53B1">
      <w:pPr>
        <w:spacing w:after="0"/>
        <w:jc w:val="both"/>
      </w:pPr>
    </w:p>
    <w:p w:rsidRDefault="00AE53B1" w:rsidP="00AE53B1" w:rsidR="00AE53B1">
      <w:pPr>
        <w:spacing w:after="0"/>
        <w:ind w:hanging="720" w:left="720"/>
        <w:jc w:val="both"/>
      </w:pPr>
      <w:r>
        <w:t>II</w:t>
      </w:r>
      <w:r>
        <w:tab/>
        <w:t>Poziva se osoba ovlaštena za zastupanje BROS d.o.o. za proizvodnju, trgovinu i ugostiteljstvo, Donje Ladanje, Gustava Krkleca 23, OIB: 07944479641, da u roku od petnaest dana od dana objave ovog oglasa na e-oglasnoj ploči suda, podnese ovome sudu (pozivom na gornji broj spisa), javnobilježnički ovjerovljeni prokazni popis imovine i obveza na propisanom obrascu.</w:t>
      </w:r>
    </w:p>
    <w:p w:rsidRDefault="00AE53B1" w:rsidP="00AE53B1" w:rsidR="00AE53B1">
      <w:pPr>
        <w:spacing w:after="0"/>
        <w:jc w:val="both"/>
      </w:pPr>
    </w:p>
    <w:p w:rsidRDefault="00AE53B1" w:rsidP="00AE53B1" w:rsidR="00AE53B1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AE53B1" w:rsidP="00AE53B1" w:rsidR="00AE53B1">
      <w:pPr>
        <w:spacing w:after="0"/>
        <w:jc w:val="both"/>
      </w:pPr>
    </w:p>
    <w:p w:rsidRDefault="00AE53B1" w:rsidP="00AE53B1" w:rsidR="00AE53B1">
      <w:pPr>
        <w:spacing w:after="0"/>
        <w:ind w:hanging="720" w:left="720"/>
        <w:jc w:val="both"/>
      </w:pPr>
      <w:r>
        <w:t>IV</w:t>
      </w:r>
      <w:r>
        <w:tab/>
        <w:t>Smatrat će se da je dužnik nesposoban za plaćanje ako u roku od petnaest dana od dana objave ovog oglasa na e-oglasnoj ploči suda ne podnese prokazni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  <w:r>
        <w:t>Obrazloženje</w:t>
      </w: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Varaždin podnio je ovome sudu dana 11.05.2016. zahtjev za provedbu skraćenog stečajnog postupka nad dužnikom BROS d.o.o. za proizvodnju, trgovinu i ugostiteljstvo, Donje Ladanje, Gustava Krkleca 23, OIB: 07944479641.</w:t>
      </w:r>
    </w:p>
    <w:p w:rsidRDefault="00AE53B1" w:rsidP="00AE53B1" w:rsidR="00AE53B1">
      <w:pPr>
        <w:spacing w:after="0"/>
        <w:ind w:firstLine="720"/>
        <w:jc w:val="both"/>
        <w:outlineLvl w:val="0"/>
      </w:pPr>
      <w:r>
        <w:t>U zahtjevu se navodi da dužnik na dan 10.05.2016. u Očevidniku redoslijeda osnova za plaćanje ima evidentirane neizvršene osnove za plaćanje u ukupnom iznosu od 94.776,60 kn, te nema zaposlenih.</w:t>
      </w:r>
    </w:p>
    <w:p w:rsidRDefault="00AE53B1" w:rsidP="00AE53B1" w:rsidR="00AE53B1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  <w:r>
        <w:t>U Varaždinu, 16. svibnja 2016. godine</w:t>
      </w:r>
    </w:p>
    <w:p w:rsidRDefault="00AE53B1" w:rsidP="00AE53B1" w:rsidR="00AE53B1">
      <w:pPr>
        <w:spacing w:after="0"/>
        <w:jc w:val="center"/>
        <w:outlineLvl w:val="0"/>
      </w:pPr>
    </w:p>
    <w:p w:rsidRDefault="00AE53B1" w:rsidP="00AE53B1" w:rsidR="00AE53B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E53B1" w:rsidP="00AE53B1" w:rsidR="00AE53B1">
      <w:pPr>
        <w:spacing w:after="0"/>
        <w:ind w:firstLine="720" w:left="5040"/>
        <w:jc w:val="center"/>
        <w:outlineLvl w:val="0"/>
      </w:pPr>
      <w:r>
        <w:t>SUDAC:</w:t>
      </w:r>
    </w:p>
    <w:p w:rsidRDefault="00AE53B1" w:rsidP="00AE53B1" w:rsidR="00AE53B1">
      <w:pPr>
        <w:spacing w:after="0"/>
        <w:ind w:firstLine="720" w:left="5040"/>
        <w:jc w:val="center"/>
        <w:outlineLvl w:val="0"/>
      </w:pPr>
    </w:p>
    <w:p w:rsidRDefault="00AE53B1" w:rsidP="00AE53B1" w:rsidR="00AE53B1">
      <w:pPr>
        <w:spacing w:after="0"/>
        <w:ind w:firstLine="720" w:left="5040"/>
        <w:jc w:val="center"/>
        <w:outlineLvl w:val="0"/>
      </w:pPr>
      <w:r>
        <w:t>Marija Levanić-Škerbić</w:t>
      </w:r>
    </w:p>
    <w:p w:rsidRDefault="00AE53B1" w:rsidP="00AE53B1" w:rsidR="00AE53B1">
      <w:pPr>
        <w:spacing w:after="0"/>
        <w:ind w:firstLine="720" w:left="3600"/>
        <w:jc w:val="center"/>
        <w:outlineLvl w:val="0"/>
      </w:pP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outlineLvl w:val="0"/>
      </w:pPr>
    </w:p>
    <w:p w:rsidRDefault="00AE53B1" w:rsidP="00AE53B1" w:rsidR="00AE53B1">
      <w:pPr>
        <w:spacing w:after="0"/>
        <w:outlineLvl w:val="0"/>
      </w:pPr>
      <w:r>
        <w:t>DNA:</w:t>
      </w:r>
    </w:p>
    <w:p w:rsidRDefault="00AE53B1" w:rsidP="00AE53B1" w:rsidR="00AE53B1">
      <w:pPr>
        <w:spacing w:after="0"/>
        <w:outlineLvl w:val="0"/>
      </w:pPr>
      <w:r>
        <w:t>- e-Oglasna ploča suda</w:t>
      </w:r>
    </w:p>
    <w:p w:rsidRDefault="00EA1C6D" w:rsidP="00AE53B1" w:rsidR="00AE649C" w:rsidRPr="00B76F3C">
      <w:pPr>
        <w:pStyle w:val="SudSjedite"/>
      </w:pPr>
      <w:r>
        <w:tab/>
      </w:r>
    </w:p>
    <w:p w:rsidRDefault="00CB0EA4" w:rsidP="00AE53B1" w:rsidR="00CB0EA4">
      <w:pPr>
        <w:pStyle w:val="Naslovdokumenta"/>
        <w:spacing w:after="0"/>
      </w:pPr>
    </w:p>
    <w:p w:rsidRDefault="0071688E" w:rsidP="00AE53B1" w:rsidR="0071688E">
      <w:pPr>
        <w:pStyle w:val="Poetniodjeljak"/>
        <w:spacing w:after="0"/>
      </w:pPr>
    </w:p>
    <w:p w:rsidRDefault="00A21F0D" w:rsidP="00AE53B1" w:rsidR="00A21F0D">
      <w:pPr>
        <w:pStyle w:val="NormaleSPIS"/>
        <w:spacing w:after="0"/>
        <w:rPr>
          <w:noProof/>
        </w:rPr>
      </w:pPr>
    </w:p>
    <w:p w:rsidRDefault="00DA0242" w:rsidP="00AE53B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3B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20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St-766/2016-3</izvorni_sadrzaj>
    <derivirana_varijabla naziv="DomainObject.Oznaka_1">St-766/2016-3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BROS društvo s ograničenom odgovornošću za proizvodnju, trgovinu i ugostiteljstvo</izvorni_sadrzaj>
    <derivirana_varijabla naziv="DomainObject.Predmet.ProtustrankaFormated_1">  BROS društvo s ograničenom odgovornošću za proizvodnju, trgovinu i ugostiteljstvo</derivirana_varijabla>
  </DomainObject.Predmet.ProtustrankaFormated>
  <DomainObject.Predmet.ProtustrankaFormatedOIB>
    <izvorni_sadrzaj>  BROS društvo s ograničenom odgovornošću za proizvodnju, trgovinu i ugostiteljstvo, OIB 07944479641</izvorni_sadrzaj>
    <derivirana_varijabla naziv="DomainObject.Predmet.ProtustrankaFormatedOIB_1">  BROS društvo s ograničenom odgovornošću za proizvodnju, trgovinu i ugostiteljstvo, OIB 07944479641</derivirana_varijabla>
  </DomainObject.Predmet.ProtustrankaFormatedOIB>
  <DomainObject.Predmet.ProtustrankaFormatedWithAdress>
    <izvorni_sadrzaj> BROS društvo s ograničenom odgovornošću za proizvodnju, trgovinu i ugostiteljstvo, Gustava Krkleca 23, 42243 Donje Ladanje</izvorni_sadrzaj>
    <derivirana_varijabla naziv="DomainObject.Predmet.ProtustrankaFormatedWithAdress_1"> BROS društvo s ograničenom odgovornošću za proizvodnju, trgovinu i ugostiteljstvo, Gustava Krkleca 23, 42243 Donje Ladanje</derivirana_varijabla>
  </DomainObject.Predmet.ProtustrankaFormatedWithAdress>
  <DomainObject.Predmet.ProtustrankaFormatedWithAdressOIB>
    <izvorni_sadrzaj> BROS društvo s ograničenom odgovornošću za proizvodnju, trgovinu i ugostiteljstvo, OIB 07944479641, Gustava Krkleca 23, 42243 Donje Ladanje</izvorni_sadrzaj>
    <derivirana_varijabla naziv="DomainObject.Predmet.ProtustrankaFormatedWithAdressOIB_1"> BROS društvo s ograničenom odgovornošću za proizvodnju, trgovinu i ugostiteljstvo, OIB 07944479641, Gustava Krkleca 23, 42243 Donje Ladanje</derivirana_varijabla>
  </DomainObject.Predmet.ProtustrankaFormatedWithAdressOIB>
  <DomainObject.Predmet.ProtustrankaWithAdress>
    <izvorni_sadrzaj>BROS društvo s ograničenom odgovornošću za proizvodnju, trgovinu i ugostiteljstvo Gustava Krkleca 23, 42243 Donje Ladanje</izvorni_sadrzaj>
    <derivirana_varijabla naziv="DomainObject.Predmet.ProtustrankaWithAdress_1">BROS društvo s ograničenom odgovornošću za proizvodnju, trgovinu i ugostiteljstvo Gustava Krkleca 23, 42243 Donje Ladanje</derivirana_varijabla>
  </DomainObject.Predmet.ProtustrankaWithAdress>
  <DomainObject.Predmet.ProtustrankaWithAdressOIB>
    <izvorni_sadrzaj>BROS društvo s ograničenom odgovornošću za proizvodnju, trgovinu i ugostiteljstvo, OIB 07944479641, Gustava Krkleca 23, 42243 Donje Ladanje</izvorni_sadrzaj>
    <derivirana_varijabla naziv="DomainObject.Predmet.ProtustrankaWithAdressOIB_1">BROS društvo s ograničenom odgovornošću za proizvodnju, trgovinu i ugostiteljstvo, OIB 07944479641, Gustava Krkleca 23, 42243 Donje Ladanje</derivirana_varijabla>
  </DomainObject.Predmet.ProtustrankaWithAdressOIB>
  <DomainObject.Predmet.ProtustrankaNazivFormated>
    <izvorni_sadrzaj>BROS društvo s ograničenom odgovornošću za proizvodnju, trgovinu i ugostiteljstvo</izvorni_sadrzaj>
    <derivirana_varijabla naziv="DomainObject.Predmet.ProtustrankaNazivFormated_1">BROS društvo s ograničenom odgovornošću za proizvodnju, trgovinu i ugostiteljstvo</derivirana_varijabla>
  </DomainObject.Predmet.ProtustrankaNazivFormated>
  <DomainObject.Predmet.ProtustrankaNazivFormatedOIB>
    <izvorni_sadrzaj>BROS društvo s ograničenom odgovornošću za proizvodnju, trgovinu i ugostiteljstvo, OIB 07944479641</izvorni_sadrzaj>
    <derivirana_varijabla naziv="DomainObject.Predmet.ProtustrankaNazivFormatedOIB_1">BROS društvo s ograničenom odgovornošću za proizvodnju, trgovinu i ugostiteljstvo, OIB 07944479641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94776.60</izvorni_sadrzaj>
    <derivirana_varijabla naziv="DomainObject.Predmet.TrenutnaVrijednost_1">94776.60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BROS društvo s ograničenom odgovornošću za proizvodnju, trgovinu i ugostiteljstvo</item>
    </izvorni_sadrzaj>
    <derivirana_varijabla naziv="DomainObject.Predmet.ProtuStrankaListFormated_1">
      <item>BROS društvo s ograničenom odgovornošću za proizvodnju, trgovinu i ugostiteljstvo</item>
    </derivirana_varijabla>
  </DomainObject.Predmet.ProtuStrankaListFormated>
  <DomainObject.Predmet.ProtuStrankaListFormatedOIB>
    <izvorni_sadrzaj>
      <item>BROS društvo s ograničenom odgovornošću za proizvodnju, trgovinu i ugostiteljstvo, OIB 07944479641</item>
    </izvorni_sadrzaj>
    <derivirana_varijabla naziv="DomainObject.Predmet.ProtuStrankaListFormatedOIB_1">
      <item>BROS društvo s ograničenom odgovornošću za proizvodnju, trgovinu i ugostiteljstvo, OIB 07944479641</item>
    </derivirana_varijabla>
  </DomainObject.Predmet.ProtuStrankaListFormatedOIB>
  <DomainObject.Predmet.ProtuStrankaListFormatedWithAdress>
    <izvorni_sadrzaj>
      <item>BROS društvo s ograničenom odgovornošću za proizvodnju, trgovinu i ugostiteljstvo, Gustava Krkleca 23, 42243 Donje Ladanje</item>
    </izvorni_sadrzaj>
    <derivirana_varijabla naziv="DomainObject.Predmet.ProtuStrankaListFormatedWithAdress_1">
      <item>BROS društvo s ograničenom odgovornošću za proizvodnju, trgovinu i ugostiteljstvo, Gustava Krkleca 23, 42243 Donje Ladanje</item>
    </derivirana_varijabla>
  </DomainObject.Predmet.ProtuStrankaListFormatedWithAdress>
  <DomainObject.Predmet.ProtuStrankaListFormatedWithAdressOIB>
    <izvorni_sadrzaj>
      <item>BROS društvo s ograničenom odgovornošću za proizvodnju, trgovinu i ugostiteljstvo, OIB 07944479641, Gustava Krkleca 23, 42243 Donje Ladanje</item>
    </izvorni_sadrzaj>
    <derivirana_varijabla naziv="DomainObject.Predmet.ProtuStrankaListFormatedWithAdressOIB_1">
      <item>BROS društvo s ograničenom odgovornošću za proizvodnju, trgovinu i ugostiteljstvo, OIB 07944479641, Gustava Krkleca 23, 42243 Donje Ladanje</item>
    </derivirana_varijabla>
  </DomainObject.Predmet.ProtuStrankaListFormatedWithAdressOIB>
  <DomainObject.Predmet.ProtuStrankaListNazivFormated>
    <izvorni_sadrzaj>
      <item>BROS društvo s ograničenom odgovornošću za proizvodnju, trgovinu i ugostiteljstvo</item>
    </izvorni_sadrzaj>
    <derivirana_varijabla naziv="DomainObject.Predmet.ProtuStrankaListNazivFormated_1">
      <item>BROS društvo s ograničenom odgovornošću za proizvodnju, trgovinu i ugostiteljstvo</item>
    </derivirana_varijabla>
  </DomainObject.Predmet.ProtuStrankaListNazivFormated>
  <DomainObject.Predmet.ProtuStrankaListNazivFormatedOIB>
    <izvorni_sadrzaj>
      <item>BROS društvo s ograničenom odgovornošću za proizvodnju, trgovinu i ugostiteljstvo, OIB 07944479641</item>
    </izvorni_sadrzaj>
    <derivirana_varijabla naziv="DomainObject.Predmet.ProtuStrankaListNazivFormatedOIB_1">
      <item>BROS društvo s ograničenom odgovornošću za proizvodnju, trgovinu i ugostiteljstvo, OIB 07944479641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St-766/2016-3</izvorni_sadrzaj>
    <derivirana_varijabla naziv="DomainObject.PoslovniBrojDokumenta_1">St-766/2016-3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BROS društvo s ograničenom odgovornošću za proizvodnju, trgovinu i ugostiteljstvo</izvorni_sadrzaj>
    <derivirana_varijabla naziv="DomainObject.Predmet.ProtustrankaIDrugi_1">BROS društvo s ograničenom odgovornošću za proizvodnju,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BROS društvo s ograničenom odgovornošću za proizvodnju, trgovinu i ugostiteljstvo, OIB 07944479641, Gustava Krkleca 23, 42243 Donje Ladanje</izvorni_sadrzaj>
    <derivirana_varijabla naziv="DomainObject.Predmet.ProtustrankaIDrugiAdressOIB_1">BROS društvo s ograničenom odgovornošću za proizvodnju, trgovinu i ugostiteljstvo, OIB 07944479641, Gustava Krkleca 23,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BROS društvo s ograničenom odgovornošću za proizvodnju, trgovinu i ugostiteljstvo</item>
      <item>sudski registar</item>
    </izvorni_sadrzaj>
    <derivirana_varijabla naziv="DomainObject.Predmet.SudioniciListNaziv_1">
      <item>Financijska agencija</item>
      <item>BROS društvo s ograničenom odgovornošću za proizvodnju, trgovinu i ugostiteljstvo</item>
      <item>sudski registar</item>
    </derivirana_varijabla>
  </DomainObject.Predmet.SudioniciListNaziv>
  <DomainObject.Predmet.SudioniciListAdressOIB>
    <izvorni_sadrzaj>
      <item>Financijska agencija, OIB 85821130368</item>
      <item>BROS društvo s ograničenom odgovornošću za proizvodnju, trgovinu i ugostiteljstvo, OIB 07944479641, Gustava Krkleca 23,42243 Donje Ladanje</item>
      <item>sudski registar</item>
    </izvorni_sadrzaj>
    <derivirana_varijabla naziv="DomainObject.Predmet.SudioniciListAdressOIB_1">
      <item>Financijska agencija, OIB 85821130368</item>
      <item>BROS društvo s ograničenom odgovornošću za proizvodnju, trgovinu i ugostiteljstvo, OIB 07944479641, Gustava Krkleca 23,42243 Donje Ladanje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4A484-2BFA-4E61-86F0-D731D7008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2381</properties:Characters>
  <properties:Lines>74</properties:Lines>
  <properties:Paragraphs>19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2016-05-16T08:42:00Z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