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c6236" w14:paraId="89c6236" w:rsidRDefault="00FC1EDB" w:rsidP="00FC1EDB" w:rsidR="00B419CB" w:rsidRPr="00903C04">
      <w:pPr>
        <w:tabs>
          <w:tab w:pos="2295" w:val="left"/>
        </w:tabs>
        <w:ind w:left="284"/>
        <w15:collapsed w:val="false"/>
        <w:rPr>
          <w:b/>
        </w:rPr>
      </w:pPr>
      <w:bookmarkStart w:name="_GoBack" w:id="0"/>
      <w:bookmarkEnd w:id="0"/>
      <w:r>
        <w:rPr>
          <w:b/>
        </w:rPr>
        <w:tab/>
      </w:r>
      <w:r w:rsidR="00B419CB">
        <w:rPr>
          <w:b/>
        </w:rPr>
        <w:tab/>
      </w:r>
      <w:r w:rsidR="00B419CB">
        <w:rPr>
          <w:b/>
        </w:rPr>
        <w:tab/>
      </w:r>
      <w:r w:rsidR="00B419CB">
        <w:rPr>
          <w:b/>
        </w:rPr>
        <w:tab/>
      </w:r>
      <w:r w:rsidR="00B419CB">
        <w:rPr>
          <w:b/>
        </w:rPr>
        <w:tab/>
      </w:r>
      <w:r w:rsidR="00E920AB">
        <w:rPr>
          <w:b/>
        </w:rPr>
        <w:tab/>
      </w:r>
    </w:p>
    <w:p w:rsidRDefault="008415F5" w:rsidP="00800ABF" w:rsidR="008415F5" w:rsidRPr="0086691F">
      <w:pPr>
        <w:jc w:val="center"/>
      </w:pPr>
      <w:r>
        <w:t>R E P U B L I K A    H R V A T S K A</w:t>
      </w:r>
    </w:p>
    <w:p w:rsidRDefault="00B419CB" w:rsidP="008415F5" w:rsidR="00B419CB" w:rsidRPr="00903C04">
      <w:pPr>
        <w:jc w:val="center"/>
        <w:rPr>
          <w:b/>
        </w:rPr>
      </w:pPr>
    </w:p>
    <w:p w:rsidRDefault="008F4849" w:rsidP="008415F5" w:rsidR="00B419CB" w:rsidRPr="008415F5">
      <w:pPr>
        <w:jc w:val="center"/>
      </w:pPr>
      <w:r w:rsidRPr="008415F5">
        <w:t>Z A K L J U Č A K</w:t>
      </w:r>
    </w:p>
    <w:p w:rsidRDefault="00B419CB" w:rsidP="008415F5" w:rsidR="00B419CB" w:rsidRPr="008415F5">
      <w:pPr>
        <w:jc w:val="center"/>
      </w:pPr>
      <w:r w:rsidRPr="008415F5">
        <w:t xml:space="preserve"> </w:t>
      </w:r>
    </w:p>
    <w:p w:rsidRDefault="00D140CE" w:rsidP="00FC1EDB" w:rsidR="00E528B8" w:rsidRPr="00835F62">
      <w:pPr>
        <w:ind w:firstLine="708"/>
        <w:jc w:val="both"/>
        <w:rPr>
          <w:b/>
        </w:rPr>
      </w:pPr>
      <w:r>
        <w:t xml:space="preserve">Trgovački sud u Zagrebu po sucu pojedincu Nevenki Siladi </w:t>
      </w:r>
      <w:r w:rsidR="0041532D" w:rsidRPr="00E96BCB">
        <w:t xml:space="preserve">Rstić u stečajnom postupku nad stečajnim dužnikom </w:t>
      </w:r>
      <w:r w:rsidR="000E63CD">
        <w:t xml:space="preserve">AUTO-SANDRO d.o.o. za trgovinu, usluge i uvoz-izvoz – u stečaju, Popovača (Općina Popovača), Mišička 18, OIB: </w:t>
      </w:r>
      <w:r w:rsidR="003977CB" w:rsidRPr="003977CB">
        <w:t>08496710921</w:t>
      </w:r>
      <w:r w:rsidR="00FD01FD">
        <w:t>, dana</w:t>
      </w:r>
      <w:r w:rsidR="00EE78D7">
        <w:t xml:space="preserve"> 6. ožujka 2018</w:t>
      </w:r>
      <w:r w:rsidR="0041532D" w:rsidRPr="00835F62">
        <w:t>.</w:t>
      </w:r>
      <w:r w:rsidR="00FD01FD" w:rsidRPr="00835F62">
        <w:t xml:space="preserve"> godine</w:t>
      </w:r>
      <w:r w:rsidR="003B3028" w:rsidRPr="00835F62">
        <w:rPr>
          <w:b/>
        </w:rPr>
        <w:t xml:space="preserve">           </w:t>
      </w:r>
    </w:p>
    <w:p w:rsidRDefault="003B3028" w:rsidP="00FC1EDB" w:rsidR="003B3028" w:rsidRPr="00903C04">
      <w:pPr>
        <w:ind w:firstLine="708"/>
        <w:jc w:val="both"/>
        <w:rPr>
          <w:b/>
        </w:rPr>
      </w:pPr>
      <w:r w:rsidRPr="00903C04">
        <w:rPr>
          <w:b/>
        </w:rPr>
        <w:t xml:space="preserve"> </w:t>
      </w:r>
    </w:p>
    <w:p w:rsidRDefault="004270F7" w:rsidP="008415F5" w:rsidR="00A806E8" w:rsidRPr="008415F5">
      <w:pPr>
        <w:jc w:val="center"/>
      </w:pPr>
      <w:r w:rsidRPr="008415F5">
        <w:t>z a k  l j u č i o</w:t>
      </w:r>
      <w:r w:rsidR="00947AC0" w:rsidRPr="008415F5">
        <w:t xml:space="preserve">     </w:t>
      </w:r>
      <w:r w:rsidR="00DA1DB6" w:rsidRPr="008415F5">
        <w:t>j e</w:t>
      </w:r>
    </w:p>
    <w:p w:rsidRDefault="008841B3" w:rsidP="008415F5" w:rsidR="008841B3">
      <w:pPr>
        <w:jc w:val="both"/>
      </w:pPr>
    </w:p>
    <w:p w:rsidRDefault="00B16F77" w:rsidP="009B40A9" w:rsidR="00E218E7">
      <w:pPr>
        <w:pStyle w:val="Odlomakpopisa"/>
        <w:numPr>
          <w:ilvl w:val="0"/>
          <w:numId w:val="37"/>
        </w:numPr>
        <w:tabs>
          <w:tab w:pos="1276" w:val="left"/>
        </w:tabs>
        <w:ind w:left="709"/>
        <w:jc w:val="both"/>
      </w:pPr>
      <w:r>
        <w:t xml:space="preserve">U stečajnom postupku koji se vodi nad stečajnim </w:t>
      </w:r>
      <w:r w:rsidRPr="00FC1EDB">
        <w:t>dužnikom</w:t>
      </w:r>
      <w:r w:rsidR="00A927F4" w:rsidRPr="00FC1EDB">
        <w:t xml:space="preserve"> </w:t>
      </w:r>
      <w:r w:rsidR="000E63CD">
        <w:t xml:space="preserve">AUTO-SANDRO d.o.o. za trgovinu, usluge i uvoz-izvoz – u stečaju, Popovača (Općina Popovača), Mišička 18, OIB: </w:t>
      </w:r>
      <w:r w:rsidR="003977CB" w:rsidRPr="00440A00">
        <w:t>08496710921</w:t>
      </w:r>
      <w:r w:rsidR="00152575">
        <w:t xml:space="preserve">, </w:t>
      </w:r>
      <w:r w:rsidR="00EE78D7">
        <w:t xml:space="preserve">ponovno se </w:t>
      </w:r>
      <w:r>
        <w:t>o</w:t>
      </w:r>
      <w:r w:rsidR="006D4DB7" w:rsidRPr="00903C04">
        <w:t xml:space="preserve">dređuje </w:t>
      </w:r>
      <w:r w:rsidR="00DC5C3F">
        <w:rPr>
          <w:b/>
          <w:u w:val="single"/>
        </w:rPr>
        <w:t>jedanaesto</w:t>
      </w:r>
      <w:r w:rsidR="009E0375" w:rsidRPr="009B40A9">
        <w:rPr>
          <w:b/>
          <w:u w:val="single"/>
        </w:rPr>
        <w:t xml:space="preserve"> </w:t>
      </w:r>
      <w:r w:rsidRPr="009B40A9">
        <w:rPr>
          <w:b/>
          <w:u w:val="single"/>
        </w:rPr>
        <w:t>ročište za javnu dražbu</w:t>
      </w:r>
      <w:r>
        <w:t xml:space="preserve"> radi prodaje </w:t>
      </w:r>
      <w:r w:rsidR="00ED1AB8">
        <w:t>nekretnine</w:t>
      </w:r>
      <w:r w:rsidR="006D4DB7" w:rsidRPr="00903C04">
        <w:t xml:space="preserve"> u vlasništvu</w:t>
      </w:r>
      <w:r w:rsidR="006D4DB7">
        <w:t xml:space="preserve"> </w:t>
      </w:r>
      <w:r w:rsidR="006D4DB7" w:rsidRPr="00903C04">
        <w:t>steča</w:t>
      </w:r>
      <w:r w:rsidR="006D4DB7">
        <w:t>jnog</w:t>
      </w:r>
      <w:r w:rsidR="00947AC0">
        <w:t xml:space="preserve"> </w:t>
      </w:r>
      <w:r w:rsidR="00841210">
        <w:t>d</w:t>
      </w:r>
      <w:r w:rsidR="00494A48">
        <w:t>užnika</w:t>
      </w:r>
      <w:r w:rsidR="008841B3">
        <w:t>,</w:t>
      </w:r>
      <w:r w:rsidR="00597E7B">
        <w:t xml:space="preserve"> </w:t>
      </w:r>
      <w:r w:rsidR="006D4DB7" w:rsidRPr="00903C04">
        <w:t xml:space="preserve">uz odgovarajuću primjenu </w:t>
      </w:r>
      <w:r w:rsidR="006D4DB7">
        <w:t xml:space="preserve"> pravila </w:t>
      </w:r>
      <w:r w:rsidR="00E92A0B">
        <w:t>o ovrsi na nekretninama</w:t>
      </w:r>
      <w:r w:rsidR="00ED1AB8">
        <w:t xml:space="preserve"> i to</w:t>
      </w:r>
      <w:r w:rsidR="0041532D">
        <w:t xml:space="preserve"> upisanih u </w:t>
      </w:r>
      <w:r w:rsidR="00E218E7">
        <w:t xml:space="preserve">upisanih u zemljišnim knjigama </w:t>
      </w:r>
      <w:r w:rsidR="00FC1EDB" w:rsidRPr="0002199D">
        <w:t>Općinskog suda</w:t>
      </w:r>
      <w:r w:rsidR="000E63CD">
        <w:t xml:space="preserve"> u</w:t>
      </w:r>
      <w:r w:rsidR="00FC1EDB" w:rsidRPr="0002199D">
        <w:t xml:space="preserve"> </w:t>
      </w:r>
      <w:r w:rsidR="000E63CD" w:rsidRPr="00537DFF">
        <w:t xml:space="preserve">Kutini, u </w:t>
      </w:r>
      <w:r w:rsidR="000E63CD" w:rsidRPr="009B40A9">
        <w:rPr>
          <w:b/>
        </w:rPr>
        <w:t>zk. ul</w:t>
      </w:r>
      <w:r w:rsidR="00C9329A" w:rsidRPr="009B40A9">
        <w:rPr>
          <w:b/>
        </w:rPr>
        <w:t>.</w:t>
      </w:r>
      <w:r w:rsidR="000E63CD" w:rsidRPr="009B40A9">
        <w:rPr>
          <w:b/>
        </w:rPr>
        <w:t xml:space="preserve"> 1134, k.o. Potok: </w:t>
      </w:r>
    </w:p>
    <w:p w:rsidRDefault="000E63CD" w:rsidP="000E63CD" w:rsidR="000E63CD">
      <w:pPr>
        <w:ind w:left="720"/>
        <w:rPr>
          <w:b/>
        </w:rPr>
      </w:pPr>
    </w:p>
    <w:p w:rsidRDefault="000E63CD" w:rsidP="000E63CD" w:rsidR="000E63CD" w:rsidRPr="00537DFF">
      <w:pPr>
        <w:numPr>
          <w:ilvl w:val="0"/>
          <w:numId w:val="32"/>
        </w:numPr>
        <w:rPr>
          <w:b/>
        </w:rPr>
      </w:pPr>
      <w:r w:rsidRPr="00537DFF">
        <w:rPr>
          <w:b/>
        </w:rPr>
        <w:t>kat. čest</w:t>
      </w:r>
      <w:r w:rsidR="00C9329A">
        <w:rPr>
          <w:b/>
        </w:rPr>
        <w:t>.</w:t>
      </w:r>
      <w:r w:rsidRPr="00537DFF">
        <w:rPr>
          <w:b/>
        </w:rPr>
        <w:t xml:space="preserve"> br. 60 DVIJE ZGRADE, DVORIŠTE I ORANICA U MJESTU </w:t>
      </w:r>
      <w:r w:rsidRPr="00537DFF">
        <w:rPr>
          <w:b/>
        </w:rPr>
        <w:tab/>
      </w:r>
      <w:r w:rsidRPr="00537DFF">
        <w:rPr>
          <w:b/>
        </w:rPr>
        <w:tab/>
      </w:r>
      <w:r w:rsidRPr="00537DFF">
        <w:rPr>
          <w:b/>
        </w:rPr>
        <w:tab/>
        <w:t xml:space="preserve">površine </w:t>
      </w:r>
      <w:smartTag w:element="metricconverter" w:uri="urn:schemas-microsoft-com:office:smarttags">
        <w:smartTagPr>
          <w:attr w:val="1957 m2" w:name="ProductID"/>
        </w:smartTagPr>
        <w:r w:rsidRPr="00537DFF">
          <w:rPr>
            <w:b/>
          </w:rPr>
          <w:t>1957 m2</w:t>
        </w:r>
      </w:smartTag>
      <w:r w:rsidRPr="00537DFF">
        <w:rPr>
          <w:b/>
        </w:rPr>
        <w:tab/>
      </w:r>
      <w:r w:rsidRPr="00537DFF">
        <w:rPr>
          <w:b/>
        </w:rPr>
        <w:tab/>
      </w:r>
      <w:r w:rsidRPr="00537DFF">
        <w:rPr>
          <w:b/>
        </w:rPr>
        <w:tab/>
      </w:r>
      <w:r w:rsidRPr="00537DFF">
        <w:rPr>
          <w:b/>
        </w:rPr>
        <w:tab/>
      </w:r>
      <w:r w:rsidRPr="00537DFF">
        <w:rPr>
          <w:b/>
        </w:rPr>
        <w:tab/>
      </w:r>
      <w:r w:rsidRPr="00537DFF">
        <w:rPr>
          <w:b/>
        </w:rPr>
        <w:tab/>
      </w:r>
      <w:r w:rsidRPr="00537DFF">
        <w:rPr>
          <w:b/>
        </w:rPr>
        <w:tab/>
      </w:r>
    </w:p>
    <w:p w:rsidRDefault="000E63CD" w:rsidP="000E63CD" w:rsidR="000E63CD" w:rsidRPr="00537DFF">
      <w:pPr>
        <w:jc w:val="both"/>
      </w:pPr>
      <w:r w:rsidRPr="00537DFF">
        <w:t xml:space="preserve">                               </w:t>
      </w:r>
    </w:p>
    <w:p w:rsidRDefault="000E63CD" w:rsidP="000E63CD" w:rsidR="000E63CD" w:rsidRPr="00537DFF">
      <w:pPr>
        <w:ind w:firstLine="709"/>
        <w:jc w:val="both"/>
      </w:pPr>
      <w:r w:rsidRPr="00537DFF">
        <w:t xml:space="preserve">Na navedenim nekretninama ( na sve tri gore navedene etaže)  upisana su razlučna prava u korist sljedećih razlučnih vjerovnika </w:t>
      </w:r>
    </w:p>
    <w:p w:rsidRDefault="000E63CD" w:rsidP="000E63CD" w:rsidR="000E63CD" w:rsidRPr="00537DFF"/>
    <w:p w:rsidRDefault="000E63CD" w:rsidP="000E63CD" w:rsidR="000E63CD" w:rsidRPr="00460ADF">
      <w:pPr>
        <w:pStyle w:val="Odlomakpopisa"/>
        <w:numPr>
          <w:ilvl w:val="0"/>
          <w:numId w:val="32"/>
        </w:numPr>
        <w:jc w:val="both"/>
        <w:rPr>
          <w:b/>
        </w:rPr>
      </w:pPr>
      <w:r w:rsidRPr="00460ADF">
        <w:rPr>
          <w:b/>
        </w:rPr>
        <w:t>založno pravo u korist  založnog  vjerovnika  PRIVREDNA BANKA ZAGREB d.d. Zagreb, Podružnica Kutina, Kolodvorska 26, upisano na temelju:</w:t>
      </w:r>
    </w:p>
    <w:p w:rsidRDefault="000E63CD" w:rsidP="000E63CD" w:rsidR="000E63CD">
      <w:pPr>
        <w:numPr>
          <w:ilvl w:val="0"/>
          <w:numId w:val="33"/>
        </w:numPr>
        <w:ind w:hanging="425" w:left="709"/>
        <w:jc w:val="both"/>
      </w:pPr>
      <w:r w:rsidRPr="00537DFF">
        <w:t>Sporazuma o osiguranju novčane tražbine zasnivanjem založnog prava na nekretnina i neposrednom provođenju prisilne ovrhe od 11. lipnja 2007. godine, ovjerenog kao ovršni javnobilježnički akt 11. lipnja 2007 godine, br. OV-1547/2007, radi osiguranja novčane tražb</w:t>
      </w:r>
      <w:r w:rsidR="00460ADF">
        <w:t xml:space="preserve">ine u iznosu od 2.442.000,00 kuna zajedno s kamatama i troškovima </w:t>
      </w:r>
      <w:r w:rsidRPr="00537DFF">
        <w:t>(Z-2337/7)</w:t>
      </w:r>
    </w:p>
    <w:p w:rsidRDefault="000E63CD" w:rsidP="000E63CD" w:rsidR="000E63CD">
      <w:pPr>
        <w:numPr>
          <w:ilvl w:val="0"/>
          <w:numId w:val="33"/>
        </w:numPr>
        <w:ind w:hanging="425" w:left="709"/>
        <w:jc w:val="both"/>
      </w:pPr>
      <w:r w:rsidRPr="00537DFF">
        <w:t>Sporazuma o zasnivanju založnog prava na nekretninama i pravu na neposrednu ovrhu od 6. svibnja 2008. godine ovjerenog kao ovršni javnobilježnički akt 6. svibnja 2008. godine broj OU-751/2008 uknjižuje se</w:t>
      </w:r>
      <w:r w:rsidR="00460ADF">
        <w:t xml:space="preserve"> založno pravo na nekretnine, a radi osiguranja novčane tražbine</w:t>
      </w:r>
      <w:r w:rsidRPr="00537DFF">
        <w:t xml:space="preserve"> u iznosu od 740.000,00</w:t>
      </w:r>
      <w:r w:rsidR="00460ADF">
        <w:t xml:space="preserve"> kuna zajedno s kamatama i troškovima (Z-1566/08)</w:t>
      </w:r>
    </w:p>
    <w:p w:rsidRDefault="0069526D" w:rsidP="0069526D" w:rsidR="0069526D">
      <w:pPr>
        <w:pStyle w:val="Odlomakpopisa"/>
      </w:pPr>
    </w:p>
    <w:p w:rsidRDefault="0069526D" w:rsidP="0069526D" w:rsidR="0069526D">
      <w:pPr>
        <w:ind w:left="709"/>
        <w:jc w:val="both"/>
      </w:pPr>
    </w:p>
    <w:p w:rsidRDefault="00460ADF" w:rsidP="000E63CD" w:rsidR="00460ADF">
      <w:pPr>
        <w:numPr>
          <w:ilvl w:val="0"/>
          <w:numId w:val="33"/>
        </w:numPr>
        <w:ind w:hanging="425" w:left="709"/>
        <w:jc w:val="both"/>
      </w:pPr>
      <w:r>
        <w:lastRenderedPageBreak/>
        <w:t>Sporazuma o osiguranju novčane tražbine zasnivanjem založnog prava na nekretninama i neposrednom provođenju prisilne ovrhe od 6. listopada 2009. godine, ovjerenog kao ovršni javnobilježnički akt 7. listopada 2009 pod brojem OV-1051/2009 i izjave od 7. listopada 2009. godine, ovjerene pod brojem OV-1049/09) radi osiguranja novčane tražbine u iznosu od 740.000,00 kuna  zajedno s kamatama i troškovima (Z-3123/09).</w:t>
      </w:r>
    </w:p>
    <w:p w:rsidRDefault="00460ADF" w:rsidP="00460ADF" w:rsidR="00460ADF">
      <w:pPr>
        <w:ind w:left="709"/>
        <w:jc w:val="both"/>
      </w:pPr>
    </w:p>
    <w:p w:rsidRDefault="00460ADF" w:rsidP="00460ADF" w:rsidR="00460ADF">
      <w:pPr>
        <w:pStyle w:val="Odlomakpopisa"/>
        <w:numPr>
          <w:ilvl w:val="0"/>
          <w:numId w:val="32"/>
        </w:numPr>
        <w:jc w:val="both"/>
        <w:rPr>
          <w:b/>
        </w:rPr>
      </w:pPr>
      <w:r w:rsidRPr="00460ADF">
        <w:rPr>
          <w:b/>
        </w:rPr>
        <w:t xml:space="preserve">založno pravo u korist  založnog  vjerovnika  </w:t>
      </w:r>
      <w:r>
        <w:rPr>
          <w:b/>
        </w:rPr>
        <w:t>REPUBLIKA HRVATSA, MINISTARSTVO FINANCIJA</w:t>
      </w:r>
      <w:r w:rsidRPr="00460ADF">
        <w:rPr>
          <w:b/>
        </w:rPr>
        <w:t>, upisano na temelju:</w:t>
      </w:r>
    </w:p>
    <w:p w:rsidRDefault="00460ADF" w:rsidP="00460ADF" w:rsidR="00460ADF" w:rsidRPr="0069526D">
      <w:pPr>
        <w:pStyle w:val="Odlomakpopisa"/>
        <w:numPr>
          <w:ilvl w:val="0"/>
          <w:numId w:val="35"/>
        </w:numPr>
        <w:ind w:hanging="425" w:left="709"/>
        <w:jc w:val="both"/>
        <w:rPr>
          <w:b/>
        </w:rPr>
      </w:pPr>
      <w:r>
        <w:t>Rješenja Općinskog suda Sisak, od 16. prosinca 2010. godine, broj OVR-1843/10 radi osiguranja novčane tražbine u iznosu od 161.875,54 kune zajedno s kamatama i troškovima (Z-3275/10).</w:t>
      </w:r>
    </w:p>
    <w:p w:rsidRDefault="00460ADF" w:rsidP="00460ADF" w:rsidR="00460ADF" w:rsidRPr="0069526D">
      <w:pPr>
        <w:pStyle w:val="Odlomakpopisa"/>
        <w:numPr>
          <w:ilvl w:val="0"/>
          <w:numId w:val="35"/>
        </w:numPr>
        <w:ind w:hanging="425" w:left="709"/>
        <w:jc w:val="both"/>
        <w:rPr>
          <w:b/>
        </w:rPr>
      </w:pPr>
      <w:r>
        <w:t>Rješenja Općinskog suda Kutina, od 17. siječnja 2013. godine, broj OVR-85/13 i rješenja Općinskog suda Kutina od 15. travnja 2014. godine, istog broja, radi osiguranja novčane tražbine u iznosu od 1.935,00 kune zajedno s kamatama i troškovima (Z-3203/14).</w:t>
      </w:r>
    </w:p>
    <w:p w:rsidRDefault="0069526D" w:rsidP="0069526D" w:rsidR="0069526D" w:rsidRPr="0069526D">
      <w:pPr>
        <w:pStyle w:val="Odlomakpopisa"/>
        <w:rPr>
          <w:b/>
        </w:rPr>
      </w:pPr>
    </w:p>
    <w:p w:rsidRDefault="00460ADF" w:rsidP="00460ADF" w:rsidR="00460ADF">
      <w:pPr>
        <w:pStyle w:val="Odlomakpopisa"/>
        <w:numPr>
          <w:ilvl w:val="0"/>
          <w:numId w:val="32"/>
        </w:numPr>
        <w:jc w:val="both"/>
        <w:rPr>
          <w:b/>
        </w:rPr>
      </w:pPr>
      <w:r w:rsidRPr="00460ADF">
        <w:rPr>
          <w:b/>
        </w:rPr>
        <w:t xml:space="preserve">založno pravo u korist  založnog  vjerovnika  </w:t>
      </w:r>
      <w:r>
        <w:rPr>
          <w:b/>
        </w:rPr>
        <w:t>GRADA POPOVAČA POPOVAČA, Trg grofova Erdodyja 5</w:t>
      </w:r>
      <w:r w:rsidRPr="00460ADF">
        <w:rPr>
          <w:b/>
        </w:rPr>
        <w:t xml:space="preserve">, </w:t>
      </w:r>
      <w:r>
        <w:rPr>
          <w:b/>
        </w:rPr>
        <w:t xml:space="preserve">OIB: 73945204941 </w:t>
      </w:r>
      <w:r w:rsidRPr="00460ADF">
        <w:rPr>
          <w:b/>
        </w:rPr>
        <w:t>upisano na temelju</w:t>
      </w:r>
      <w:r>
        <w:rPr>
          <w:b/>
        </w:rPr>
        <w:t>:</w:t>
      </w:r>
    </w:p>
    <w:p w:rsidRDefault="00460ADF" w:rsidP="00460ADF" w:rsidR="00460ADF" w:rsidRPr="0069526D">
      <w:pPr>
        <w:pStyle w:val="Odlomakpopisa"/>
        <w:numPr>
          <w:ilvl w:val="0"/>
          <w:numId w:val="36"/>
        </w:numPr>
        <w:ind w:hanging="425" w:left="709"/>
        <w:jc w:val="both"/>
        <w:rPr>
          <w:b/>
        </w:rPr>
      </w:pPr>
      <w:r>
        <w:t>Rješenja Općinskog suda Sisak</w:t>
      </w:r>
      <w:r w:rsidR="007030CB">
        <w:t xml:space="preserve"> broj OVR-619/14 od 25. srpnja 2014. godine i pravomoćnog i ovršnog rješenja o ovrsi Sisačko-Moslavačke županije, Općine Popovača, Klasa:UP/I-363-08/2011-02/3, UR. BR. 2176/16-04/3-2011-1 od 30. studenog 2011. godine, radi osiguranja novčane tražbine u iznosu od 2.490,44 kune zajedno sa kamatama i troškovima (Z-2033/14).</w:t>
      </w:r>
    </w:p>
    <w:p w:rsidRDefault="007030CB" w:rsidP="007030CB" w:rsidR="007030CB" w:rsidRPr="007030CB">
      <w:pPr>
        <w:pStyle w:val="Odlomakpopisa"/>
        <w:numPr>
          <w:ilvl w:val="0"/>
          <w:numId w:val="36"/>
        </w:numPr>
        <w:ind w:hanging="425" w:left="709"/>
        <w:jc w:val="both"/>
        <w:rPr>
          <w:b/>
        </w:rPr>
      </w:pPr>
      <w:r>
        <w:t>Rješenja Općinskog sud u Kutini od 16. veljače 2015. godine, broj OVR-114/15 radi osiguranja novčane tražbine u iznosu od 6.528,72 kune zajedno sa kamatama i troškovima (Z-477/15).</w:t>
      </w:r>
    </w:p>
    <w:p w:rsidRDefault="007030CB" w:rsidP="007030CB" w:rsidR="007030CB">
      <w:pPr>
        <w:jc w:val="both"/>
        <w:rPr>
          <w:b/>
        </w:rPr>
      </w:pPr>
    </w:p>
    <w:p w:rsidRDefault="007030CB" w:rsidP="007030CB" w:rsidR="007030CB" w:rsidRPr="007030CB">
      <w:pPr>
        <w:ind w:firstLine="709"/>
        <w:jc w:val="both"/>
      </w:pPr>
      <w:r w:rsidRPr="007030CB">
        <w:t>Na navedenim nekretninama upisano je i pravo služnosti u korist PLINACRO d.o.o. Zagreb, Savska cesta 88a, temeljem ugovora o osnivanju prava služnosti od 27. kolovoza 2014. godine broj OV-4952/2004, kopije katastarskog plana sa ucrtanim izvedenim stanjem</w:t>
      </w:r>
      <w:r>
        <w:t xml:space="preserve"> te pojasom stvarne služnosti od ožujka 2007. godine, radi izgradnje i održavanja cjevovoda, magistralnog plinovoda Zagreb Istok – Kutina DN 600 i to pojasom služnosti u širini 10 metara.</w:t>
      </w:r>
    </w:p>
    <w:p w:rsidRDefault="000E63CD" w:rsidP="008F0610" w:rsidR="000E63CD">
      <w:pPr>
        <w:jc w:val="both"/>
      </w:pPr>
    </w:p>
    <w:p w:rsidRDefault="00FC1EDB" w:rsidP="009B40A9" w:rsidR="00CC4978" w:rsidRPr="009B40A9">
      <w:pPr>
        <w:pStyle w:val="Odlomakpopisa"/>
        <w:numPr>
          <w:ilvl w:val="0"/>
          <w:numId w:val="37"/>
        </w:numPr>
        <w:tabs>
          <w:tab w:pos="1276" w:val="left"/>
        </w:tabs>
        <w:ind w:left="709"/>
        <w:jc w:val="both"/>
        <w:rPr>
          <w:b/>
          <w:i/>
        </w:rPr>
      </w:pPr>
      <w:r>
        <w:t xml:space="preserve">Utvrđena vrijednost nekretnine iz toke I.) ovog zaključka iznosi </w:t>
      </w:r>
    </w:p>
    <w:p w:rsidRDefault="00CC4978" w:rsidP="00CC4978" w:rsidR="00CC4978" w:rsidRPr="00CC4978">
      <w:pPr>
        <w:pStyle w:val="Odlomakpopisa"/>
        <w:tabs>
          <w:tab w:pos="1276" w:val="left"/>
        </w:tabs>
        <w:ind w:left="709"/>
        <w:jc w:val="both"/>
        <w:rPr>
          <w:b/>
          <w:i/>
        </w:rPr>
      </w:pPr>
    </w:p>
    <w:p w:rsidRDefault="000E63CD" w:rsidP="00CC4978" w:rsidR="00CC4978">
      <w:pPr>
        <w:pStyle w:val="Odlomakpopisa"/>
        <w:tabs>
          <w:tab w:pos="1276" w:val="left"/>
        </w:tabs>
        <w:ind w:left="709"/>
        <w:jc w:val="center"/>
        <w:rPr>
          <w:b/>
          <w:i/>
        </w:rPr>
      </w:pPr>
      <w:r w:rsidRPr="00EE35B9">
        <w:rPr>
          <w:b/>
          <w:i/>
        </w:rPr>
        <w:t>1.228.883,74</w:t>
      </w:r>
      <w:r w:rsidRPr="00EE35B9">
        <w:rPr>
          <w:i/>
        </w:rPr>
        <w:t xml:space="preserve"> </w:t>
      </w:r>
      <w:r w:rsidRPr="00EE35B9">
        <w:rPr>
          <w:b/>
          <w:i/>
        </w:rPr>
        <w:t>kn</w:t>
      </w:r>
    </w:p>
    <w:p w:rsidRDefault="000E63CD" w:rsidP="00CC4978" w:rsidR="000E63CD" w:rsidRPr="00EE35B9">
      <w:pPr>
        <w:pStyle w:val="Odlomakpopisa"/>
        <w:tabs>
          <w:tab w:pos="1276" w:val="left"/>
        </w:tabs>
        <w:ind w:left="709"/>
        <w:jc w:val="both"/>
        <w:rPr>
          <w:b/>
          <w:i/>
        </w:rPr>
      </w:pPr>
      <w:r w:rsidRPr="00EE35B9">
        <w:rPr>
          <w:b/>
          <w:i/>
        </w:rPr>
        <w:t>(slovima: jedan</w:t>
      </w:r>
      <w:r w:rsidR="00DC5C3F">
        <w:rPr>
          <w:b/>
          <w:i/>
        </w:rPr>
        <w:t xml:space="preserve"> </w:t>
      </w:r>
      <w:r w:rsidRPr="00EE35B9">
        <w:rPr>
          <w:b/>
          <w:i/>
        </w:rPr>
        <w:t>mil</w:t>
      </w:r>
      <w:r w:rsidR="00CC4978">
        <w:rPr>
          <w:b/>
          <w:i/>
        </w:rPr>
        <w:t>ijun</w:t>
      </w:r>
      <w:r w:rsidR="00DC5C3F">
        <w:rPr>
          <w:b/>
          <w:i/>
        </w:rPr>
        <w:t xml:space="preserve"> </w:t>
      </w:r>
      <w:r w:rsidR="00CC4978">
        <w:rPr>
          <w:b/>
          <w:i/>
        </w:rPr>
        <w:t>dvjesto</w:t>
      </w:r>
      <w:r w:rsidR="00DC5C3F">
        <w:rPr>
          <w:b/>
          <w:i/>
        </w:rPr>
        <w:t xml:space="preserve"> </w:t>
      </w:r>
      <w:r w:rsidR="00CC4978">
        <w:rPr>
          <w:b/>
          <w:i/>
        </w:rPr>
        <w:t>dvadeset</w:t>
      </w:r>
      <w:r w:rsidR="00DC5C3F">
        <w:rPr>
          <w:b/>
          <w:i/>
        </w:rPr>
        <w:t xml:space="preserve"> </w:t>
      </w:r>
      <w:r w:rsidR="00CC4978">
        <w:rPr>
          <w:b/>
          <w:i/>
        </w:rPr>
        <w:t>osam</w:t>
      </w:r>
      <w:r w:rsidR="00DC5C3F">
        <w:rPr>
          <w:b/>
          <w:i/>
        </w:rPr>
        <w:t xml:space="preserve"> </w:t>
      </w:r>
      <w:r w:rsidR="00CC4978">
        <w:rPr>
          <w:b/>
          <w:i/>
        </w:rPr>
        <w:t xml:space="preserve">tisuća </w:t>
      </w:r>
      <w:r w:rsidRPr="00EE35B9">
        <w:rPr>
          <w:b/>
          <w:i/>
        </w:rPr>
        <w:t>osamsto</w:t>
      </w:r>
      <w:r w:rsidR="00DC5C3F">
        <w:rPr>
          <w:b/>
          <w:i/>
        </w:rPr>
        <w:t xml:space="preserve"> </w:t>
      </w:r>
      <w:r w:rsidRPr="00EE35B9">
        <w:rPr>
          <w:b/>
          <w:i/>
        </w:rPr>
        <w:t>osamdeset</w:t>
      </w:r>
      <w:r w:rsidR="00DC5C3F">
        <w:rPr>
          <w:b/>
          <w:i/>
        </w:rPr>
        <w:t xml:space="preserve"> </w:t>
      </w:r>
      <w:r w:rsidRPr="00EE35B9">
        <w:rPr>
          <w:b/>
          <w:i/>
        </w:rPr>
        <w:t>tri kune i sedamdeset</w:t>
      </w:r>
      <w:r w:rsidR="00DC5C3F">
        <w:rPr>
          <w:b/>
          <w:i/>
        </w:rPr>
        <w:t xml:space="preserve"> </w:t>
      </w:r>
      <w:r w:rsidRPr="00EE35B9">
        <w:rPr>
          <w:b/>
          <w:i/>
        </w:rPr>
        <w:t>četiri lipe)</w:t>
      </w:r>
    </w:p>
    <w:p w:rsidRDefault="00FC1EDB" w:rsidP="000E63CD" w:rsidR="00FC1EDB">
      <w:pPr>
        <w:ind w:left="1080"/>
        <w:jc w:val="both"/>
      </w:pPr>
    </w:p>
    <w:p w:rsidRDefault="00DA1DB6" w:rsidP="009B40A9" w:rsidR="00DA1DB6" w:rsidRPr="000E63CD">
      <w:pPr>
        <w:pStyle w:val="Odlomakpopisa"/>
        <w:numPr>
          <w:ilvl w:val="0"/>
          <w:numId w:val="37"/>
        </w:numPr>
        <w:ind w:hanging="709" w:left="709"/>
        <w:jc w:val="both"/>
        <w:rPr>
          <w:u w:val="single"/>
        </w:rPr>
      </w:pPr>
      <w:r w:rsidRPr="000E63CD">
        <w:rPr>
          <w:u w:val="single"/>
        </w:rPr>
        <w:t>NAČIN PRODAJE:</w:t>
      </w:r>
    </w:p>
    <w:p w:rsidRDefault="00FB5ACB" w:rsidP="008415F5" w:rsidR="00FB5ACB">
      <w:pPr>
        <w:ind w:firstLine="360"/>
        <w:jc w:val="both"/>
      </w:pPr>
    </w:p>
    <w:p w:rsidRDefault="00DA1DB6" w:rsidP="008415F5" w:rsidR="00DA1DB6">
      <w:pPr>
        <w:ind w:firstLine="708"/>
        <w:jc w:val="both"/>
      </w:pPr>
      <w:r>
        <w:t xml:space="preserve">     Nekretnine iz točke I</w:t>
      </w:r>
      <w:r w:rsidR="00FB5ACB">
        <w:t>)</w:t>
      </w:r>
      <w:r>
        <w:t xml:space="preserve"> ovog rješenja prodavat će se u stečajnom postupku usmenom javnom dražbom.</w:t>
      </w:r>
    </w:p>
    <w:p w:rsidRDefault="00DA1DB6" w:rsidP="008415F5" w:rsidR="00CC4978">
      <w:pPr>
        <w:ind w:firstLine="708"/>
        <w:jc w:val="both"/>
      </w:pPr>
      <w:r>
        <w:t xml:space="preserve">      </w:t>
      </w:r>
      <w:r w:rsidR="00E528B8">
        <w:t>Sljedeće</w:t>
      </w:r>
      <w:r w:rsidR="00C82107">
        <w:t xml:space="preserve"> </w:t>
      </w:r>
      <w:r>
        <w:t xml:space="preserve">ročište za javnu dražbu održat će se pred stečajnim sucem u zgradi Trgovačkog suda u Zagrebu, soba broj 94/II (ulična zgrada), </w:t>
      </w:r>
      <w:r w:rsidRPr="00D54277">
        <w:t xml:space="preserve">dana </w:t>
      </w:r>
    </w:p>
    <w:p w:rsidRDefault="00CC4978" w:rsidP="008415F5" w:rsidR="00CC4978">
      <w:pPr>
        <w:ind w:firstLine="708"/>
        <w:jc w:val="both"/>
      </w:pPr>
    </w:p>
    <w:p w:rsidRDefault="00EE78D7" w:rsidP="00CC4978" w:rsidR="00DA1DB6" w:rsidRPr="00871B8B">
      <w:pPr>
        <w:ind w:firstLine="708"/>
        <w:jc w:val="center"/>
        <w:rPr>
          <w:b/>
          <w:u w:val="single"/>
        </w:rPr>
      </w:pPr>
      <w:r>
        <w:rPr>
          <w:b/>
          <w:u w:val="single"/>
        </w:rPr>
        <w:t xml:space="preserve">10. travnja </w:t>
      </w:r>
      <w:r w:rsidR="00DC5C3F">
        <w:rPr>
          <w:b/>
          <w:u w:val="single"/>
        </w:rPr>
        <w:t xml:space="preserve"> 2018</w:t>
      </w:r>
      <w:r w:rsidR="007D3A28" w:rsidRPr="00871B8B">
        <w:rPr>
          <w:b/>
          <w:u w:val="single"/>
        </w:rPr>
        <w:t xml:space="preserve">. godine u </w:t>
      </w:r>
      <w:r>
        <w:rPr>
          <w:b/>
          <w:u w:val="single"/>
        </w:rPr>
        <w:t xml:space="preserve">10,30 </w:t>
      </w:r>
      <w:r w:rsidR="007D3A28" w:rsidRPr="00871B8B">
        <w:rPr>
          <w:b/>
          <w:u w:val="single"/>
        </w:rPr>
        <w:t xml:space="preserve"> sati.</w:t>
      </w:r>
    </w:p>
    <w:p w:rsidRDefault="000E63CD" w:rsidP="008415F5" w:rsidR="000E63CD">
      <w:pPr>
        <w:ind w:firstLine="708"/>
        <w:jc w:val="both"/>
      </w:pPr>
    </w:p>
    <w:p w:rsidRDefault="00DA1DB6" w:rsidP="008415F5" w:rsidR="00DA1DB6">
      <w:pPr>
        <w:ind w:firstLine="708"/>
        <w:jc w:val="both"/>
      </w:pPr>
      <w:r>
        <w:t xml:space="preserve">      Ročište će se održati i ako na njemu sudjeluje samo jedan ponuditelj.</w:t>
      </w:r>
    </w:p>
    <w:p w:rsidRDefault="007D3A28" w:rsidP="008415F5" w:rsidR="007D3A28">
      <w:pPr>
        <w:ind w:firstLine="708"/>
        <w:jc w:val="both"/>
      </w:pPr>
    </w:p>
    <w:p w:rsidRDefault="00391F73" w:rsidP="009B40A9" w:rsidR="003977CB">
      <w:pPr>
        <w:pStyle w:val="Odlomakpopisa"/>
        <w:numPr>
          <w:ilvl w:val="0"/>
          <w:numId w:val="37"/>
        </w:numPr>
        <w:ind w:left="709"/>
        <w:jc w:val="both"/>
      </w:pPr>
      <w:r>
        <w:t xml:space="preserve">Ovaj zaključak o prodaji objavit će se na </w:t>
      </w:r>
      <w:r w:rsidR="003977CB">
        <w:t>mrežnoj stranici e-</w:t>
      </w:r>
      <w:r w:rsidR="00C9329A">
        <w:t>O</w:t>
      </w:r>
      <w:r w:rsidR="003977CB">
        <w:t xml:space="preserve">glasna ploča Trgovačkog suda u Zagrebu, </w:t>
      </w:r>
      <w:r>
        <w:t xml:space="preserve">na web </w:t>
      </w:r>
      <w:r w:rsidR="00C9329A">
        <w:t xml:space="preserve">stranicama </w:t>
      </w:r>
      <w:r w:rsidR="00ED2100">
        <w:t>Visokog trgovačkog suda RH, u očevidniku nekretnin</w:t>
      </w:r>
      <w:r>
        <w:t xml:space="preserve">a </w:t>
      </w:r>
      <w:r w:rsidR="003977CB">
        <w:t>FINA-e</w:t>
      </w:r>
      <w:r>
        <w:t>, a razlučni vjerovnik može ga objavi</w:t>
      </w:r>
      <w:r w:rsidR="000E63CD">
        <w:t>ti i u jednom od javnih glasila.</w:t>
      </w:r>
    </w:p>
    <w:p w:rsidRDefault="00391F73" w:rsidP="003977CB" w:rsidR="000E63CD">
      <w:pPr>
        <w:pStyle w:val="Odlomakpopisa"/>
        <w:ind w:firstLine="709" w:left="709"/>
        <w:jc w:val="both"/>
      </w:pPr>
      <w:r>
        <w:t xml:space="preserve"> </w:t>
      </w:r>
    </w:p>
    <w:p w:rsidRDefault="00391F73" w:rsidP="009B40A9" w:rsidR="00391F73" w:rsidRPr="000E63CD">
      <w:pPr>
        <w:pStyle w:val="Odlomakpopisa"/>
        <w:numPr>
          <w:ilvl w:val="0"/>
          <w:numId w:val="37"/>
        </w:numPr>
        <w:ind w:hanging="709" w:left="709"/>
        <w:jc w:val="both"/>
        <w:rPr>
          <w:u w:val="single"/>
        </w:rPr>
      </w:pPr>
      <w:r w:rsidRPr="000E63CD">
        <w:rPr>
          <w:u w:val="single"/>
        </w:rPr>
        <w:t>UVJETI PRODAJE:</w:t>
      </w:r>
    </w:p>
    <w:p w:rsidRDefault="00391F73" w:rsidP="008415F5" w:rsidR="00391F73">
      <w:pPr>
        <w:ind w:firstLine="708"/>
        <w:jc w:val="both"/>
      </w:pPr>
    </w:p>
    <w:p w:rsidRDefault="00391F73" w:rsidP="00FB5ACB" w:rsidR="00FB5ACB">
      <w:pPr>
        <w:numPr>
          <w:ilvl w:val="0"/>
          <w:numId w:val="27"/>
        </w:numPr>
        <w:ind w:hanging="426" w:left="426"/>
        <w:jc w:val="both"/>
      </w:pPr>
      <w:r>
        <w:t>Prodaju se nekretnine navedene u točci I</w:t>
      </w:r>
      <w:r w:rsidR="003E4C90">
        <w:t>.)</w:t>
      </w:r>
      <w:r>
        <w:t xml:space="preserve"> ovog zaključka.</w:t>
      </w:r>
    </w:p>
    <w:p w:rsidRDefault="000E63CD" w:rsidP="000E63CD" w:rsidR="000E63CD">
      <w:pPr>
        <w:ind w:left="426"/>
        <w:jc w:val="both"/>
      </w:pPr>
    </w:p>
    <w:p w:rsidRDefault="00391F73" w:rsidP="00FB5ACB" w:rsidR="00FB5ACB">
      <w:pPr>
        <w:numPr>
          <w:ilvl w:val="0"/>
          <w:numId w:val="27"/>
        </w:numPr>
        <w:ind w:hanging="426" w:left="426"/>
        <w:jc w:val="both"/>
      </w:pPr>
      <w:r>
        <w:t>Vrijednost nekretnina utvrđena je u iznosu</w:t>
      </w:r>
      <w:r w:rsidR="00165B0A">
        <w:t xml:space="preserve"> </w:t>
      </w:r>
      <w:r>
        <w:t>ka</w:t>
      </w:r>
      <w:r w:rsidR="00ED2100">
        <w:t>o pod točkom II</w:t>
      </w:r>
      <w:r w:rsidR="003E4C90">
        <w:t>.)</w:t>
      </w:r>
      <w:r w:rsidR="00ED2100">
        <w:t xml:space="preserve"> ovog rješenja.</w:t>
      </w:r>
    </w:p>
    <w:p w:rsidRDefault="000E63CD" w:rsidP="000E63CD" w:rsidR="000E63CD">
      <w:pPr>
        <w:jc w:val="both"/>
      </w:pPr>
    </w:p>
    <w:p w:rsidRDefault="006376E9" w:rsidP="006376E9" w:rsidR="006376E9" w:rsidRPr="00043CEC">
      <w:pPr>
        <w:pStyle w:val="Odlomakpopisa"/>
        <w:numPr>
          <w:ilvl w:val="0"/>
          <w:numId w:val="27"/>
        </w:numPr>
        <w:ind w:hanging="426" w:left="426"/>
        <w:jc w:val="both"/>
      </w:pPr>
      <w:r>
        <w:t xml:space="preserve">Nekretnine iz točke I.) ovog zaključka prodavat će se na ovom ročištu za javnu dražbu po prodajnoj cijeni od </w:t>
      </w:r>
      <w:r w:rsidR="00DC5C3F">
        <w:rPr>
          <w:b/>
          <w:u w:val="single"/>
        </w:rPr>
        <w:t>2</w:t>
      </w:r>
      <w:r w:rsidR="00871B8B" w:rsidRPr="00871B8B">
        <w:rPr>
          <w:b/>
          <w:u w:val="single"/>
        </w:rPr>
        <w:t>0</w:t>
      </w:r>
      <w:r w:rsidR="001E125C" w:rsidRPr="00871B8B">
        <w:rPr>
          <w:b/>
          <w:u w:val="single"/>
        </w:rPr>
        <w:t>0</w:t>
      </w:r>
      <w:r w:rsidR="000C4922" w:rsidRPr="00871B8B">
        <w:rPr>
          <w:b/>
          <w:u w:val="single"/>
        </w:rPr>
        <w:t>.000,00</w:t>
      </w:r>
      <w:r w:rsidR="000C4922">
        <w:rPr>
          <w:b/>
        </w:rPr>
        <w:t xml:space="preserve"> kuna</w:t>
      </w:r>
      <w:r w:rsidR="00835F62">
        <w:rPr>
          <w:b/>
        </w:rPr>
        <w:t>.</w:t>
      </w:r>
    </w:p>
    <w:p w:rsidRDefault="000E63CD" w:rsidP="000E63CD" w:rsidR="000E63CD">
      <w:pPr>
        <w:jc w:val="both"/>
      </w:pPr>
    </w:p>
    <w:p w:rsidRDefault="00391F73" w:rsidP="00FB5ACB" w:rsidR="00FB5ACB">
      <w:pPr>
        <w:numPr>
          <w:ilvl w:val="0"/>
          <w:numId w:val="27"/>
        </w:numPr>
        <w:ind w:hanging="426" w:left="426"/>
        <w:jc w:val="both"/>
      </w:pPr>
      <w:r>
        <w:t>Sve poreze i pristojbe u svezi s prodajom nekretnina snosi kupac.</w:t>
      </w:r>
    </w:p>
    <w:p w:rsidRDefault="000E63CD" w:rsidP="000E63CD" w:rsidR="000E63CD">
      <w:pPr>
        <w:jc w:val="both"/>
      </w:pPr>
    </w:p>
    <w:p w:rsidRDefault="00FB5ACB" w:rsidP="00CC4978" w:rsidR="00FB5ACB">
      <w:pPr>
        <w:numPr>
          <w:ilvl w:val="0"/>
          <w:numId w:val="27"/>
        </w:numPr>
        <w:ind w:hanging="426" w:left="426"/>
        <w:jc w:val="both"/>
      </w:pPr>
      <w:r w:rsidRPr="002048C5">
        <w:t xml:space="preserve">Kao kupci mogu sudjelovati samo osobe koje su </w:t>
      </w:r>
      <w:r>
        <w:t>najkasnije dva dana prije dana održav</w:t>
      </w:r>
      <w:r w:rsidR="00CC4978">
        <w:t>anja ročišta za dražbu uplatile</w:t>
      </w:r>
      <w:r>
        <w:t xml:space="preserve"> jamčevinu </w:t>
      </w:r>
      <w:r w:rsidRPr="002048C5">
        <w:t xml:space="preserve">u iznosu od </w:t>
      </w:r>
      <w:r w:rsidRPr="00871B8B">
        <w:rPr>
          <w:b/>
          <w:u w:val="single"/>
        </w:rPr>
        <w:t xml:space="preserve">10 % </w:t>
      </w:r>
      <w:r w:rsidR="00835F62">
        <w:rPr>
          <w:b/>
          <w:u w:val="single"/>
        </w:rPr>
        <w:t xml:space="preserve">od </w:t>
      </w:r>
      <w:r w:rsidRPr="00871B8B">
        <w:rPr>
          <w:b/>
          <w:u w:val="single"/>
        </w:rPr>
        <w:t xml:space="preserve">utvrđene </w:t>
      </w:r>
      <w:r w:rsidR="00CC4978" w:rsidRPr="00871B8B">
        <w:rPr>
          <w:b/>
          <w:u w:val="single"/>
        </w:rPr>
        <w:t>vrijednosti</w:t>
      </w:r>
      <w:r w:rsidR="00CC4978">
        <w:t xml:space="preserve"> nekretnina iz</w:t>
      </w:r>
      <w:r>
        <w:t xml:space="preserve"> </w:t>
      </w:r>
      <w:r w:rsidRPr="002048C5">
        <w:t xml:space="preserve">točke I. </w:t>
      </w:r>
      <w:r>
        <w:t xml:space="preserve">ovog zaključka </w:t>
      </w:r>
      <w:r w:rsidR="00CC4978">
        <w:t>na račun sudskog depozita</w:t>
      </w:r>
      <w:r>
        <w:t xml:space="preserve"> </w:t>
      </w:r>
      <w:r w:rsidR="00CC4978">
        <w:t>Trgovačkog suda u Zagrebu pri</w:t>
      </w:r>
      <w:r>
        <w:t xml:space="preserve"> </w:t>
      </w:r>
      <w:r w:rsidRPr="002048C5">
        <w:t xml:space="preserve">Hrvatskoj poštanskoj banci d.d. Zagreb broj </w:t>
      </w:r>
      <w:r>
        <w:rPr>
          <w:b/>
          <w:i/>
        </w:rPr>
        <w:t>HR9223900011300000460</w:t>
      </w:r>
      <w:r>
        <w:t xml:space="preserve"> poziv na broj </w:t>
      </w:r>
      <w:r w:rsidR="000E63CD" w:rsidRPr="00EE634B">
        <w:rPr>
          <w:b/>
          <w:i/>
        </w:rPr>
        <w:t>1199</w:t>
      </w:r>
      <w:r w:rsidR="00680713">
        <w:rPr>
          <w:b/>
          <w:i/>
        </w:rPr>
        <w:t>13</w:t>
      </w:r>
      <w:r>
        <w:t xml:space="preserve"> </w:t>
      </w:r>
      <w:r w:rsidRPr="002048C5">
        <w:t>i dokaz o tome p</w:t>
      </w:r>
      <w:r>
        <w:t>redoče stečajnom sucu prije početka dražbe.</w:t>
      </w:r>
      <w:r w:rsidR="00CC4978">
        <w:t xml:space="preserve"> </w:t>
      </w:r>
      <w:r>
        <w:t>Punomoćnici ponuditelja mogu sudjelovati na dražbi samo uz ovjerenu specijalnu punomoć.</w:t>
      </w:r>
      <w:r w:rsidR="00CC4978">
        <w:t xml:space="preserve"> </w:t>
      </w:r>
      <w:r w:rsidRPr="002048C5">
        <w:t>S</w:t>
      </w:r>
      <w:r w:rsidR="00CC4978">
        <w:t xml:space="preserve">udionicima </w:t>
      </w:r>
      <w:r>
        <w:t xml:space="preserve">dražbe koji ne uspiju u nadmetanju, jamčevina </w:t>
      </w:r>
      <w:r w:rsidR="00CC4978">
        <w:t>će se vratiti</w:t>
      </w:r>
      <w:r w:rsidRPr="002048C5">
        <w:t xml:space="preserve"> odmah </w:t>
      </w:r>
      <w:r w:rsidR="00CC4978">
        <w:t xml:space="preserve">nakon zaključenja javne dražbe. </w:t>
      </w:r>
      <w:r>
        <w:t xml:space="preserve">Jamčevinu </w:t>
      </w:r>
      <w:r w:rsidRPr="002048C5">
        <w:t xml:space="preserve">nisu dužni položiti razlučni vjerovnici kojima je to pravo upisano u </w:t>
      </w:r>
      <w:r>
        <w:t xml:space="preserve"> </w:t>
      </w:r>
      <w:r w:rsidRPr="002048C5">
        <w:t>zemljišnim knjigama</w:t>
      </w:r>
      <w:r>
        <w:t>.</w:t>
      </w:r>
      <w:r w:rsidR="00CC4978">
        <w:t xml:space="preserve"> </w:t>
      </w:r>
      <w:r>
        <w:t xml:space="preserve">Na jamčevinu se ne obračunavaju kamate. </w:t>
      </w:r>
    </w:p>
    <w:p w:rsidRDefault="00FB5ACB" w:rsidP="00FB5ACB" w:rsidR="00FB5ACB">
      <w:pPr>
        <w:tabs>
          <w:tab w:pos="2430" w:val="left"/>
        </w:tabs>
        <w:jc w:val="both"/>
      </w:pPr>
      <w:r>
        <w:tab/>
      </w:r>
    </w:p>
    <w:p w:rsidRDefault="00391F73" w:rsidP="00CC4978" w:rsidR="00391F73">
      <w:pPr>
        <w:numPr>
          <w:ilvl w:val="0"/>
          <w:numId w:val="27"/>
        </w:numPr>
        <w:ind w:hanging="426" w:left="426"/>
        <w:jc w:val="both"/>
      </w:pPr>
      <w:r w:rsidRPr="002048C5">
        <w:t>Kupac je</w:t>
      </w:r>
      <w:r>
        <w:t xml:space="preserve"> dužan up</w:t>
      </w:r>
      <w:r w:rsidR="00CC4978">
        <w:t>latiti razliku između jamčevine</w:t>
      </w:r>
      <w:r w:rsidRPr="002048C5">
        <w:t xml:space="preserve"> i p</w:t>
      </w:r>
      <w:r w:rsidR="00CC4978">
        <w:t>ostignute kupoprodajne cijene u</w:t>
      </w:r>
      <w:r>
        <w:t xml:space="preserve"> roku od </w:t>
      </w:r>
      <w:r w:rsidR="00835F62">
        <w:t>30</w:t>
      </w:r>
      <w:r w:rsidRPr="002048C5">
        <w:t xml:space="preserve"> od </w:t>
      </w:r>
      <w:r w:rsidR="00B30BAA">
        <w:t>dana pravomoćnosti rješenja o dosudi</w:t>
      </w:r>
      <w:r>
        <w:t>.</w:t>
      </w:r>
      <w:r w:rsidR="00CC4978">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FB5ACB" w:rsidP="008415F5" w:rsidR="00FB5ACB">
      <w:pPr>
        <w:jc w:val="both"/>
      </w:pPr>
    </w:p>
    <w:p w:rsidRDefault="00391F73" w:rsidP="003C54D5" w:rsidR="00391F73">
      <w:pPr>
        <w:numPr>
          <w:ilvl w:val="0"/>
          <w:numId w:val="27"/>
        </w:numPr>
        <w:ind w:hanging="426" w:left="426"/>
        <w:jc w:val="both"/>
      </w:pPr>
      <w:r w:rsidRPr="002048C5">
        <w:t>Ukoliko je kupac razlučni vjerovnik koji se jedini namiruje iz kupovnine ili se</w:t>
      </w:r>
      <w:r>
        <w:t xml:space="preserve"> </w:t>
      </w:r>
      <w:r w:rsidRPr="002048C5">
        <w:t xml:space="preserve">namiruje prije tražbina svih ostalih vjerovnika koji imaju pravo na namirenje iz iste </w:t>
      </w:r>
      <w:r>
        <w:t xml:space="preserve">  </w:t>
      </w:r>
      <w:r w:rsidRPr="002048C5">
        <w:t xml:space="preserve">kupovnine, nije dužan položiti kupovninu ako ona iznosi koliko i njegova </w:t>
      </w:r>
      <w:r>
        <w:t xml:space="preserve"> </w:t>
      </w:r>
      <w:r w:rsidRPr="002048C5">
        <w:t>tražbina ili manje, a ako iznosi više tada je dužan položiti razliku.</w:t>
      </w:r>
    </w:p>
    <w:p w:rsidRDefault="00FB5ACB" w:rsidP="008415F5" w:rsidR="00FB5ACB">
      <w:pPr>
        <w:jc w:val="both"/>
      </w:pPr>
    </w:p>
    <w:p w:rsidRDefault="00391F73" w:rsidP="00CC4978" w:rsidR="00C06A15">
      <w:pPr>
        <w:numPr>
          <w:ilvl w:val="0"/>
          <w:numId w:val="27"/>
        </w:numPr>
        <w:ind w:hanging="426" w:left="426"/>
        <w:jc w:val="both"/>
      </w:pPr>
      <w:r>
        <w:t>Nekretnine će se rješenjem o dosudi dosuditi kupcu koji ponudi najpovoljniju cijenu.</w:t>
      </w:r>
      <w:r w:rsidR="00CC4978">
        <w:t xml:space="preserve"> </w:t>
      </w:r>
      <w:r>
        <w:t>Ukoliko bude više kupaca, nekretnina će se dosuditi i kupcima koji su ponudili nižu cijenu (ali ne i nižu od one početne na ovom ročištu za prodaju)  prema veličini ponuđene cijene, ako kupci koji su ponudili veću cijen</w:t>
      </w:r>
      <w:r w:rsidR="00FB5ACB">
        <w:t>u ne polože kupovninu u roku.</w:t>
      </w:r>
    </w:p>
    <w:p w:rsidRDefault="00FB5ACB" w:rsidP="008415F5" w:rsidR="00FB5ACB">
      <w:pPr>
        <w:jc w:val="both"/>
      </w:pPr>
    </w:p>
    <w:p w:rsidRDefault="00391F73" w:rsidP="006376E9" w:rsidR="00391F73">
      <w:pPr>
        <w:numPr>
          <w:ilvl w:val="0"/>
          <w:numId w:val="27"/>
        </w:numPr>
        <w:ind w:hanging="426" w:left="426"/>
        <w:jc w:val="both"/>
      </w:pPr>
      <w:r>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8415F5" w:rsidR="00FB5ACB">
      <w:pPr>
        <w:jc w:val="both"/>
      </w:pPr>
    </w:p>
    <w:p w:rsidRDefault="00391F73" w:rsidP="006376E9" w:rsidR="00391F73">
      <w:pPr>
        <w:numPr>
          <w:ilvl w:val="0"/>
          <w:numId w:val="27"/>
        </w:numPr>
        <w:tabs>
          <w:tab w:pos="426" w:val="left"/>
        </w:tabs>
        <w:ind w:hanging="568" w:left="426"/>
        <w:jc w:val="both"/>
      </w:pPr>
      <w:r>
        <w:t>Nakon pravomoćnosti rješenja o dosudi i nakon što kupac položi kupovninu sud će donijeti zaključak o predaji nekretnina kupcu, čime kupac stupa u posjed istih.</w:t>
      </w:r>
    </w:p>
    <w:p w:rsidRDefault="00FB5ACB" w:rsidP="008415F5" w:rsidR="00FB5ACB">
      <w:pPr>
        <w:jc w:val="both"/>
      </w:pPr>
    </w:p>
    <w:p w:rsidRDefault="00391F73" w:rsidP="006376E9" w:rsidR="00391F73">
      <w:pPr>
        <w:numPr>
          <w:ilvl w:val="0"/>
          <w:numId w:val="27"/>
        </w:numPr>
        <w:ind w:hanging="568" w:left="426"/>
        <w:jc w:val="both"/>
      </w:pPr>
      <w:r w:rsidRPr="002048C5">
        <w:t>Prodaja se obavlja po načelu «viđeno-kupljen</w:t>
      </w:r>
      <w:r>
        <w:t>o», što isključuje sve naknadne</w:t>
      </w:r>
      <w:r w:rsidR="00FB5ACB">
        <w:t xml:space="preserve"> </w:t>
      </w:r>
      <w:r w:rsidRPr="002048C5">
        <w:t>prigovore kupca.</w:t>
      </w:r>
    </w:p>
    <w:p w:rsidRDefault="006B6556" w:rsidP="006B6556" w:rsidR="006B6556">
      <w:pPr>
        <w:jc w:val="both"/>
      </w:pPr>
    </w:p>
    <w:p w:rsidRDefault="00391F73" w:rsidP="006376E9" w:rsidR="00391F73">
      <w:pPr>
        <w:numPr>
          <w:ilvl w:val="0"/>
          <w:numId w:val="27"/>
        </w:numPr>
        <w:ind w:hanging="568" w:left="426"/>
        <w:jc w:val="both"/>
      </w:pPr>
      <w:r>
        <w:t>Razgledati nekretnine i dokumentaciju vezanu  uz iste, zainteresirane osobe mogu u vrijeme dogovoreno sa stečajnim upraviteljem na tel.</w:t>
      </w:r>
      <w:r w:rsidR="0033713F">
        <w:t xml:space="preserve"> </w:t>
      </w:r>
      <w:r>
        <w:t>br.</w:t>
      </w:r>
      <w:r w:rsidR="0033713F">
        <w:t xml:space="preserve"> </w:t>
      </w:r>
      <w:r w:rsidR="00D54277">
        <w:rPr>
          <w:i/>
        </w:rPr>
        <w:t>098</w:t>
      </w:r>
      <w:r w:rsidR="00052891">
        <w:rPr>
          <w:i/>
        </w:rPr>
        <w:t>/</w:t>
      </w:r>
      <w:r w:rsidR="00D54277">
        <w:rPr>
          <w:i/>
        </w:rPr>
        <w:t>212</w:t>
      </w:r>
      <w:r w:rsidR="00052891">
        <w:rPr>
          <w:i/>
        </w:rPr>
        <w:t>-</w:t>
      </w:r>
      <w:r w:rsidR="00D54277">
        <w:rPr>
          <w:i/>
        </w:rPr>
        <w:t>292</w:t>
      </w:r>
      <w:r>
        <w:t>.</w:t>
      </w:r>
    </w:p>
    <w:p w:rsidRDefault="00CC4978" w:rsidP="00CC4978" w:rsidR="00CC4978">
      <w:pPr>
        <w:ind w:left="426"/>
        <w:jc w:val="both"/>
      </w:pPr>
    </w:p>
    <w:p w:rsidRDefault="00391F73" w:rsidP="00CC4978" w:rsidR="00391F73">
      <w:pPr>
        <w:jc w:val="center"/>
      </w:pPr>
      <w:r w:rsidRPr="002048C5">
        <w:t>Obrazloženje</w:t>
      </w:r>
    </w:p>
    <w:p w:rsidRDefault="007D3A28" w:rsidP="008415F5" w:rsidR="007D3A28" w:rsidRPr="002048C5">
      <w:pPr>
        <w:jc w:val="center"/>
      </w:pPr>
    </w:p>
    <w:p w:rsidRDefault="006376E9" w:rsidP="006376E9" w:rsidR="006376E9">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0069526D">
        <w:t xml:space="preserve">, sve sukladno čl.164. </w:t>
      </w:r>
      <w:r w:rsidRPr="002048C5">
        <w:t>st.</w:t>
      </w:r>
      <w:r w:rsidR="0069526D">
        <w:t xml:space="preserve"> </w:t>
      </w:r>
      <w:r w:rsidRPr="002048C5">
        <w:t>1</w:t>
      </w:r>
      <w:r w:rsidR="0069526D">
        <w:t>.</w:t>
      </w:r>
      <w:r>
        <w:t xml:space="preserve"> </w:t>
      </w:r>
      <w:r w:rsidRPr="00D70856">
        <w:t>Stečajnog zakona (NN 44/96 do</w:t>
      </w:r>
      <w:r>
        <w:t xml:space="preserve"> 133/12</w:t>
      </w:r>
      <w:r w:rsidRPr="00D70856">
        <w:t>: dalje SZ)</w:t>
      </w:r>
      <w:r>
        <w:t>, budući da se radi o nekretninama na kojima su upisana razlučna prava.</w:t>
      </w:r>
    </w:p>
    <w:p w:rsidRDefault="006376E9" w:rsidP="006376E9" w:rsidR="001E125C">
      <w:pPr>
        <w:jc w:val="both"/>
      </w:pPr>
      <w:r>
        <w:tab/>
        <w:t xml:space="preserve">Kako na dosadašnjim ročištima za javnu dražbu nije bilo zainteresiranih kupaca, </w:t>
      </w:r>
      <w:r w:rsidR="001E125C">
        <w:t xml:space="preserve">to je određeno sljedeće ročište. </w:t>
      </w:r>
    </w:p>
    <w:p w:rsidRDefault="001E125C" w:rsidP="001E125C" w:rsidR="006376E9">
      <w:pPr>
        <w:ind w:firstLine="709"/>
        <w:jc w:val="both"/>
      </w:pPr>
      <w:r>
        <w:t>O</w:t>
      </w:r>
      <w:r w:rsidR="006376E9">
        <w:t xml:space="preserve"> uvjetima i načinu prodaje odlučeno je kao u izreci ovog rješenja pozivom na odredbe čl.  97</w:t>
      </w:r>
      <w:r w:rsidR="006376E9" w:rsidRPr="00B01320">
        <w:t>,</w:t>
      </w:r>
      <w:r w:rsidR="006376E9">
        <w:t xml:space="preserve"> </w:t>
      </w:r>
      <w:r w:rsidR="006376E9" w:rsidRPr="00B01320">
        <w:t>98,</w:t>
      </w:r>
      <w:r w:rsidR="006376E9">
        <w:t xml:space="preserve"> 99,100, 103</w:t>
      </w:r>
      <w:r w:rsidR="006376E9" w:rsidRPr="00B01320">
        <w:t>, 1</w:t>
      </w:r>
      <w:r w:rsidR="006376E9">
        <w:t>06, 107, 108 i 109  Ovršnog zakona (NN 112/12: dalje OZ)</w:t>
      </w:r>
      <w:r w:rsidR="006376E9" w:rsidRPr="00B01320">
        <w:t>, a u svezi s čl.</w:t>
      </w:r>
      <w:r w:rsidR="006376E9">
        <w:t xml:space="preserve"> 164</w:t>
      </w:r>
      <w:r w:rsidR="006376E9" w:rsidRPr="00B01320">
        <w:t xml:space="preserve"> SZ</w:t>
      </w:r>
      <w:r w:rsidR="00D54277">
        <w:t>-a</w:t>
      </w:r>
      <w:r w:rsidR="006376E9" w:rsidRPr="00B01320">
        <w:t>.</w:t>
      </w:r>
    </w:p>
    <w:p w:rsidRDefault="00391F73" w:rsidP="008415F5" w:rsidR="00391F73">
      <w:pPr>
        <w:jc w:val="both"/>
      </w:pPr>
      <w:r>
        <w:tab/>
        <w:t>Kod prodaje u stečajnom postupku ne primjenjuju se odredbe Ovršnog zakona odnoseće na broj ročišta i visinu cijene.</w:t>
      </w:r>
    </w:p>
    <w:p w:rsidRDefault="00391F73" w:rsidP="008415F5" w:rsidR="00391F73" w:rsidRPr="00B01320">
      <w:pPr>
        <w:jc w:val="both"/>
      </w:pPr>
    </w:p>
    <w:p w:rsidRDefault="00D74F5E" w:rsidP="008415F5" w:rsidR="00DF49FF" w:rsidRPr="00835F62">
      <w:pPr>
        <w:jc w:val="center"/>
      </w:pPr>
      <w:r>
        <w:t xml:space="preserve">U </w:t>
      </w:r>
      <w:r w:rsidR="002048C5" w:rsidRPr="002048C5">
        <w:t>Zagreb</w:t>
      </w:r>
      <w:r>
        <w:t>u</w:t>
      </w:r>
      <w:r w:rsidR="0033713F">
        <w:t xml:space="preserve">, </w:t>
      </w:r>
      <w:r w:rsidR="00EE78D7">
        <w:t>6. ožujka 2018</w:t>
      </w:r>
      <w:r w:rsidR="008B7A19" w:rsidRPr="00835F62">
        <w:t>.</w:t>
      </w:r>
    </w:p>
    <w:p w:rsidRDefault="00A806E8" w:rsidP="008415F5" w:rsidR="00A806E8" w:rsidRPr="002048C5">
      <w:pPr>
        <w:jc w:val="both"/>
      </w:pPr>
      <w:r w:rsidRPr="00835F62">
        <w:tab/>
      </w:r>
      <w:r w:rsidRPr="00835F62">
        <w:tab/>
      </w:r>
      <w:r w:rsidRPr="00835F62">
        <w:tab/>
      </w:r>
      <w:r w:rsidRPr="00835F62">
        <w:tab/>
      </w:r>
      <w:r w:rsidRPr="00835F62">
        <w:tab/>
      </w:r>
      <w:r w:rsidRPr="00835F62">
        <w:tab/>
      </w:r>
      <w:r w:rsidRPr="00835F62">
        <w:tab/>
      </w:r>
      <w:r w:rsidRPr="00835F62">
        <w:tab/>
      </w:r>
      <w:r w:rsidR="00622282" w:rsidRPr="00835F62">
        <w:tab/>
      </w:r>
      <w:r w:rsidR="00CC4978">
        <w:tab/>
        <w:t xml:space="preserve">  </w:t>
      </w:r>
      <w:r w:rsidR="0033713F">
        <w:t xml:space="preserve"> </w:t>
      </w:r>
      <w:r w:rsidR="00622282" w:rsidRPr="002048C5">
        <w:t>SUDAC</w:t>
      </w:r>
      <w:r w:rsidRPr="002048C5">
        <w:t>:</w:t>
      </w:r>
    </w:p>
    <w:p w:rsidRDefault="00A806E8" w:rsidP="008415F5" w:rsidR="00B01320">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33713F">
        <w:tab/>
      </w:r>
      <w:r w:rsidR="00CC4978">
        <w:t xml:space="preserve">  </w:t>
      </w:r>
      <w:r w:rsidR="0063497F">
        <w:t>Nevenka Siladi Rstić</w:t>
      </w:r>
      <w:r w:rsidR="000842C2">
        <w:t>,v.r.</w:t>
      </w:r>
    </w:p>
    <w:p w:rsidRDefault="0069715B" w:rsidP="008415F5" w:rsidR="0069715B">
      <w:pPr>
        <w:jc w:val="both"/>
        <w:rPr>
          <w:i/>
        </w:rPr>
      </w:pPr>
    </w:p>
    <w:p w:rsidRDefault="00DD1ABE" w:rsidP="008415F5" w:rsidR="00DD1ABE" w:rsidRPr="0041532D">
      <w:pPr>
        <w:jc w:val="both"/>
        <w:rPr>
          <w:i/>
        </w:rPr>
      </w:pPr>
      <w:r w:rsidRPr="0041532D">
        <w:rPr>
          <w:i/>
        </w:rPr>
        <w:t>UPUTA O PRAVNOM LIJEKU:</w:t>
      </w:r>
    </w:p>
    <w:p w:rsidRDefault="00DD1ABE" w:rsidP="008415F5" w:rsidR="007960BC" w:rsidRPr="002048C5">
      <w:pPr>
        <w:jc w:val="both"/>
      </w:pPr>
      <w:r w:rsidRPr="0041532D">
        <w:rPr>
          <w:i/>
        </w:rPr>
        <w:t>Protiv ovog zaključka nije dopuštena žalba (čl.</w:t>
      </w:r>
      <w:r w:rsidR="008F133A">
        <w:rPr>
          <w:i/>
        </w:rPr>
        <w:t xml:space="preserve"> </w:t>
      </w:r>
      <w:r w:rsidRPr="0041532D">
        <w:rPr>
          <w:i/>
        </w:rPr>
        <w:t>11.</w:t>
      </w:r>
      <w:r w:rsidR="008F133A">
        <w:rPr>
          <w:i/>
        </w:rPr>
        <w:t xml:space="preserve"> </w:t>
      </w:r>
      <w:r w:rsidRPr="0041532D">
        <w:rPr>
          <w:i/>
        </w:rPr>
        <w:t>st.</w:t>
      </w:r>
      <w:r w:rsidR="008F133A">
        <w:rPr>
          <w:i/>
        </w:rPr>
        <w:t xml:space="preserve"> </w:t>
      </w:r>
      <w:r w:rsidRPr="0041532D">
        <w:rPr>
          <w:i/>
        </w:rPr>
        <w:t>9. SZ).</w:t>
      </w:r>
      <w:r>
        <w:tab/>
      </w:r>
      <w:r>
        <w:tab/>
      </w:r>
      <w:r>
        <w:tab/>
      </w:r>
      <w:r w:rsidR="00C949A8">
        <w:tab/>
      </w:r>
    </w:p>
    <w:p w:rsidRDefault="00F80116" w:rsidP="008415F5" w:rsidR="00F80116">
      <w:pPr>
        <w:jc w:val="both"/>
      </w:pPr>
    </w:p>
    <w:p w:rsidRDefault="000842C2" w:rsidR="000842C2">
      <w:r>
        <w:tab/>
      </w:r>
      <w:r>
        <w:tab/>
      </w:r>
      <w:r>
        <w:tab/>
      </w:r>
      <w:r>
        <w:tab/>
      </w:r>
      <w:r>
        <w:tab/>
      </w:r>
      <w:r>
        <w:tab/>
      </w:r>
      <w:r>
        <w:tab/>
        <w:t>Za točnost otpravka-ovl.službenik</w:t>
      </w:r>
    </w:p>
    <w:p w:rsidRDefault="000842C2" w:rsidP="000842C2" w:rsidR="000842C2">
      <w:pPr>
        <w:ind w:firstLine="709" w:left="4963"/>
      </w:pPr>
      <w:r>
        <w:t>Vinka Mihalinčić</w:t>
      </w:r>
    </w:p>
    <w:p w:rsidRDefault="000F21CE" w:rsidP="006376E9" w:rsidR="000F21CE">
      <w:pPr>
        <w:ind w:left="284"/>
        <w:jc w:val="both"/>
      </w:pPr>
    </w:p>
    <w:p w:rsidRDefault="00762468" w:rsidP="008415F5" w:rsidR="00762468">
      <w:pPr>
        <w:jc w:val="both"/>
      </w:pPr>
    </w:p>
    <w:p w:rsidRDefault="00622282" w:rsidP="008415F5" w:rsidR="00622282" w:rsidRPr="002048C5">
      <w:pPr>
        <w:jc w:val="both"/>
      </w:pPr>
    </w:p>
    <w:sectPr w:rsidSect="00052891" w:rsidR="00622282" w:rsidRPr="002048C5">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42C2">
      <w:rPr>
        <w:rStyle w:val="Brojstranice"/>
        <w:noProof/>
      </w:rPr>
      <w:t>- 4 -</w:t>
    </w:r>
    <w:r>
      <w:rPr>
        <w:rStyle w:val="Brojstranice"/>
      </w:rPr>
      <w:fldChar w:fldCharType="end"/>
    </w:r>
  </w:p>
  <w:p w:rsidRDefault="00E218E7" w:rsidP="0041532D" w:rsidR="00E218E7" w:rsidRPr="009C3F4F">
    <w:pPr>
      <w:pStyle w:val="Zaglavlje"/>
      <w:ind w:right="360"/>
      <w:jc w:val="right"/>
      <w:rPr>
        <w:sz w:val="20"/>
      </w:rPr>
    </w:pPr>
    <w:r>
      <w:tab/>
    </w:r>
    <w:r>
      <w:tab/>
    </w:r>
    <w:r w:rsidR="003C54D5">
      <w:t>47.</w:t>
    </w:r>
    <w:r w:rsidR="00FD01FD">
      <w:t xml:space="preserve"> </w:t>
    </w:r>
    <w:r w:rsidRPr="00E920AB">
      <w:t>St-</w:t>
    </w:r>
    <w:r w:rsidR="000E63CD">
      <w:t>1199</w:t>
    </w:r>
    <w:r w:rsidRPr="00E920AB">
      <w:t>/</w:t>
    </w:r>
    <w:r w:rsidR="000E63CD">
      <w:t>13</w:t>
    </w:r>
    <w:r w:rsidR="009C3F4F">
      <w:t>-</w:t>
    </w:r>
    <w:r w:rsidR="00EE78D7">
      <w:t>107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40CE" w:rsidP="00B04DAB" w:rsidR="00D140CE" w:rsidRPr="00B04DAB">
    <w:pPr>
      <w:pStyle w:val="Zaglavlje"/>
      <w:jc w:val="center"/>
      <w:rPr>
        <w:b/>
      </w:rPr>
    </w:pPr>
  </w:p>
  <w:p w:rsidRDefault="00D140CE" w:rsidR="00D140CE">
    <w:pPr>
      <w:pStyle w:val="Zaglavlje"/>
    </w:pPr>
  </w:p>
  <w:p w:rsidRDefault="00D140CE" w:rsidP="00953077" w:rsidR="00D140CE">
    <w:pPr>
      <w:pStyle w:val="Zaglavlje"/>
      <w:rPr>
        <w:sz w:val="20"/>
      </w:rPr>
    </w:pPr>
    <w:r>
      <w:tab/>
    </w:r>
    <w:r>
      <w:tab/>
    </w:r>
    <w:r w:rsidR="008415F5">
      <w:t>47.</w:t>
    </w:r>
    <w:r w:rsidR="00FD01FD">
      <w:t xml:space="preserve"> </w:t>
    </w:r>
    <w:r w:rsidR="008415F5">
      <w:t>St-</w:t>
    </w:r>
    <w:r w:rsidR="000E63CD">
      <w:t>1199/13</w:t>
    </w:r>
    <w:r w:rsidR="009C3F4F">
      <w:t>-</w:t>
    </w:r>
    <w:r w:rsidR="00EE78D7">
      <w:t>107</w:t>
    </w:r>
  </w:p>
  <w:p w:rsidRDefault="00D140CE" w:rsidP="00953077" w:rsidR="00D140CE">
    <w:pPr>
      <w:pStyle w:val="Zaglavlje"/>
      <w:rPr>
        <w:sz w:val="20"/>
      </w:rPr>
    </w:pPr>
  </w:p>
  <w:p w:rsidRDefault="00D140CE" w:rsidP="00953077" w:rsidR="00D140CE">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140CE" w:rsidP="00953077" w:rsidR="00D140CE">
    <w:pPr>
      <w:pStyle w:val="Zaglavlje"/>
    </w:pPr>
  </w:p>
  <w:p w:rsidRDefault="00D140CE" w:rsidP="00953077" w:rsidR="00D140CE">
    <w:pPr>
      <w:pStyle w:val="Zaglavlje"/>
    </w:pPr>
  </w:p>
  <w:p w:rsidRDefault="00D140CE" w:rsidP="00953077" w:rsidR="00D140CE">
    <w:pPr>
      <w:pStyle w:val="Zaglavlje"/>
    </w:pPr>
  </w:p>
  <w:p w:rsidRDefault="00D140CE" w:rsidP="00953077" w:rsidR="00D140CE">
    <w:pPr>
      <w:pStyle w:val="Zaglavlje"/>
    </w:pPr>
  </w:p>
  <w:p w:rsidRDefault="00D140CE" w:rsidP="00953077" w:rsidR="00D140CE">
    <w:pPr>
      <w:pStyle w:val="Zaglavlje"/>
    </w:pPr>
  </w:p>
  <w:p w:rsidRDefault="00D140CE" w:rsidP="000C42FE" w:rsidR="00D140CE" w:rsidRPr="00953077">
    <w:pPr>
      <w:pStyle w:val="Zaglavlje"/>
      <w:ind w:left="426"/>
    </w:pPr>
    <w:r w:rsidRPr="00953077">
      <w:t>REPUBLIKA HRVAT</w:t>
    </w:r>
    <w:r>
      <w:t>S</w:t>
    </w:r>
    <w:r w:rsidRPr="00953077">
      <w:t>KA</w:t>
    </w:r>
  </w:p>
  <w:p w:rsidRDefault="00D140CE" w:rsidP="000C42FE" w:rsidR="00D140CE" w:rsidRPr="00953077">
    <w:pPr>
      <w:pStyle w:val="Zaglavlje"/>
      <w:ind w:left="426"/>
    </w:pPr>
    <w:r w:rsidRPr="00953077">
      <w:t>Trgovački sud u Zagrebu</w:t>
    </w:r>
  </w:p>
  <w:p w:rsidRDefault="00D140CE" w:rsidP="00FC1EDB" w:rsidR="00FC1EDB">
    <w:pPr>
      <w:pStyle w:val="Zaglavlje"/>
      <w:ind w:left="426"/>
    </w:pPr>
    <w:r w:rsidRPr="00953077">
      <w:t>Zagreb, Amruševa 2/II, desno (p.p. 455)</w:t>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4">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3">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5">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7">
    <w:nsid w:val="4783323D"/>
    <w:multiLevelType w:val="hybridMultilevel"/>
    <w:tmpl w:val="BAAE4EDE"/>
    <w:lvl w:tplc="1326027E"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9">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170798C"/>
    <w:multiLevelType w:val="hybridMultilevel"/>
    <w:tmpl w:val="0D98E15A"/>
    <w:lvl w:tplc="D772D982"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D8C12EF"/>
    <w:multiLevelType w:val="hybridMultilevel"/>
    <w:tmpl w:val="10F49F2C"/>
    <w:lvl w:tplc="CFEE7B2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29">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0">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num w:numId="1">
    <w:abstractNumId w:val="7"/>
  </w:num>
  <w:num w:numId="2">
    <w:abstractNumId w:val="23"/>
  </w:num>
  <w:num w:numId="3">
    <w:abstractNumId w:val="26"/>
  </w:num>
  <w:num w:numId="4">
    <w:abstractNumId w:val="0"/>
  </w:num>
  <w:num w:numId="5">
    <w:abstractNumId w:val="2"/>
  </w:num>
  <w:num w:numId="6">
    <w:abstractNumId w:val="33"/>
  </w:num>
  <w:num w:numId="7">
    <w:abstractNumId w:val="9"/>
  </w:num>
  <w:num w:numId="8">
    <w:abstractNumId w:val="24"/>
  </w:num>
  <w:num w:numId="9">
    <w:abstractNumId w:val="3"/>
  </w:num>
  <w:num w:numId="10">
    <w:abstractNumId w:val="8"/>
  </w:num>
  <w:num w:numId="11">
    <w:abstractNumId w:val="18"/>
  </w:num>
  <w:num w:numId="12">
    <w:abstractNumId w:val="4"/>
  </w:num>
  <w:num w:numId="13">
    <w:abstractNumId w:val="32"/>
  </w:num>
  <w:num w:numId="14">
    <w:abstractNumId w:val="13"/>
  </w:num>
  <w:num w:numId="15">
    <w:abstractNumId w:val="5"/>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10"/>
  </w:num>
  <w:num w:numId="19">
    <w:abstractNumId w:val="22"/>
  </w:num>
  <w:num w:numId="20">
    <w:abstractNumId w:val="6"/>
  </w:num>
  <w:num w:numId="21">
    <w:abstractNumId w:val="21"/>
  </w:num>
  <w:num w:numId="22">
    <w:abstractNumId w:val="12"/>
  </w:num>
  <w:num w:numId="23">
    <w:abstractNumId w:val="28"/>
  </w:num>
  <w:num w:numId="24">
    <w:abstractNumId w:val="29"/>
  </w:num>
  <w:num w:numId="25">
    <w:abstractNumId w:val="14"/>
  </w:num>
  <w:num w:numId="26">
    <w:abstractNumId w:val="30"/>
  </w:num>
  <w:num w:numId="27">
    <w:abstractNumId w:val="25"/>
  </w:num>
  <w:num w:numId="28">
    <w:abstractNumId w:val="34"/>
  </w:num>
  <w:num w:numId="29">
    <w:abstractNumId w:val="19"/>
  </w:num>
  <w:num w:numId="30">
    <w:abstractNumId w:val="31"/>
  </w:num>
  <w:num w:numId="31">
    <w:abstractNumId w:val="11"/>
  </w:num>
  <w:num w:numId="32">
    <w:abstractNumId w:val="1"/>
  </w:num>
  <w:num w:numId="33">
    <w:abstractNumId w:val="16"/>
  </w:num>
  <w:num w:numId="34">
    <w:abstractNumId w:val="15"/>
  </w:num>
  <w:num w:numId="35">
    <w:abstractNumId w:val="17"/>
  </w:num>
  <w:num w:numId="36">
    <w:abstractNumId w:val="27"/>
  </w:num>
  <w:num w:numId="37">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9"/>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7E9A"/>
    <w:rsid w:val="0008428F"/>
    <w:rsid w:val="000842C2"/>
    <w:rsid w:val="000C4922"/>
    <w:rsid w:val="000C747F"/>
    <w:rsid w:val="000E292E"/>
    <w:rsid w:val="000E63CD"/>
    <w:rsid w:val="000F21CE"/>
    <w:rsid w:val="00107426"/>
    <w:rsid w:val="0011776F"/>
    <w:rsid w:val="0013119D"/>
    <w:rsid w:val="00142D20"/>
    <w:rsid w:val="00152575"/>
    <w:rsid w:val="00165B0A"/>
    <w:rsid w:val="0019493C"/>
    <w:rsid w:val="001A0199"/>
    <w:rsid w:val="001C157B"/>
    <w:rsid w:val="001C4A03"/>
    <w:rsid w:val="001E125C"/>
    <w:rsid w:val="001F004F"/>
    <w:rsid w:val="001F7157"/>
    <w:rsid w:val="002048C5"/>
    <w:rsid w:val="002060E9"/>
    <w:rsid w:val="00215919"/>
    <w:rsid w:val="00232160"/>
    <w:rsid w:val="00236C2C"/>
    <w:rsid w:val="00240BD0"/>
    <w:rsid w:val="00282355"/>
    <w:rsid w:val="00284C28"/>
    <w:rsid w:val="002909E2"/>
    <w:rsid w:val="0029769A"/>
    <w:rsid w:val="002B77F3"/>
    <w:rsid w:val="002E2883"/>
    <w:rsid w:val="002F5511"/>
    <w:rsid w:val="00303C1B"/>
    <w:rsid w:val="0033713F"/>
    <w:rsid w:val="00361D36"/>
    <w:rsid w:val="00374088"/>
    <w:rsid w:val="00374D53"/>
    <w:rsid w:val="00391F73"/>
    <w:rsid w:val="003977CB"/>
    <w:rsid w:val="00397CFA"/>
    <w:rsid w:val="003B2001"/>
    <w:rsid w:val="003B3028"/>
    <w:rsid w:val="003C54D5"/>
    <w:rsid w:val="003D68CD"/>
    <w:rsid w:val="003E4C90"/>
    <w:rsid w:val="0041532D"/>
    <w:rsid w:val="0042538D"/>
    <w:rsid w:val="004270F7"/>
    <w:rsid w:val="00432782"/>
    <w:rsid w:val="004331D7"/>
    <w:rsid w:val="004413C1"/>
    <w:rsid w:val="00444EEC"/>
    <w:rsid w:val="004451EF"/>
    <w:rsid w:val="004568C6"/>
    <w:rsid w:val="00460ADF"/>
    <w:rsid w:val="00487B15"/>
    <w:rsid w:val="00494A48"/>
    <w:rsid w:val="004A5049"/>
    <w:rsid w:val="004B0809"/>
    <w:rsid w:val="004C592A"/>
    <w:rsid w:val="004E3573"/>
    <w:rsid w:val="004F3E31"/>
    <w:rsid w:val="004F59FE"/>
    <w:rsid w:val="005247C2"/>
    <w:rsid w:val="00526EF6"/>
    <w:rsid w:val="00541E38"/>
    <w:rsid w:val="00563720"/>
    <w:rsid w:val="00592CB5"/>
    <w:rsid w:val="00597E7B"/>
    <w:rsid w:val="005A257A"/>
    <w:rsid w:val="005A5170"/>
    <w:rsid w:val="005C73E7"/>
    <w:rsid w:val="005D397A"/>
    <w:rsid w:val="005D7DF5"/>
    <w:rsid w:val="005F23D2"/>
    <w:rsid w:val="006164C2"/>
    <w:rsid w:val="00622282"/>
    <w:rsid w:val="00626D75"/>
    <w:rsid w:val="00627006"/>
    <w:rsid w:val="00627499"/>
    <w:rsid w:val="00633709"/>
    <w:rsid w:val="0063497F"/>
    <w:rsid w:val="006376E9"/>
    <w:rsid w:val="00644428"/>
    <w:rsid w:val="00680713"/>
    <w:rsid w:val="00685199"/>
    <w:rsid w:val="0069526D"/>
    <w:rsid w:val="00696917"/>
    <w:rsid w:val="0069715B"/>
    <w:rsid w:val="006A7C82"/>
    <w:rsid w:val="006B6556"/>
    <w:rsid w:val="006C2827"/>
    <w:rsid w:val="006D4DB7"/>
    <w:rsid w:val="006E1DC0"/>
    <w:rsid w:val="007025E0"/>
    <w:rsid w:val="007030CB"/>
    <w:rsid w:val="007102C5"/>
    <w:rsid w:val="0073788E"/>
    <w:rsid w:val="00761B59"/>
    <w:rsid w:val="00762468"/>
    <w:rsid w:val="007678A2"/>
    <w:rsid w:val="007824CE"/>
    <w:rsid w:val="00784EF5"/>
    <w:rsid w:val="007960BC"/>
    <w:rsid w:val="007A0ABD"/>
    <w:rsid w:val="007D25D9"/>
    <w:rsid w:val="007D3A28"/>
    <w:rsid w:val="00800ABF"/>
    <w:rsid w:val="00816788"/>
    <w:rsid w:val="00835F62"/>
    <w:rsid w:val="00836C85"/>
    <w:rsid w:val="00841210"/>
    <w:rsid w:val="008415F5"/>
    <w:rsid w:val="00871B8B"/>
    <w:rsid w:val="0088070C"/>
    <w:rsid w:val="00882E6B"/>
    <w:rsid w:val="008841B3"/>
    <w:rsid w:val="008A387F"/>
    <w:rsid w:val="008B7A19"/>
    <w:rsid w:val="008D514A"/>
    <w:rsid w:val="008F0610"/>
    <w:rsid w:val="008F133A"/>
    <w:rsid w:val="008F4849"/>
    <w:rsid w:val="00914709"/>
    <w:rsid w:val="00916DD2"/>
    <w:rsid w:val="00947AC0"/>
    <w:rsid w:val="009515ED"/>
    <w:rsid w:val="009516D7"/>
    <w:rsid w:val="0098650A"/>
    <w:rsid w:val="009902BD"/>
    <w:rsid w:val="009B40A9"/>
    <w:rsid w:val="009C3B39"/>
    <w:rsid w:val="009C3F4F"/>
    <w:rsid w:val="009D516A"/>
    <w:rsid w:val="009D593F"/>
    <w:rsid w:val="009E0375"/>
    <w:rsid w:val="009E5D69"/>
    <w:rsid w:val="009E64C1"/>
    <w:rsid w:val="00A31CB4"/>
    <w:rsid w:val="00A406A1"/>
    <w:rsid w:val="00A53CB8"/>
    <w:rsid w:val="00A63AD6"/>
    <w:rsid w:val="00A74BB8"/>
    <w:rsid w:val="00A75EAF"/>
    <w:rsid w:val="00A76FD1"/>
    <w:rsid w:val="00A806E8"/>
    <w:rsid w:val="00A927F4"/>
    <w:rsid w:val="00A948B0"/>
    <w:rsid w:val="00A97C08"/>
    <w:rsid w:val="00AA00BC"/>
    <w:rsid w:val="00AA09BB"/>
    <w:rsid w:val="00AA3112"/>
    <w:rsid w:val="00AE28C7"/>
    <w:rsid w:val="00AE2DF2"/>
    <w:rsid w:val="00AE73D5"/>
    <w:rsid w:val="00AF375B"/>
    <w:rsid w:val="00B01320"/>
    <w:rsid w:val="00B04DAB"/>
    <w:rsid w:val="00B134BA"/>
    <w:rsid w:val="00B16F77"/>
    <w:rsid w:val="00B254AF"/>
    <w:rsid w:val="00B30BAA"/>
    <w:rsid w:val="00B3642F"/>
    <w:rsid w:val="00B419CB"/>
    <w:rsid w:val="00B50989"/>
    <w:rsid w:val="00B53EDC"/>
    <w:rsid w:val="00B548C3"/>
    <w:rsid w:val="00B81BEC"/>
    <w:rsid w:val="00B86381"/>
    <w:rsid w:val="00BA1900"/>
    <w:rsid w:val="00BA698F"/>
    <w:rsid w:val="00BA70C8"/>
    <w:rsid w:val="00BE2B05"/>
    <w:rsid w:val="00BE3191"/>
    <w:rsid w:val="00C06A15"/>
    <w:rsid w:val="00C14DEC"/>
    <w:rsid w:val="00C31D53"/>
    <w:rsid w:val="00C41D74"/>
    <w:rsid w:val="00C43E79"/>
    <w:rsid w:val="00C4419D"/>
    <w:rsid w:val="00C465E7"/>
    <w:rsid w:val="00C46A70"/>
    <w:rsid w:val="00C7731C"/>
    <w:rsid w:val="00C81737"/>
    <w:rsid w:val="00C82107"/>
    <w:rsid w:val="00C85B7E"/>
    <w:rsid w:val="00C9329A"/>
    <w:rsid w:val="00C949A8"/>
    <w:rsid w:val="00CB452B"/>
    <w:rsid w:val="00CC13F8"/>
    <w:rsid w:val="00CC4978"/>
    <w:rsid w:val="00CE350D"/>
    <w:rsid w:val="00CE4AD0"/>
    <w:rsid w:val="00CF6858"/>
    <w:rsid w:val="00D140CE"/>
    <w:rsid w:val="00D27E4F"/>
    <w:rsid w:val="00D27F04"/>
    <w:rsid w:val="00D30894"/>
    <w:rsid w:val="00D45980"/>
    <w:rsid w:val="00D54277"/>
    <w:rsid w:val="00D54B42"/>
    <w:rsid w:val="00D5779B"/>
    <w:rsid w:val="00D74F5E"/>
    <w:rsid w:val="00D8523B"/>
    <w:rsid w:val="00DA1DB6"/>
    <w:rsid w:val="00DB52F8"/>
    <w:rsid w:val="00DB6978"/>
    <w:rsid w:val="00DC5C3F"/>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528B8"/>
    <w:rsid w:val="00E66974"/>
    <w:rsid w:val="00E920AB"/>
    <w:rsid w:val="00E92A0B"/>
    <w:rsid w:val="00EC6820"/>
    <w:rsid w:val="00ED1AB8"/>
    <w:rsid w:val="00ED2100"/>
    <w:rsid w:val="00EE35B9"/>
    <w:rsid w:val="00EE634B"/>
    <w:rsid w:val="00EE73C4"/>
    <w:rsid w:val="00EE78D7"/>
    <w:rsid w:val="00F57473"/>
    <w:rsid w:val="00F63357"/>
    <w:rsid w:val="00F6586B"/>
    <w:rsid w:val="00F80116"/>
    <w:rsid w:val="00F82CEF"/>
    <w:rsid w:val="00F86E5D"/>
    <w:rsid w:val="00F92F05"/>
    <w:rsid w:val="00FB2191"/>
    <w:rsid w:val="00FB5ACB"/>
    <w:rsid w:val="00FC10F8"/>
    <w:rsid w:val="00FC1EDB"/>
    <w:rsid w:val="00FD01FD"/>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D140CE"/>
    <w:rPr>
      <w:sz w:val="24"/>
      <w:szCs w:val="24"/>
    </w:rPr>
  </w:style>
  <w:style w:styleId="Tekstrezerviranogmjesta" w:type="character">
    <w:name w:val="Placeholder Text"/>
    <w:basedOn w:val="Zadanifontodlomka"/>
    <w:uiPriority w:val="99"/>
    <w:semiHidden/>
    <w:rsid w:val="000842C2"/>
    <w:rPr>
      <w:color w:val="808080"/>
      <w:bdr w:space="0" w:sz="0" w:color="auto" w:val="none"/>
      <w:shd w:fill="auto" w:color="auto" w:val="clear"/>
    </w:rPr>
  </w:style>
  <w:style w:customStyle="true" w:styleId="eSPISCCParagraphDefaultFont" w:type="character">
    <w:name w:val="eSPIS_CC_Paragraph Default Font"/>
    <w:basedOn w:val="Zadanifontodlomka"/>
    <w:rsid w:val="000842C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842C2"/>
    <w:rPr>
      <w:b/>
      <w:bdr w:space="0" w:sz="0" w:color="auto" w:val="none"/>
      <w:shd w:fill="FFFFCC" w:color="auto" w:val="clear"/>
      <w:lang w:val="hr-HR"/>
    </w:rPr>
  </w:style>
  <w:style w:customStyle="true" w:styleId="PozadinaSvijetloCrvena" w:type="character">
    <w:name w:val="Pozadina_SvijetloCrvena"/>
    <w:basedOn w:val="eSPISCCParagraphDefaultFont"/>
    <w:rsid w:val="000842C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842C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D140CE"/>
    <w:rPr>
      <w:sz w:val="24"/>
      <w:szCs w:val="24"/>
    </w:rPr>
  </w:style>
  <w:style w:styleId="Tekstrezerviranogmjesta" w:type="character">
    <w:name w:val="Placeholder Text"/>
    <w:basedOn w:val="Zadanifontodlomka"/>
    <w:uiPriority w:val="99"/>
    <w:semiHidden/>
    <w:rsid w:val="000842C2"/>
    <w:rPr>
      <w:color w:val="808080"/>
      <w:bdr w:color="auto" w:space="0" w:sz="0" w:val="none"/>
      <w:shd w:color="auto" w:fill="auto" w:val="clear"/>
    </w:rPr>
  </w:style>
  <w:style w:customStyle="1" w:styleId="eSPISCCParagraphDefaultFont" w:type="character">
    <w:name w:val="eSPIS_CC_Paragraph Default Font"/>
    <w:basedOn w:val="Zadanifontodlomka"/>
    <w:rsid w:val="000842C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842C2"/>
    <w:rPr>
      <w:b/>
      <w:bdr w:color="auto" w:space="0" w:sz="0" w:val="none"/>
      <w:shd w:color="auto" w:fill="FFFFCC" w:val="clear"/>
      <w:lang w:val="hr-HR"/>
    </w:rPr>
  </w:style>
  <w:style w:customStyle="1" w:styleId="PozadinaSvijetloCrvena" w:type="character">
    <w:name w:val="Pozadina_SvijetloCrvena"/>
    <w:basedOn w:val="eSPISCCParagraphDefaultFont"/>
    <w:rsid w:val="000842C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842C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2013.</izvorni_sadrzaj>
    <derivirana_varijabla naziv="DomainObject.Predmet.DatumOsnivanja_1">20.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stecajnog postupka</izvorni_sadrzaj>
    <derivirana_varijabla naziv="DomainObject.Predmet.Opis_1">prijedlog za pokretanje stecajnog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St-1199/2013</izvorni_sadrzaj>
    <derivirana_varijabla naziv="DomainObject.Predmet.OznakaBroj_1">St-1199/2013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AUTO-SANDRO, društvo s ograničenom odgovornošću za trgovinu, usluge i uvoz-izvoz u stečaju</izvorni_sadrzaj>
    <derivirana_varijabla naziv="DomainObject.Predmet.ProtustrankaFormated_1">  AUTO-SANDRO, društvo s ograničenom odgovornošću za trgovinu, usluge i uvoz-izvoz u stečaju</derivirana_varijabla>
  </DomainObject.Predmet.ProtustrankaFormated>
  <DomainObject.Predmet.ProtustrankaFormatedOIB>
    <izvorni_sadrzaj>  AUTO-SANDRO, društvo s ograničenom odgovornošću za trgovinu, usluge i uvoz-izvoz u stečaju, OIB 08496710921</izvorni_sadrzaj>
    <derivirana_varijabla naziv="DomainObject.Predmet.ProtustrankaFormatedOIB_1">  AUTO-SANDRO, društvo s ograničenom odgovornošću za trgovinu, usluge i uvoz-izvoz u stečaju, OIB 08496710921</derivirana_varijabla>
  </DomainObject.Predmet.ProtustrankaFormatedOIB>
  <DomainObject.Predmet.ProtustrankaFormatedWithAdress>
    <izvorni_sadrzaj> AUTO-SANDRO, društvo s ograničenom odgovornošću za trgovinu, usluge i uvoz-izvoz u stečaju, Mišička 18, 44317 Popovača</izvorni_sadrzaj>
    <derivirana_varijabla naziv="DomainObject.Predmet.ProtustrankaFormatedWithAdress_1"> AUTO-SANDRO, društvo s ograničenom odgovornošću za trgovinu, usluge i uvoz-izvoz u stečaju, Mišička 18, 44317 Popovača</derivirana_varijabla>
  </DomainObject.Predmet.ProtustrankaFormatedWithAdress>
  <DomainObject.Predmet.ProtustrankaFormatedWithAdressOIB>
    <izvorni_sadrzaj> AUTO-SANDRO, društvo s ograničenom odgovornošću za trgovinu, usluge i uvoz-izvoz u stečaju, OIB 08496710921, Mišička 18, 44317 Popovača</izvorni_sadrzaj>
    <derivirana_varijabla naziv="DomainObject.Predmet.ProtustrankaFormatedWithAdressOIB_1"> AUTO-SANDRO, društvo s ograničenom odgovornošću za trgovinu, usluge i uvoz-izvoz u stečaju, OIB 08496710921, Mišička 18, 44317 Popovača</derivirana_varijabla>
  </DomainObject.Predmet.ProtustrankaFormatedWithAdressOIB>
  <DomainObject.Predmet.ProtustrankaWithAdress>
    <izvorni_sadrzaj>AUTO-SANDRO, društvo s ograničenom odgovornošću za trgovinu, usluge i uvoz-izvoz u stečaju Mišička 18, 44317 Popovača</izvorni_sadrzaj>
    <derivirana_varijabla naziv="DomainObject.Predmet.ProtustrankaWithAdress_1">AUTO-SANDRO, društvo s ograničenom odgovornošću za trgovinu, usluge i uvoz-izvoz u stečaju Mišička 18, 44317 Popovača</derivirana_varijabla>
  </DomainObject.Predmet.ProtustrankaWithAdress>
  <DomainObject.Predmet.ProtustrankaWithAdressOIB>
    <izvorni_sadrzaj>AUTO-SANDRO, društvo s ograničenom odgovornošću za trgovinu, usluge i uvoz-izvoz u stečaju, OIB 08496710921, Mišička 18, 44317 Popovača</izvorni_sadrzaj>
    <derivirana_varijabla naziv="DomainObject.Predmet.ProtustrankaWithAdressOIB_1">AUTO-SANDRO, društvo s ograničenom odgovornošću za trgovinu, usluge i uvoz-izvoz u stečaju, OIB 08496710921, Mišička 18, 44317 Popovača</derivirana_varijabla>
  </DomainObject.Predmet.ProtustrankaWithAdressOIB>
  <DomainObject.Predmet.ProtustrankaNazivFormated>
    <izvorni_sadrzaj>AUTO-SANDRO, društvo s ograničenom odgovornošću za trgovinu, usluge i uvoz-izvoz u stečaju</izvorni_sadrzaj>
    <derivirana_varijabla naziv="DomainObject.Predmet.ProtustrankaNazivFormated_1">AUTO-SANDRO, društvo s ograničenom odgovornošću za trgovinu, usluge i uvoz-izvoz u stečaju</derivirana_varijabla>
  </DomainObject.Predmet.ProtustrankaNazivFormated>
  <DomainObject.Predmet.ProtustrankaNazivFormatedOIB>
    <izvorni_sadrzaj>AUTO-SANDRO, društvo s ograničenom odgovornošću za trgovinu, usluge i uvoz-izvoz u stečaju, OIB 08496710921</izvorni_sadrzaj>
    <derivirana_varijabla naziv="DomainObject.Predmet.ProtustrankaNazivFormatedOIB_1">AUTO-SANDRO, društvo s ograničenom odgovornošću za trgovinu, usluge i uvoz-izvoz u stečaju, OIB 08496710921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 PORSCHE LEASING društvo s ograničenom odgovornošću za leasing zastupanog po punomoćniku OD STEFANOVIĆ &amp; VRDELJA; Hrvatske vode, pravna osoba za upravljanje vodama; Sanja Kalanjoš; Mondo Media Productions jednostavno društvo s ograničenom odgovornošću za usluge; Elvis Horvat; MADURA PROJECT j.d.o.o. za trgovinu i usluge</izvorni_sadrzaj>
    <derivirana_varijabla naziv="DomainObject.Predmet.StrankaFormated_1">  FINA ZAGREB; Vjerovnici; PORSCHE LEASING društvo s ograničenom odgovornošću za leasing zastupanog po punomoćniku OD STEFANOVIĆ &amp; VRDELJA; Hrvatske vode, pravna osoba za upravljanje vodama; Sanja Kalanjoš; Mondo Media Productions jednostavno društvo s ograničenom odgovornošću za usluge; Elvis Horvat; MADURA PROJECT j.d.o.o. za trgovinu i usluge</derivirana_varijabla>
  </DomainObject.Predmet.StrankaFormated>
  <DomainObject.Predmet.StrankaFormatedOIB>
    <izvorni_sadrzaj>  FINA ZAGREB, OIB 85821130368; Vjerovnici; PORSCHE LEASING društvo s ograničenom odgovornošću za leasing, OIB 90275854576 zastupanog po punomoćniku OD STEFANOVIĆ &amp; VRDELJA; Hrvatske vode, pravna osoba za upravljanje vodama, OIB 28921383001; Sanja Kalanjoš, OIB 59576574439; Mondo Media Productions jednostavno društvo s ograničenom odgovornošću za usluge, OIB 61395267130; Elvis Horvat; MADURA PROJECT j.d.o.o. za trgovinu i usluge, OIB 03115509917</izvorni_sadrzaj>
    <derivirana_varijabla naziv="DomainObject.Predmet.StrankaFormatedOIB_1">  FINA ZAGREB, OIB 85821130368; Vjerovnici; PORSCHE LEASING društvo s ograničenom odgovornošću za leasing, OIB 90275854576 zastupanog po punomoćniku OD STEFANOVIĆ &amp; VRDELJA; Hrvatske vode, pravna osoba za upravljanje vodama, OIB 28921383001; Sanja Kalanjoš, OIB 59576574439; Mondo Media Productions jednostavno društvo s ograničenom odgovornošću za usluge, OIB 61395267130; Elvis Horvat; MADURA PROJECT j.d.o.o. za trgovinu i usluge, OIB 03115509917</derivirana_varijabla>
  </DomainObject.Predmet.StrankaFormatedOIB>
  <DomainObject.Predmet.StrankaFormatedWithAdress>
    <izvorni_sadrzaj> FINA ZAGREB; Vjerovnici; PORSCHE LEASING društvo s ograničenom odgovornošću za leasing, Velimira Škorpika 21, Zagreb zastupanog po punomoćniku OD STEFANOVIĆ &amp; VRDELJA; Hrvatske vode, pravna osoba za upravljanje vodama, Grada Vukovara 220, Zagreb; Sanja Kalanjoš, Ulica Petra Zrinskog 44, 48350 Đurđevac; Mondo Media Productions jednostavno društvo s ograničenom odgovornošću za usluge, Benkovačka 2/a, 10000 Zagreb; Elvis Horvat; MADURA PROJECT j.d.o.o. za trgovinu i usluge, Čemernička 6, 10000 Zagreb</izvorni_sadrzaj>
    <derivirana_varijabla naziv="DomainObject.Predmet.StrankaFormatedWithAdress_1"> FINA ZAGREB; Vjerovnici; PORSCHE LEASING društvo s ograničenom odgovornošću za leasing, Velimira Škorpika 21, Zagreb zastupanog po punomoćniku OD STEFANOVIĆ &amp; VRDELJA; Hrvatske vode, pravna osoba za upravljanje vodama, Grada Vukovara 220, Zagreb; Sanja Kalanjoš, Ulica Petra Zrinskog 44, 48350 Đurđevac; Mondo Media Productions jednostavno društvo s ograničenom odgovornošću za usluge, Benkovačka 2/a, 10000 Zagreb; Elvis Horvat; MADURA PROJECT j.d.o.o. za trgovinu i usluge, Čemernička 6, 10000 Zagreb</derivirana_varijabla>
  </DomainObject.Predmet.StrankaFormatedWithAdress>
  <DomainObject.Predmet.StrankaFormatedWithAdressOIB>
    <izvorni_sadrzaj>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Kalanjoš, OIB 59576574439, Ulica Petra Zrinskog 44, 48350 Đurđevac; Mondo Media Productions jednostavno društvo s ograničenom odgovornošću za usluge, OIB 61395267130, Benkovačka 2/a, 10000 Zagreb; Elvis Horvat; MADURA PROJECT j.d.o.o. za trgovinu i usluge, OIB 03115509917, Čemernička 6, 10000 Zagreb</izvorni_sadrzaj>
    <derivirana_varijabla naziv="DomainObject.Predmet.StrankaFormatedWithAdressOIB_1">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Kalanjoš, OIB 59576574439, Ulica Petra Zrinskog 44, 48350 Đurđevac; Mondo Media Productions jednostavno društvo s ograničenom odgovornošću za usluge, OIB 61395267130, Benkovačka 2/a, 10000 Zagreb; Elvis Horvat; MADURA PROJECT j.d.o.o. za trgovinu i usluge, OIB 03115509917, Čemernička 6, 10000 Zagreb</derivirana_varijabla>
  </DomainObject.Predmet.StrankaFormatedWithAdressOIB>
  <DomainObject.Predmet.StrankaWithAdress>
    <izvorni_sadrzaj>FINA ZAGREB ,Vjerovnici ,PORSCHE LEASING društvo s ograničenom odgovornošću za leasing Velimira Škorpika 21,Zagreb,Hrvatske vode, pravna osoba za upravljanje vodama Grada Vukovara 220,Zagreb,Sanja Kalanjoš Ulica Petra Zrinskog 44,48350 Đurđevac,Mondo Media Productions jednostavno društvo s ograničenom odgovornošću za usluge Benkovačka 2/a,10000 Zagreb,Elvis Horvat ,MADURA PROJECT j.d.o.o. za trgovinu i usluge Čemernička 6,10000 Zagreb</izvorni_sadrzaj>
    <derivirana_varijabla naziv="DomainObject.Predmet.StrankaWithAdress_1">FINA ZAGREB ,Vjerovnici ,PORSCHE LEASING društvo s ograničenom odgovornošću za leasing Velimira Škorpika 21,Zagreb,Hrvatske vode, pravna osoba za upravljanje vodama Grada Vukovara 220,Zagreb,Sanja Kalanjoš Ulica Petra Zrinskog 44,48350 Đurđevac,Mondo Media Productions jednostavno društvo s ograničenom odgovornošću za usluge Benkovačka 2/a,10000 Zagreb,Elvis Horvat ,MADURA PROJECT j.d.o.o. za trgovinu i usluge Čemernička 6,10000 Zagreb</derivirana_varijabla>
  </DomainObject.Predmet.StrankaWithAdress>
  <DomainObject.Predmet.StrankaWithAdressOIB>
    <izvorni_sadrzaj>FINA ZAGREB, OIB 85821130368,Vjerovnici,PORSCHE LEASING društvo s ograničenom odgovornošću za leasing, OIB 90275854576, Velimira Škorpika 21,Zagreb,Hrvatske vode, pravna osoba za upravljanje vodama, OIB 28921383001, Grada Vukovara 220,Zagreb,Sanja Kalanjoš, OIB 59576574439, Ulica Petra Zrinskog 44,48350 Đurđevac,Mondo Media Productions jednostavno društvo s ograničenom odgovornošću za usluge, OIB 61395267130, Benkovačka 2/a,10000 Zagreb,Elvis Horvat,MADURA PROJECT j.d.o.o. za trgovinu i usluge, OIB 03115509917, Čemernička 6,10000 Zagreb</izvorni_sadrzaj>
    <derivirana_varijabla naziv="DomainObject.Predmet.StrankaWithAdressOIB_1">FINA ZAGREB, OIB 85821130368,Vjerovnici,PORSCHE LEASING društvo s ograničenom odgovornošću za leasing, OIB 90275854576, Velimira Škorpika 21,Zagreb,Hrvatske vode, pravna osoba za upravljanje vodama, OIB 28921383001, Grada Vukovara 220,Zagreb,Sanja Kalanjoš, OIB 59576574439, Ulica Petra Zrinskog 44,48350 Đurđevac,Mondo Media Productions jednostavno društvo s ograničenom odgovornošću za usluge, OIB 61395267130, Benkovačka 2/a,10000 Zagreb,Elvis Horvat,MADURA PROJECT j.d.o.o. za trgovinu i usluge, OIB 03115509917, Čemernička 6,10000 Zagreb</derivirana_varijabla>
  </DomainObject.Predmet.StrankaWithAdressOIB>
  <DomainObject.Predmet.StrankaNazivFormated>
    <izvorni_sadrzaj>FINA ZAGREB,Vjerovnici,PORSCHE LEASING društvo s ograničenom odgovornošću za leasing,Hrvatske vode, pravna osoba za upravljanje vodama,Sanja Kalanjoš,Mondo Media Productions jednostavno društvo s ograničenom odgovornošću za usluge,Elvis Horvat,MADURA PROJECT j.d.o.o. za trgovinu i usluge</izvorni_sadrzaj>
    <derivirana_varijabla naziv="DomainObject.Predmet.StrankaNazivFormated_1">FINA ZAGREB,Vjerovnici,PORSCHE LEASING društvo s ograničenom odgovornošću za leasing,Hrvatske vode, pravna osoba za upravljanje vodama,Sanja Kalanjoš,Mondo Media Productions jednostavno društvo s ograničenom odgovornošću za usluge,Elvis Horvat,MADURA PROJECT j.d.o.o. za trgovinu i usluge</derivirana_varijabla>
  </DomainObject.Predmet.StrankaNazivFormated>
  <DomainObject.Predmet.StrankaNazivFormatedOIB>
    <izvorni_sadrzaj>FINA ZAGREB, OIB 85821130368,Vjerovnici,PORSCHE LEASING društvo s ograničenom odgovornošću za leasing, OIB 90275854576,Hrvatske vode, pravna osoba za upravljanje vodama, OIB 28921383001,Sanja Kalanjoš, OIB 59576574439,Mondo Media Productions jednostavno društvo s ograničenom odgovornošću za usluge, OIB 61395267130,Elvis Horvat,MADURA PROJECT j.d.o.o. za trgovinu i usluge, OIB 03115509917</izvorni_sadrzaj>
    <derivirana_varijabla naziv="DomainObject.Predmet.StrankaNazivFormatedOIB_1">FINA ZAGREB, OIB 85821130368,Vjerovnici,PORSCHE LEASING društvo s ograničenom odgovornošću za leasing, OIB 90275854576,Hrvatske vode, pravna osoba za upravljanje vodama, OIB 28921383001,Sanja Kalanjoš, OIB 59576574439,Mondo Media Productions jednostavno društvo s ograničenom odgovornošću za usluge, OIB 61395267130,Elvis Horvat,MADURA PROJECT j.d.o.o. za trgovinu i usluge, OIB 03115509917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ZAGREB</item>
      <item>Vjerovnici</item>
      <item>PORSCHE LEASING društvo s ograničenom odgovornošću za leasing zastupanog po punomoćniku OD STEFANOVIĆ &amp; VRDELJA</item>
      <item>Hrvatske vode, pravna osoba za upravljanje vodama</item>
      <item>Sanja Kalanjoš</item>
      <item>Mondo Media Productions jednostavno društvo s ograničenom odgovornošću za usluge</item>
      <item>Elvis Horvat</item>
      <item>MADURA PROJECT j.d.o.o. za trgovinu i usluge</item>
    </izvorni_sadrzaj>
    <derivirana_varijabla naziv="DomainObject.Predmet.StrankaListFormated_1">
      <item>FINA ZAGREB</item>
      <item>Vjerovnici</item>
      <item>PORSCHE LEASING društvo s ograničenom odgovornošću za leasing zastupanog po punomoćniku OD STEFANOVIĆ &amp; VRDELJA</item>
      <item>Hrvatske vode, pravna osoba za upravljanje vodama</item>
      <item>Sanja Kalanjoš</item>
      <item>Mondo Media Productions jednostavno društvo s ograničenom odgovornošću za usluge</item>
      <item>Elvis Horvat</item>
      <item>MADURA PROJECT j.d.o.o. za trgovinu i usluge</item>
    </derivirana_varijabla>
  </DomainObject.Predmet.StrankaListFormated>
  <DomainObject.Predmet.StrankaListFormatedOIB>
    <izvorni_sadrzaj>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Kalanjoš, OIB 59576574439</item>
      <item>Mondo Media Productions jednostavno društvo s ograničenom odgovornošću za usluge, OIB 61395267130</item>
      <item>Elvis Horvat</item>
      <item>MADURA PROJECT j.d.o.o. za trgovinu i usluge, OIB 03115509917</item>
    </izvorni_sadrzaj>
    <derivirana_varijabla naziv="DomainObject.Predmet.StrankaListFormatedOIB_1">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Kalanjoš, OIB 59576574439</item>
      <item>Mondo Media Productions jednostavno društvo s ograničenom odgovornošću za usluge, OIB 61395267130</item>
      <item>Elvis Horvat</item>
      <item>MADURA PROJECT j.d.o.o. za trgovinu i usluge, OIB 03115509917</item>
    </derivirana_varijabla>
  </DomainObject.Predmet.StrankaListFormatedOIB>
  <DomainObject.Predmet.StrankaListFormatedWithAdress>
    <izvorni_sadrzaj>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Kalanjoš, Ulica Petra Zrinskog 44, 48350 Đurđevac</item>
      <item>Mondo Media Productions jednostavno društvo s ograničenom odgovornošću za usluge, Benkovačka 2/a, 10000 Zagreb</item>
      <item>Elvis Horvat</item>
      <item>MADURA PROJECT j.d.o.o. za trgovinu i usluge, Čemernička 6, 10000 Zagreb</item>
    </izvorni_sadrzaj>
    <derivirana_varijabla naziv="DomainObject.Predmet.StrankaListFormatedWithAdress_1">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Kalanjoš, Ulica Petra Zrinskog 44, 48350 Đurđevac</item>
      <item>Mondo Media Productions jednostavno društvo s ograničenom odgovornošću za usluge, Benkovačka 2/a, 10000 Zagreb</item>
      <item>Elvis Horvat</item>
      <item>MADURA PROJECT j.d.o.o. za trgovinu i usluge, Čemernička 6, 10000 Zagreb</item>
    </derivirana_varijabla>
  </DomainObject.Predmet.StrankaListFormatedWithAdress>
  <DomainObject.Predmet.StrankaListFormatedWithAdressOIB>
    <izvorni_sadrzaj>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Kalanjoš, OIB 59576574439, Ulica Petra Zrinskog 44, 48350 Đurđevac</item>
      <item>Mondo Media Productions jednostavno društvo s ograničenom odgovornošću za usluge, OIB 61395267130, Benkovačka 2/a, 10000 Zagreb</item>
      <item>Elvis Horvat</item>
      <item>MADURA PROJECT j.d.o.o. za trgovinu i usluge, OIB 03115509917, Čemernička 6, 10000 Zagreb</item>
    </izvorni_sadrzaj>
    <derivirana_varijabla naziv="DomainObject.Predmet.StrankaListFormatedWithAdressOIB_1">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Kalanjoš, OIB 59576574439, Ulica Petra Zrinskog 44, 48350 Đurđevac</item>
      <item>Mondo Media Productions jednostavno društvo s ograničenom odgovornošću za usluge, OIB 61395267130, Benkovačka 2/a, 10000 Zagreb</item>
      <item>Elvis Horvat</item>
      <item>MADURA PROJECT j.d.o.o. za trgovinu i usluge, OIB 03115509917, Čemernička 6, 10000 Zagreb</item>
    </derivirana_varijabla>
  </DomainObject.Predmet.StrankaListFormatedWithAdressOIB>
  <DomainObject.Predmet.StrankaListNazivFormated>
    <izvorni_sadrzaj>
      <item>FINA ZAGREB</item>
      <item>Vjerovnici</item>
      <item>PORSCHE LEASING društvo s ograničenom odgovornošću za leasing</item>
      <item>Hrvatske vode, pravna osoba za upravljanje vodama</item>
      <item>Sanja Kalanjoš</item>
      <item>Mondo Media Productions jednostavno društvo s ograničenom odgovornošću za usluge</item>
      <item>Elvis Horvat</item>
      <item>MADURA PROJECT j.d.o.o. za trgovinu i usluge</item>
    </izvorni_sadrzaj>
    <derivirana_varijabla naziv="DomainObject.Predmet.StrankaListNazivFormated_1">
      <item>FINA ZAGREB</item>
      <item>Vjerovnici</item>
      <item>PORSCHE LEASING društvo s ograničenom odgovornošću za leasing</item>
      <item>Hrvatske vode, pravna osoba za upravljanje vodama</item>
      <item>Sanja Kalanjoš</item>
      <item>Mondo Media Productions jednostavno društvo s ograničenom odgovornošću za usluge</item>
      <item>Elvis Horvat</item>
      <item>MADURA PROJECT j.d.o.o. za trgovinu i usluge</item>
    </derivirana_varijabla>
  </DomainObject.Predmet.StrankaListNazivFormated>
  <DomainObject.Predmet.StrankaListNazivFormatedOIB>
    <izvorni_sadrzaj>
      <item>FINA ZAGREB, OIB 85821130368</item>
      <item>Vjerovnici</item>
      <item>PORSCHE LEASING društvo s ograničenom odgovornošću za leasing, OIB 90275854576</item>
      <item>Hrvatske vode, pravna osoba za upravljanje vodama, OIB 28921383001</item>
      <item>Sanja Kalanjoš, OIB 59576574439</item>
      <item>Mondo Media Productions jednostavno društvo s ograničenom odgovornošću za usluge, OIB 61395267130</item>
      <item>Elvis Horvat</item>
      <item>MADURA PROJECT j.d.o.o. za trgovinu i usluge, OIB 03115509917</item>
    </izvorni_sadrzaj>
    <derivirana_varijabla naziv="DomainObject.Predmet.StrankaListNazivFormatedOIB_1">
      <item>FINA ZAGREB, OIB 85821130368</item>
      <item>Vjerovnici</item>
      <item>PORSCHE LEASING društvo s ograničenom odgovornošću za leasing, OIB 90275854576</item>
      <item>Hrvatske vode, pravna osoba za upravljanje vodama, OIB 28921383001</item>
      <item>Sanja Kalanjoš, OIB 59576574439</item>
      <item>Mondo Media Productions jednostavno društvo s ograničenom odgovornošću za usluge, OIB 61395267130</item>
      <item>Elvis Horvat</item>
      <item>MADURA PROJECT j.d.o.o. za trgovinu i usluge, OIB 03115509917</item>
    </derivirana_varijabla>
  </DomainObject.Predmet.StrankaListNazivFormatedOIB>
  <DomainObject.Predmet.ProtuStrankaListFormated>
    <izvorni_sadrzaj>
      <item>AUTO-SANDRO, društvo s ograničenom odgovornošću za trgovinu, usluge i uvoz-izvoz u stečaju</item>
    </izvorni_sadrzaj>
    <derivirana_varijabla naziv="DomainObject.Predmet.ProtuStrankaListFormated_1">
      <item>AUTO-SANDRO, društvo s ograničenom odgovornošću za trgovinu, usluge i uvoz-izvoz u stečaju</item>
    </derivirana_varijabla>
  </DomainObject.Predmet.ProtuStrankaListFormated>
  <DomainObject.Predmet.ProtuStrankaListFormatedOIB>
    <izvorni_sadrzaj>
      <item>AUTO-SANDRO, društvo s ograničenom odgovornošću za trgovinu, usluge i uvoz-izvoz u stečaju, OIB 08496710921</item>
    </izvorni_sadrzaj>
    <derivirana_varijabla naziv="DomainObject.Predmet.ProtuStrankaListFormatedOIB_1">
      <item>AUTO-SANDRO, društvo s ograničenom odgovornošću za trgovinu, usluge i uvoz-izvoz u stečaju, OIB 08496710921</item>
    </derivirana_varijabla>
  </DomainObject.Predmet.ProtuStrankaListFormatedOIB>
  <DomainObject.Predmet.ProtuStrankaListFormatedWithAdress>
    <izvorni_sadrzaj>
      <item>AUTO-SANDRO, društvo s ograničenom odgovornošću za trgovinu, usluge i uvoz-izvoz u stečaju, Mišička 18, 44317 Popovača</item>
    </izvorni_sadrzaj>
    <derivirana_varijabla naziv="DomainObject.Predmet.ProtuStrankaListFormatedWithAdress_1">
      <item>AUTO-SANDRO, društvo s ograničenom odgovornošću za trgovinu, usluge i uvoz-izvoz u stečaju, Mišička 18, 44317 Popovača</item>
    </derivirana_varijabla>
  </DomainObject.Predmet.ProtuStrankaListFormatedWithAdress>
  <DomainObject.Predmet.ProtuStrankaListFormatedWithAdressOIB>
    <izvorni_sadrzaj>
      <item>AUTO-SANDRO, društvo s ograničenom odgovornošću za trgovinu, usluge i uvoz-izvoz u stečaju, OIB 08496710921, Mišička 18, 44317 Popovača</item>
    </izvorni_sadrzaj>
    <derivirana_varijabla naziv="DomainObject.Predmet.ProtuStrankaListFormatedWithAdressOIB_1">
      <item>AUTO-SANDRO, društvo s ograničenom odgovornošću za trgovinu, usluge i uvoz-izvoz u stečaju, OIB 08496710921, Mišička 18, 44317 Popovača</item>
    </derivirana_varijabla>
  </DomainObject.Predmet.ProtuStrankaListFormatedWithAdressOIB>
  <DomainObject.Predmet.ProtuStrankaListNazivFormated>
    <izvorni_sadrzaj>
      <item>AUTO-SANDRO, društvo s ograničenom odgovornošću za trgovinu, usluge i uvoz-izvoz u stečaju</item>
    </izvorni_sadrzaj>
    <derivirana_varijabla naziv="DomainObject.Predmet.ProtuStrankaListNazivFormated_1">
      <item>AUTO-SANDRO, društvo s ograničenom odgovornošću za trgovinu, usluge i uvoz-izvoz u stečaju</item>
    </derivirana_varijabla>
  </DomainObject.Predmet.ProtuStrankaListNazivFormated>
  <DomainObject.Predmet.ProtuStrankaListNazivFormatedOIB>
    <izvorni_sadrzaj>
      <item>AUTO-SANDRO, društvo s ograničenom odgovornošću za trgovinu, usluge i uvoz-izvoz u stečaju, OIB 08496710921</item>
    </izvorni_sadrzaj>
    <derivirana_varijabla naziv="DomainObject.Predmet.ProtuStrankaListNazivFormatedOIB_1">
      <item>AUTO-SANDRO, društvo s ograničenom odgovornošću za trgovinu, usluge i uvoz-izvoz u stečaju, OIB 08496710921</item>
    </derivirana_varijabla>
  </DomainObject.Predmet.ProtuStrankaListNazivFormatedOIB>
  <DomainObject.Predmet.OstaliListFormated>
    <izvorni_sadrzaj>
      <item>SANDRO VRBA</item>
      <item>Iva Petanjek</item>
      <item>RH, MF, Porezna uprava</item>
      <item>Privredna banka Zagreb d.d.</item>
      <item>OD STEFANOVIĆ &amp; VRDELJA punomoćnik sudionika u postupku PORSCHE LEASING društvo s ograničenom odgovornošću za leasing</item>
      <item>Županijsko državno odvjetnišvo u Sisku</item>
      <item>GRAD POPOVAČA</item>
      <item>PBZ d.d., Podružnica Kutina</item>
    </izvorni_sadrzaj>
    <derivirana_varijabla naziv="DomainObject.Predmet.OstaliListFormated_1">
      <item>SANDRO VRBA</item>
      <item>Iva Petanjek</item>
      <item>RH, MF, Porezna uprava</item>
      <item>Privredna banka Zagreb d.d.</item>
      <item>OD STEFANOVIĆ &amp; VRDELJA punomoćnik sudionika u postupku PORSCHE LEASING društvo s ograničenom odgovornošću za leasing</item>
      <item>Županijsko državno odvjetnišvo u Sisku</item>
      <item>GRAD POPOVAČA</item>
      <item>PBZ d.d., Podružnica Kutina</item>
    </derivirana_varijabla>
  </DomainObject.Predmet.OstaliListFormated>
  <DomainObject.Predmet.OstaliListFormatedOIB>
    <izvorni_sadrzaj>
      <item>SANDRO VRBA</item>
      <item>Iva Petanjek, OIB 70764524701</item>
      <item>RH, MF, Porezna uprava</item>
      <item>Privredna banka Zagreb d.d., OIB 02535697732</item>
      <item>OD STEFANOVIĆ &amp; VRDELJA punomoćnik sudionika u postupku PORSCHE LEASING društvo s ograničenom odgovornošću za leasing</item>
      <item>Županijsko državno odvjetnišvo u Sisku</item>
      <item>GRAD POPOVAČA</item>
      <item>PBZ d.d., Podružnica Kutina</item>
    </izvorni_sadrzaj>
    <derivirana_varijabla naziv="DomainObject.Predmet.OstaliListFormatedOIB_1">
      <item>SANDRO VRBA</item>
      <item>Iva Petanjek, OIB 70764524701</item>
      <item>RH, MF, Porezna uprava</item>
      <item>Privredna banka Zagreb d.d., OIB 02535697732</item>
      <item>OD STEFANOVIĆ &amp; VRDELJA punomoćnik sudionika u postupku PORSCHE LEASING društvo s ograničenom odgovornošću za leasing</item>
      <item>Županijsko državno odvjetnišvo u Sisku</item>
      <item>GRAD POPOVAČA</item>
      <item>PBZ d.d., Podružnica Kutina</item>
    </derivirana_varijabla>
  </DomainObject.Predmet.OstaliListFormatedOIB>
  <DomainObject.Predmet.OstaliListFormatedWithAdress>
    <izvorni_sadrzaj>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zvorni_sadrzaj>
    <derivirana_varijabla naziv="DomainObject.Predmet.OstaliListFormatedWithAdress_1">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derivirana_varijabla>
  </DomainObject.Predmet.OstaliListFormatedWithAdress>
  <DomainObject.Predmet.OstaliListFormatedWithAdressOIB>
    <izvorni_sadrzaj>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zvorni_sadrzaj>
    <derivirana_varijabla naziv="DomainObject.Predmet.OstaliListFormatedWithAdressOIB_1">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derivirana_varijabla>
  </DomainObject.Predmet.OstaliListFormatedWithAdressOIB>
  <DomainObject.Predmet.OstaliListNazivFormated>
    <izvorni_sadrzaj>
      <item>SANDRO VRBA</item>
      <item>Iva Petanjek</item>
      <item>RH, MF, Porezna uprava</item>
      <item>Privredna banka Zagreb d.d.</item>
      <item>OD STEFANOVIĆ &amp; VRDELJA</item>
      <item>Županijsko državno odvjetnišvo u Sisku</item>
      <item>GRAD POPOVAČA</item>
      <item>PBZ d.d., Podružnica Kutina</item>
    </izvorni_sadrzaj>
    <derivirana_varijabla naziv="DomainObject.Predmet.OstaliListNazivFormated_1">
      <item>SANDRO VRBA</item>
      <item>Iva Petanjek</item>
      <item>RH, MF, Porezna uprava</item>
      <item>Privredna banka Zagreb d.d.</item>
      <item>OD STEFANOVIĆ &amp; VRDELJA</item>
      <item>Županijsko državno odvjetnišvo u Sisku</item>
      <item>GRAD POPOVAČA</item>
      <item>PBZ d.d., Podružnica Kutina</item>
    </derivirana_varijabla>
  </DomainObject.Predmet.OstaliListNazivFormated>
  <DomainObject.Predmet.OstaliListNazivFormatedOIB>
    <izvorni_sadrzaj>
      <item>SANDRO VRBA</item>
      <item>Iva Petanjek, OIB 70764524701</item>
      <item>RH, MF, Porezna uprava</item>
      <item>Privredna banka Zagreb d.d., OIB 02535697732</item>
      <item>OD STEFANOVIĆ &amp; VRDELJA</item>
      <item>Županijsko državno odvjetnišvo u Sisku</item>
      <item>GRAD POPOVAČA</item>
      <item>PBZ d.d., Podružnica Kutina</item>
    </izvorni_sadrzaj>
    <derivirana_varijabla naziv="DomainObject.Predmet.OstaliListNazivFormatedOIB_1">
      <item>SANDRO VRBA</item>
      <item>Iva Petanjek, OIB 70764524701</item>
      <item>RH, MF, Porezna uprava</item>
      <item>Privredna banka Zagreb d.d., OIB 02535697732</item>
      <item>OD STEFANOVIĆ &amp; VRDELJA</item>
      <item>Županijsko državno odvjetnišvo u Sisku</item>
      <item>GRAD POPOVAČA</item>
      <item>PBZ d.d., Podružnica Kutina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AUTO-SANDRO, društvo s ograničenom odgovornošću za trgovinu, usluge i uvoz-izvoz u stečaju</izvorni_sadrzaj>
    <derivirana_varijabla naziv="DomainObject.Predmet.ProtustrankaIDrugi_1">AUTO-SANDRO, društvo s ograničenom odgovornošću za trgovinu, usluge i uvoz-izvoz u stečaju</derivirana_varijabla>
  </DomainObject.Predmet.ProtustrankaIDrugi>
  <DomainObject.Predmet.StrankaIDrugiAdressOIB>
    <izvorni_sadrzaj>FINA ZAGREB, OIB 85821130368 i dr.</izvorni_sadrzaj>
    <derivirana_varijabla naziv="DomainObject.Predmet.StrankaIDrugiAdressOIB_1">FINA ZAGREB, OIB 85821130368 i dr.</derivirana_varijabla>
  </DomainObject.Predmet.StrankaIDrugiAdressOIB>
  <DomainObject.Predmet.ProtustrankaIDrugiAdressOIB>
    <izvorni_sadrzaj>AUTO-SANDRO, društvo s ograničenom odgovornošću za trgovinu, usluge i uvoz-izvoz u stečaju, OIB 08496710921, Mišička 18, 44317 Popovača</izvorni_sadrzaj>
    <derivirana_varijabla naziv="DomainObject.Predmet.ProtustrankaIDrugiAdressOIB_1">AUTO-SANDRO, društvo s ograničenom odgovornošću za trgovinu, usluge i uvoz-izvoz u stečaju, OIB 08496710921, Mišička 18,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AUTO-SANDRO, društvo s ograničenom odgovornošću za trgovinu, usluge i uvoz-izvoz u stečaju</item>
      <item>FINA ZAGREB</item>
      <item>SANDRO VRBA</item>
      <item>Vjerovnici</item>
      <item>PORSCHE LEASING društvo s ograničenom odgovornošću za leasing</item>
      <item>Hrvatske vode, pravna osoba za upravljanje vodama</item>
      <item>Iva Petanjek</item>
      <item>RH, MF, Porezna uprava</item>
      <item>Privredna banka Zagreb d.d.</item>
      <item>OD STEFANOVIĆ &amp; VRDELJA</item>
      <item>Sanja Kalanjoš</item>
      <item>Županijsko državno odvjetnišvo u Sisku</item>
      <item>GRAD POPOVAČA</item>
      <item>PBZ d.d., Podružnica Kutina</item>
      <item>Mondo Media Productions jednostavno društvo s ograničenom odgovornošću za usluge</item>
      <item>Elvis Horvat</item>
      <item>MADURA PROJECT j.d.o.o. za trgovinu i usluge</item>
    </izvorni_sadrzaj>
    <derivirana_varijabla naziv="DomainObject.Predmet.SudioniciListNaziv_1">
      <item>AUTO-SANDRO, društvo s ograničenom odgovornošću za trgovinu, usluge i uvoz-izvoz u stečaju</item>
      <item>FINA ZAGREB</item>
      <item>SANDRO VRBA</item>
      <item>Vjerovnici</item>
      <item>PORSCHE LEASING društvo s ograničenom odgovornošću za leasing</item>
      <item>Hrvatske vode, pravna osoba za upravljanje vodama</item>
      <item>Iva Petanjek</item>
      <item>RH, MF, Porezna uprava</item>
      <item>Privredna banka Zagreb d.d.</item>
      <item>OD STEFANOVIĆ &amp; VRDELJA</item>
      <item>Sanja Kalanjoš</item>
      <item>Županijsko državno odvjetnišvo u Sisku</item>
      <item>GRAD POPOVAČA</item>
      <item>PBZ d.d., Podružnica Kutina</item>
      <item>Mondo Media Productions jednostavno društvo s ograničenom odgovornošću za usluge</item>
      <item>Elvis Horvat</item>
      <item>MADURA PROJECT j.d.o.o. za trgovinu i usluge</item>
    </derivirana_varijabla>
  </DomainObject.Predmet.SudioniciListNaziv>
  <DomainObject.Predmet.SudioniciListAdressOIB>
    <izvorni_sadrzaj>
      <item>AUTO-SANDRO, društvo s ograničenom odgovornošću za trgovinu, usluge i uvoz-izvoz u stečaju, OIB 08496710921, Mišička 18,44317 Popovača</item>
      <item>FINA ZAGREB, OIB 85821130368</item>
      <item>SANDRO VRBA, RAPSKA 28/A,10000 Zagreb</item>
      <item>Vjerovnici</item>
      <item>PORSCHE LEASING društvo s ograničenom odgovornošću za leasing, OIB 90275854576, Velimira Škorpika 21,Zagreb</item>
      <item>Hrvatske vode, pravna osoba za upravljanje vodama, OIB 28921383001, Grada Vukovara 220,Zagreb</item>
      <item>Iva Petanjek, OIB 70764524701, Trg Ivana Kukuljevića 9,10000 Zagreb</item>
      <item>RH, MF, Porezna uprava</item>
      <item>Privredna banka Zagreb d.d., OIB 02535697732, Radnička cesta 50,Zagreb</item>
      <item>OD STEFANOVIĆ &amp; VRDELJA, BANJAVČIĆEVA 22,10000 Zagreb</item>
      <item>Sanja Kalanjoš, OIB 59576574439, Ulica Petra Zrinskog 44,48350 Đurđevac</item>
      <item>Županijsko državno odvjetnišvo u Sisku, Ferde Hefelea 57,44000 Sisak</item>
      <item>GRAD POPOVAČA, Trg grofova Erdodyja 5,44317 Popovača</item>
      <item>PBZ d.d., Podružnica Kutina, Kolodvorska 26,44320 Kutina</item>
      <item>Mondo Media Productions jednostavno društvo s ograničenom odgovornošću za usluge, OIB 61395267130, Benkovačka 2/a,10000 Zagreb</item>
      <item>Elvis Horvat</item>
      <item>MADURA PROJECT j.d.o.o. za trgovinu i usluge, OIB 03115509917, Čemernička 6,10000 Zagreb</item>
    </izvorni_sadrzaj>
    <derivirana_varijabla naziv="DomainObject.Predmet.SudioniciListAdressOIB_1">
      <item>AUTO-SANDRO, društvo s ograničenom odgovornošću za trgovinu, usluge i uvoz-izvoz u stečaju, OIB 08496710921, Mišička 18,44317 Popovača</item>
      <item>FINA ZAGREB, OIB 85821130368</item>
      <item>SANDRO VRBA, RAPSKA 28/A,10000 Zagreb</item>
      <item>Vjerovnici</item>
      <item>PORSCHE LEASING društvo s ograničenom odgovornošću za leasing, OIB 90275854576, Velimira Škorpika 21,Zagreb</item>
      <item>Hrvatske vode, pravna osoba za upravljanje vodama, OIB 28921383001, Grada Vukovara 220,Zagreb</item>
      <item>Iva Petanjek, OIB 70764524701, Trg Ivana Kukuljevića 9,10000 Zagreb</item>
      <item>RH, MF, Porezna uprava</item>
      <item>Privredna banka Zagreb d.d., OIB 02535697732, Radnička cesta 50,Zagreb</item>
      <item>OD STEFANOVIĆ &amp; VRDELJA, BANJAVČIĆEVA 22,10000 Zagreb</item>
      <item>Sanja Kalanjoš, OIB 59576574439, Ulica Petra Zrinskog 44,48350 Đurđevac</item>
      <item>Županijsko državno odvjetnišvo u Sisku, Ferde Hefelea 57,44000 Sisak</item>
      <item>GRAD POPOVAČA, Trg grofova Erdodyja 5,44317 Popovača</item>
      <item>PBZ d.d., Podružnica Kutina, Kolodvorska 26,44320 Kutina</item>
      <item>Mondo Media Productions jednostavno društvo s ograničenom odgovornošću za usluge, OIB 61395267130, Benkovačka 2/a,10000 Zagreb</item>
      <item>Elvis Horvat</item>
      <item>MADURA PROJECT j.d.o.o. za trgovinu i usluge, OIB 03115509917, Čemernička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08496710921</item>
      <item>, OIB 85821130368</item>
      <item>, OIB null</item>
      <item>, OIB null</item>
      <item>, OIB 90275854576</item>
      <item>, OIB 28921383001</item>
      <item>, OIB 70764524701</item>
      <item>, OIB null</item>
      <item>, OIB 02535697732</item>
      <item>, OIB null</item>
      <item>, OIB 59576574439</item>
      <item>, OIB null</item>
      <item>, OIB null</item>
      <item>, OIB null</item>
      <item>, OIB 61395267130</item>
      <item>, OIB null</item>
      <item>, OIB 03115509917</item>
    </izvorni_sadrzaj>
    <derivirana_varijabla naziv="DomainObject.Predmet.SudioniciListNazivOIB_1">
      <item>, OIB 08496710921</item>
      <item>, OIB 85821130368</item>
      <item>, OIB null</item>
      <item>, OIB null</item>
      <item>, OIB 90275854576</item>
      <item>, OIB 28921383001</item>
      <item>, OIB 70764524701</item>
      <item>, OIB null</item>
      <item>, OIB 02535697732</item>
      <item>, OIB null</item>
      <item>, OIB 59576574439</item>
      <item>, OIB null</item>
      <item>, OIB null</item>
      <item>, OIB null</item>
      <item>, OIB 61395267130</item>
      <item>, OIB null</item>
      <item>, OIB 03115509917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1317</properties:Words>
  <properties:Characters>7267</properties:Characters>
  <properties:Lines>173</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8693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2018-03-06T09:50:00Z</dcterms:created>
  <dc:creator>BISERKA CALIC</dc:creator>
  <cp:lastModifiedBy>Vinka Mihalinčić</cp:lastModifiedBy>
  <cp:lastPrinted>2016-03-24T13:03:00Z</cp:lastPrinted>
  <dcterms:modified xmlns:xsi="http://www.w3.org/2001/XMLSchema-instance" xsi:type="dcterms:W3CDTF">2018-03-06T09:53:00Z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(11. ZAKLJUČAK o prodaji - ponovno.docx)</vt:lpwstr>
  </prop:property>
  <prop:property name="CC_coloring" pid="4" fmtid="{D5CDD505-2E9C-101B-9397-08002B2CF9AE}">
    <vt:bool>false</vt:bool>
  </prop:property>
  <prop:property name="BrojStranica" pid="5" fmtid="{D5CDD505-2E9C-101B-9397-08002B2CF9AE}">
    <vt:i4>4</vt:i4>
  </prop:property>
</prop:Properties>
</file>