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e645" w14:paraId="6d1e645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D4F68">
        <w:rPr>
          <w:rFonts w:cs="Times New Roman" w:hAnsi="Times New Roman" w:ascii="Times New Roman"/>
          <w:b w:val="false"/>
          <w:sz w:val="24"/>
          <w:szCs w:val="24"/>
        </w:rPr>
        <w:t>3720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2D4F68">
        <w:t>GREGOR I GREGOR d.o.o., Zaprešić, Veliki vrh 1, OIB: 87444975629,</w:t>
      </w:r>
      <w:r w:rsidR="00424E38">
        <w:t xml:space="preserve"> </w:t>
      </w:r>
      <w:r w:rsidR="003C5353" w:rsidRPr="002365A1">
        <w:t xml:space="preserve"> </w:t>
      </w:r>
      <w:r w:rsidR="00424E38">
        <w:t>10. kolovoza</w:t>
      </w:r>
      <w:r w:rsidR="00AA5037">
        <w:t xml:space="preserve"> 2017.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2D4F68">
        <w:t>GREGOR I GREGOR d.o.o., Zaprešić, Veliki vrh 1, OIB: 87444975629</w:t>
      </w:r>
      <w:r w:rsidR="000011DB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2D4F68">
        <w:t>7. studeni</w:t>
      </w:r>
      <w:r w:rsidR="00957736">
        <w:t xml:space="preserve"> 2017.</w:t>
      </w:r>
      <w:r>
        <w:t xml:space="preserve"> u </w:t>
      </w:r>
      <w:r w:rsidR="002D4F68">
        <w:t>9,30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3028CD" w:rsidR="00D735AB">
      <w:pPr>
        <w:pStyle w:val="Odlomakpopisa"/>
        <w:numPr>
          <w:ilvl w:val="1"/>
          <w:numId w:val="6"/>
        </w:numPr>
        <w:jc w:val="both"/>
      </w:pPr>
      <w:r>
        <w:t>dužnik</w:t>
      </w:r>
      <w:r w:rsidR="00D735AB">
        <w:t>,</w:t>
      </w:r>
    </w:p>
    <w:p w:rsidRDefault="00D735AB" w:rsidP="003028CD" w:rsidR="007C4F1C">
      <w:pPr>
        <w:pStyle w:val="Odlomakpopisa"/>
        <w:numPr>
          <w:ilvl w:val="1"/>
          <w:numId w:val="6"/>
        </w:numPr>
        <w:jc w:val="both"/>
      </w:pPr>
      <w:r>
        <w:t xml:space="preserve">privremeni stečajni upravitelj </w:t>
      </w:r>
      <w:r w:rsidR="002D4F68">
        <w:t>Vatroslav Plejić</w:t>
      </w:r>
      <w:r w:rsidR="007C4F1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57736">
        <w:t xml:space="preserve">10. </w:t>
      </w:r>
      <w:r w:rsidR="00424E38">
        <w:t>kolovoza</w:t>
      </w:r>
      <w:r w:rsidR="00957736">
        <w:t xml:space="preserve"> 2017.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A4914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80C" w:rsidR="008F580C">
      <w:r>
        <w:separator/>
      </w:r>
    </w:p>
  </w:endnote>
  <w:endnote w:id="0" w:type="continuationSeparator">
    <w:p w:rsidRDefault="008F580C" w:rsidR="008F5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80C" w:rsidR="008F580C">
      <w:r>
        <w:separator/>
      </w:r>
    </w:p>
  </w:footnote>
  <w:footnote w:id="0" w:type="continuationSeparator">
    <w:p w:rsidRDefault="008F580C" w:rsidR="008F5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000"/>
    <w:rsid w:val="002A4914"/>
    <w:rsid w:val="002B42DB"/>
    <w:rsid w:val="002B565F"/>
    <w:rsid w:val="002C4255"/>
    <w:rsid w:val="002C5A29"/>
    <w:rsid w:val="002D4F68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4E38"/>
    <w:rsid w:val="00426C08"/>
    <w:rsid w:val="004277E0"/>
    <w:rsid w:val="00432038"/>
    <w:rsid w:val="0047505D"/>
    <w:rsid w:val="004B1855"/>
    <w:rsid w:val="004D66B2"/>
    <w:rsid w:val="0051427F"/>
    <w:rsid w:val="00525D5A"/>
    <w:rsid w:val="00542324"/>
    <w:rsid w:val="00552D60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B2C5A"/>
    <w:rsid w:val="008D2A7C"/>
    <w:rsid w:val="008E15B2"/>
    <w:rsid w:val="008E42C6"/>
    <w:rsid w:val="008F2BD4"/>
    <w:rsid w:val="008F580C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735AB"/>
    <w:rsid w:val="00D971AC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0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0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0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0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0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0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0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0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3720</izvorni_sadrzaj>
    <derivirana_varijabla naziv="DomainObject.Predmet.Broj_1">3720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St-3720/2016</izvorni_sadrzaj>
    <derivirana_varijabla naziv="DomainObject.Predmet.OznakaBroj_1">St-3720/2016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GREGOR I GREGOR d.o.o. zastupanog po punomoćniku Bojan Gregor</izvorni_sadrzaj>
    <derivirana_varijabla naziv="DomainObject.Predmet.ProtustrankaFormated_1">  GREGOR I GREGOR d.o.o. zastupanog po punomoćniku Bojan Gregor</derivirana_varijabla>
  </DomainObject.Predmet.ProtustrankaFormated>
  <DomainObject.Predmet.ProtustrankaFormatedOIB>
    <izvorni_sadrzaj>  GREGOR I GREGOR d.o.o., OIB 87444975629 zastupanog po punomoćniku Bojan Gregor</izvorni_sadrzaj>
    <derivirana_varijabla naziv="DomainObject.Predmet.ProtustrankaFormatedOIB_1">  GREGOR I GREGOR d.o.o., OIB 87444975629 zastupanog po punomoćniku Bojan Gregor</derivirana_varijabla>
  </DomainObject.Predmet.ProtustrankaFormatedOIB>
  <DomainObject.Predmet.ProtustrankaFormatedWithAdress>
    <izvorni_sadrzaj> GREGOR I GREGOR d.o.o., Veliki vrh 1, 10290 Zaprešić zastupanog po punomoćniku Bojan Gregor</izvorni_sadrzaj>
    <derivirana_varijabla naziv="DomainObject.Predmet.ProtustrankaFormatedWithAdress_1"> GREGOR I GREGOR d.o.o., Veliki vrh 1, 10290 Zaprešić zastupanog po punomoćniku Bojan Gregor</derivirana_varijabla>
  </DomainObject.Predmet.ProtustrankaFormatedWithAdress>
  <DomainObject.Predmet.ProtustrankaFormatedWithAdressOIB>
    <izvorni_sadrzaj> GREGOR I GREGOR d.o.o., OIB 87444975629, Veliki vrh 1, 10290 Zaprešić zastupanog po punomoćniku Bojan Gregor</izvorni_sadrzaj>
    <derivirana_varijabla naziv="DomainObject.Predmet.ProtustrankaFormatedWithAdressOIB_1"> GREGOR I GREGOR d.o.o., OIB 87444975629, Veliki vrh 1, 10290 Zaprešić zastupanog po punomoćniku Bojan Gregor</derivirana_varijabla>
  </DomainObject.Predmet.ProtustrankaFormatedWithAdressOIB>
  <DomainObject.Predmet.ProtustrankaWithAdress>
    <izvorni_sadrzaj>GREGOR I GREGOR d.o.o. Veliki vrh 1, 10290 Zaprešić</izvorni_sadrzaj>
    <derivirana_varijabla naziv="DomainObject.Predmet.ProtustrankaWithAdress_1">GREGOR I GREGOR d.o.o. Veliki vrh 1, 10290 Zaprešić</derivirana_varijabla>
  </DomainObject.Predmet.ProtustrankaWithAdress>
  <DomainObject.Predmet.ProtustrankaWithAdressOIB>
    <izvorni_sadrzaj>GREGOR I GREGOR d.o.o., OIB 87444975629, Veliki vrh 1, 10290 Zaprešić</izvorni_sadrzaj>
    <derivirana_varijabla naziv="DomainObject.Predmet.ProtustrankaWithAdressOIB_1">GREGOR I GREGOR d.o.o., OIB 87444975629, Veliki vrh 1, 10290 Zaprešić</derivirana_varijabla>
  </DomainObject.Predmet.ProtustrankaWithAdressOIB>
  <DomainObject.Predmet.ProtustrankaNazivFormated>
    <izvorni_sadrzaj>GREGOR I GREGOR d.o.o.</izvorni_sadrzaj>
    <derivirana_varijabla naziv="DomainObject.Predmet.ProtustrankaNazivFormated_1">GREGOR I GREGOR d.o.o.</derivirana_varijabla>
  </DomainObject.Predmet.ProtustrankaNazivFormated>
  <DomainObject.Predmet.ProtustrankaNazivFormatedOIB>
    <izvorni_sadrzaj>GREGOR I GREGOR d.o.o., OIB 87444975629</izvorni_sadrzaj>
    <derivirana_varijabla naziv="DomainObject.Predmet.ProtustrankaNazivFormatedOIB_1">GREGOR I GREGOR d.o.o., OIB 87444975629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GREGOR I GREGOR d.o.o. zastupanog po punomoćniku Bojan Gregor</item>
    </izvorni_sadrzaj>
    <derivirana_varijabla naziv="DomainObject.Predmet.ProtuStrankaListFormated_1">
      <item>GREGOR I GREGOR d.o.o. zastupanog po punomoćniku Bojan Gregor</item>
    </derivirana_varijabla>
  </DomainObject.Predmet.ProtuStrankaListFormated>
  <DomainObject.Predmet.ProtuStrankaListFormatedOIB>
    <izvorni_sadrzaj>
      <item>GREGOR I GREGOR d.o.o., OIB 87444975629 zastupanog po punomoćniku Bojan Gregor</item>
    </izvorni_sadrzaj>
    <derivirana_varijabla naziv="DomainObject.Predmet.ProtuStrankaListFormatedOIB_1">
      <item>GREGOR I GREGOR d.o.o., OIB 87444975629 zastupanog po punomoćniku Bojan Gregor</item>
    </derivirana_varijabla>
  </DomainObject.Predmet.ProtuStrankaListFormatedOIB>
  <DomainObject.Predmet.ProtuStrankaListFormatedWithAdress>
    <izvorni_sadrzaj>
      <item>GREGOR I GREGOR d.o.o., Veliki vrh 1, 10290 Zaprešić zastupanog po punomoćniku Bojan Gregor</item>
    </izvorni_sadrzaj>
    <derivirana_varijabla naziv="DomainObject.Predmet.ProtuStrankaListFormatedWithAdress_1">
      <item>GREGOR I GREGOR d.o.o., Veliki vrh 1, 10290 Zaprešić zastupanog po punomoćniku Bojan Gregor</item>
    </derivirana_varijabla>
  </DomainObject.Predmet.ProtuStrankaListFormatedWithAdress>
  <DomainObject.Predmet.ProtuStrankaListFormatedWithAdressOIB>
    <izvorni_sadrzaj>
      <item>GREGOR I GREGOR d.o.o., OIB 87444975629, Veliki vrh 1, 10290 Zaprešić zastupanog po punomoćniku Bojan Gregor</item>
    </izvorni_sadrzaj>
    <derivirana_varijabla naziv="DomainObject.Predmet.ProtuStrankaListFormatedWithAdressOIB_1">
      <item>GREGOR I GREGOR d.o.o., OIB 87444975629, Veliki vrh 1, 10290 Zaprešić zastupanog po punomoćniku Bojan Gregor</item>
    </derivirana_varijabla>
  </DomainObject.Predmet.ProtuStrankaListFormatedWithAdressOIB>
  <DomainObject.Predmet.ProtuStrankaListNazivFormated>
    <izvorni_sadrzaj>
      <item>GREGOR I GREGOR d.o.o.</item>
    </izvorni_sadrzaj>
    <derivirana_varijabla naziv="DomainObject.Predmet.ProtuStrankaListNazivFormated_1">
      <item>GREGOR I GREGOR d.o.o.</item>
    </derivirana_varijabla>
  </DomainObject.Predmet.ProtuStrankaListNazivFormated>
  <DomainObject.Predmet.ProtuStrankaListNazivFormatedOIB>
    <izvorni_sadrzaj>
      <item>GREGOR I GREGOR d.o.o., OIB 87444975629</item>
    </izvorni_sadrzaj>
    <derivirana_varijabla naziv="DomainObject.Predmet.ProtuStrankaListNazivFormatedOIB_1">
      <item>GREGOR I GREGOR d.o.o., OIB 87444975629</item>
    </derivirana_varijabla>
  </DomainObject.Predmet.ProtuStrankaListNazivFormatedOIB>
  <DomainObject.Predmet.OstaliListFormated>
    <izvorni_sadrzaj>
      <item>Bojan Gregor punomoćnik sudionika u postupku GREGOR I GREGOR d.o.o.</item>
    </izvorni_sadrzaj>
    <derivirana_varijabla naziv="DomainObject.Predmet.OstaliListFormated_1">
      <item>Bojan Gregor punomoćnik sudionika u postupku GREGOR I GREGOR d.o.o.</item>
    </derivirana_varijabla>
  </DomainObject.Predmet.OstaliListFormated>
  <DomainObject.Predmet.OstaliListFormatedOIB>
    <izvorni_sadrzaj>
      <item>Bojan Gregor, OIB 41342987914 punomoćnik sudionika u postupku GREGOR I GREGOR d.o.o.</item>
    </izvorni_sadrzaj>
    <derivirana_varijabla naziv="DomainObject.Predmet.OstaliListFormatedOIB_1">
      <item>Bojan Gregor, OIB 41342987914 punomoćnik sudionika u postupku GREGOR I GREGOR d.o.o.</item>
    </derivirana_varijabla>
  </DomainObject.Predmet.OstaliListFormatedOIB>
  <DomainObject.Predmet.OstaliListFormatedWithAdress>
    <izvorni_sadrzaj>
      <item>Bojan Gregor, Zagorska 18, 10000 Zagreb punomoćnik sudionika u postupku GREGOR I GREGOR d.o.o.</item>
    </izvorni_sadrzaj>
    <derivirana_varijabla naziv="DomainObject.Predmet.OstaliListFormatedWithAdress_1">
      <item>Bojan Gregor, Zagorska 18, 10000 Zagreb punomoćnik sudionika u postupku GREGOR I GREGOR d.o.o.</item>
    </derivirana_varijabla>
  </DomainObject.Predmet.OstaliListFormatedWithAdress>
  <DomainObject.Predmet.OstaliListFormatedWithAdressOIB>
    <izvorni_sadrzaj>
      <item>Bojan Gregor, OIB 41342987914, Zagorska 18, 10000 Zagreb punomoćnik sudionika u postupku GREGOR I GREGOR d.o.o.</item>
    </izvorni_sadrzaj>
    <derivirana_varijabla naziv="DomainObject.Predmet.OstaliListFormatedWithAdressOIB_1">
      <item>Bojan Gregor, OIB 41342987914, Zagorska 18, 10000 Zagreb punomoćnik sudionika u postupku GREGOR I GREGOR d.o.o.</item>
    </derivirana_varijabla>
  </DomainObject.Predmet.OstaliListFormatedWithAdressOIB>
  <DomainObject.Predmet.OstaliListNazivFormated>
    <izvorni_sadrzaj>
      <item>Bojan Gregor</item>
    </izvorni_sadrzaj>
    <derivirana_varijabla naziv="DomainObject.Predmet.OstaliListNazivFormated_1">
      <item>Bojan Gregor</item>
    </derivirana_varijabla>
  </DomainObject.Predmet.OstaliListNazivFormated>
  <DomainObject.Predmet.OstaliListNazivFormatedOIB>
    <izvorni_sadrzaj>
      <item>Bojan Gregor, OIB 41342987914</item>
    </izvorni_sadrzaj>
    <derivirana_varijabla naziv="DomainObject.Predmet.OstaliListNazivFormatedOIB_1">
      <item>Bojan Gregor, OIB 41342987914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GREGOR I GREGOR d.o.o.</izvorni_sadrzaj>
    <derivirana_varijabla naziv="DomainObject.Predmet.ProtustrankaIDrugi_1">GREGOR I GREGOR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GREGOR I GREGOR d.o.o., OIB 87444975629, Veliki vrh 1, 10290 Zaprešić</izvorni_sadrzaj>
    <derivirana_varijabla naziv="DomainObject.Predmet.ProtustrankaIDrugiAdressOIB_1">GREGOR I GREGOR d.o.o., OIB 87444975629, Veliki vrh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GREGOR I GREGOR d.o.o.</item>
      <item>Bojan Gregor</item>
    </izvorni_sadrzaj>
    <derivirana_varijabla naziv="DomainObject.Predmet.SudioniciListNaziv_1">
      <item>FINA Regionalni centar Zagreb</item>
      <item>GREGOR I GREGOR d.o.o.</item>
      <item>Bojan Gregor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GREGOR I GREGOR d.o.o., OIB 87444975629, Veliki vrh 1,10290 Zaprešić</item>
      <item>Bojan Gregor, OIB 41342987914, Zagorska 18,10000 Zagreb</item>
    </izvorni_sadrzaj>
    <derivirana_varijabla naziv="DomainObject.Predmet.SudioniciListAdressOIB_1">
      <item>FINA Regionalni centar Zagreb, OIB 85821130368, Trg svibanjskih žrtava 1995. br. 1,10000 Zagreb</item>
      <item>GREGOR I GREGOR d.o.o., OIB 87444975629, Veliki vrh 1,10290 Zaprešić</item>
      <item>Bojan Gregor, OIB 41342987914, Zagorska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87444975629</item>
      <item>, OIB 41342987914</item>
    </izvorni_sadrzaj>
    <derivirana_varijabla naziv="DomainObject.Predmet.SudioniciListNazivOIB_1">
      <item>, OIB 85821130368</item>
      <item>, OIB 87444975629</item>
      <item>, OIB 41342987914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226</properties:Words>
  <properties:Characters>1126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2017-08-10T11:36:00Z</dcterms:created>
  <dc:creator>Korisnik</dc:creator>
  <cp:lastModifiedBy>Draženka Prpić</cp:lastModifiedBy>
  <cp:lastPrinted>2017-08-10T11:37:00Z</cp:lastPrinted>
  <dcterms:modified xmlns:xsi="http://www.w3.org/2001/XMLSchema-instance" xsi:type="dcterms:W3CDTF">2017-08-10T11:37:00Z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