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b9c8" w14:paraId="fcab9c8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B57BF9">
        <w:t>154</w:t>
      </w:r>
      <w:r w:rsidR="0081351D">
        <w:t>/</w:t>
      </w:r>
      <w:r w:rsidR="00774716">
        <w:t>20</w:t>
      </w:r>
      <w:r w:rsidR="0081351D">
        <w:t>15-</w:t>
      </w:r>
      <w:r w:rsidR="00774716">
        <w:t>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>
        <w:t>GALA d.o.o.</w:t>
      </w:r>
      <w:r w:rsidR="00DE5384">
        <w:t>,</w:t>
      </w:r>
      <w:r w:rsidR="00AF2C11">
        <w:t xml:space="preserve"> </w:t>
      </w:r>
      <w:r>
        <w:t>Čakovec</w:t>
      </w:r>
      <w:r w:rsidR="00AF2C11">
        <w:t xml:space="preserve">, </w:t>
      </w:r>
      <w:proofErr w:type="spellStart"/>
      <w:r>
        <w:t>Mihovljanska</w:t>
      </w:r>
      <w:proofErr w:type="spellEnd"/>
      <w:r>
        <w:t xml:space="preserve"> 89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FA2088" w:rsidRPr="00FA2088">
        <w:t>070</w:t>
      </w:r>
      <w:r>
        <w:t>032965</w:t>
      </w:r>
      <w:r w:rsidR="00F10C2B">
        <w:t>, OIB:</w:t>
      </w:r>
      <w:r>
        <w:t>56255748817</w:t>
      </w:r>
      <w:r w:rsidR="00637444">
        <w:t xml:space="preserve">, dana </w:t>
      </w:r>
      <w:r w:rsidR="001159F0">
        <w:t>2</w:t>
      </w:r>
      <w:r w:rsidR="00774716">
        <w:t>3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B57BF9">
        <w:t>RAŠICA zadruga za proizvodnju i promet odjećom</w:t>
      </w:r>
      <w:r w:rsidR="0081351D" w:rsidRPr="0081351D">
        <w:t xml:space="preserve">, </w:t>
      </w:r>
      <w:r w:rsidR="00B57BF9">
        <w:t>Đurđevac</w:t>
      </w:r>
      <w:r w:rsidR="0081351D" w:rsidRPr="0081351D">
        <w:t xml:space="preserve">, </w:t>
      </w:r>
      <w:proofErr w:type="spellStart"/>
      <w:r w:rsidR="00B57BF9">
        <w:t>Grkinska</w:t>
      </w:r>
      <w:proofErr w:type="spellEnd"/>
      <w:r w:rsidR="00B57BF9">
        <w:t xml:space="preserve"> 63</w:t>
      </w:r>
      <w:r w:rsidR="0081351D" w:rsidRPr="0081351D">
        <w:t xml:space="preserve">, MBS: </w:t>
      </w:r>
      <w:r w:rsidR="00B57BF9">
        <w:t>010061336</w:t>
      </w:r>
      <w:r w:rsidR="0081351D" w:rsidRPr="0081351D">
        <w:t>, OIB:</w:t>
      </w:r>
      <w:r w:rsidR="00B57BF9">
        <w:t>01279489913</w:t>
      </w:r>
      <w:r w:rsidR="00CB6C18">
        <w:t xml:space="preserve"> iznosi </w:t>
      </w:r>
      <w:r w:rsidR="00B57BF9">
        <w:t>215.595,30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</w:t>
      </w:r>
      <w:r w:rsidR="00B57BF9">
        <w:t xml:space="preserve">upravitelj </w:t>
      </w:r>
      <w:r w:rsidR="00D60907">
        <w:t xml:space="preserve">dužnika </w:t>
      </w:r>
      <w:r w:rsidR="00B57BF9">
        <w:t xml:space="preserve">Vlado </w:t>
      </w:r>
      <w:proofErr w:type="spellStart"/>
      <w:r w:rsidR="00B57BF9">
        <w:t>Ivašković</w:t>
      </w:r>
      <w:proofErr w:type="spellEnd"/>
      <w:r w:rsidR="0081351D">
        <w:t xml:space="preserve">, </w:t>
      </w:r>
      <w:r w:rsidR="00B57BF9">
        <w:t>Đurđevac</w:t>
      </w:r>
      <w:r w:rsidR="0081351D">
        <w:t xml:space="preserve">, </w:t>
      </w:r>
      <w:proofErr w:type="spellStart"/>
      <w:r w:rsidR="00B57BF9">
        <w:t>Grkinska</w:t>
      </w:r>
      <w:proofErr w:type="spellEnd"/>
      <w:r w:rsidR="00B57BF9">
        <w:t xml:space="preserve"> 63</w:t>
      </w:r>
      <w:r w:rsidR="0081351D">
        <w:t xml:space="preserve">, </w:t>
      </w:r>
      <w:r w:rsidR="0081351D" w:rsidRPr="00774716">
        <w:rPr>
          <w:color w:themeColor="text1" w:val="000000"/>
        </w:rPr>
        <w:t>OIB:</w:t>
      </w:r>
      <w:r w:rsidR="00774716" w:rsidRPr="00774716">
        <w:rPr>
          <w:color w:themeColor="text1" w:val="000000"/>
        </w:rPr>
        <w:t xml:space="preserve"> 41921983946</w:t>
      </w:r>
      <w:r w:rsidR="00774716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7BF9">
        <w:t>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1159F0">
        <w:t>2</w:t>
      </w:r>
      <w:r w:rsidR="00774716">
        <w:t>3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4716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74716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5F0124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72541"/>
    <w:rsid w:val="00E82B62"/>
    <w:rsid w:val="00EA5D61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0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0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St-154/2015</izvorni_sadrzaj>
    <derivirana_varijabla naziv="DomainObject.Predmet.OznakaBroj_1">St-154/2015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RAŠICA zadruga za proizvodnju i promet odjećom</izvorni_sadrzaj>
    <derivirana_varijabla naziv="DomainObject.Predmet.ProtustrankaFormated_1">  RAŠICA zadruga za proizvodnju i promet odjećom</derivirana_varijabla>
  </DomainObject.Predmet.ProtustrankaFormated>
  <DomainObject.Predmet.ProtustrankaFormatedOIB>
    <izvorni_sadrzaj>  RAŠICA zadruga za proizvodnju i promet odjećom, OIB 01279489913</izvorni_sadrzaj>
    <derivirana_varijabla naziv="DomainObject.Predmet.ProtustrankaFormatedOIB_1">  RAŠICA zadruga za proizvodnju i promet odjećom, OIB 01279489913</derivirana_varijabla>
  </DomainObject.Predmet.ProtustrankaFormatedOIB>
  <DomainObject.Predmet.ProtustrankaFormatedWithAdress>
    <izvorni_sadrzaj> RAŠICA zadruga za proizvodnju i promet odjećom, Grkinska 63, 48350 Đurđevac</izvorni_sadrzaj>
    <derivirana_varijabla naziv="DomainObject.Predmet.ProtustrankaFormatedWithAdress_1"> RAŠICA zadruga za proizvodnju i promet odjećom, Grkinska 63, 48350 Đurđevac</derivirana_varijabla>
  </DomainObject.Predmet.ProtustrankaFormatedWithAdress>
  <DomainObject.Predmet.ProtustrankaFormatedWithAdressOIB>
    <izvorni_sadrzaj> RAŠICA zadruga za proizvodnju i promet odjećom, OIB 01279489913, Grkinska 63, 48350 Đurđevac</izvorni_sadrzaj>
    <derivirana_varijabla naziv="DomainObject.Predmet.ProtustrankaFormatedWithAdressOIB_1"> RAŠICA zadruga za proizvodnju i promet odjećom, OIB 01279489913, Grkinska 63, 48350 Đurđevac</derivirana_varijabla>
  </DomainObject.Predmet.ProtustrankaFormatedWithAdressOIB>
  <DomainObject.Predmet.ProtustrankaWithAdress>
    <izvorni_sadrzaj>RAŠICA zadruga za proizvodnju i promet odjećom Grkinska 63, 48350 Đurđevac</izvorni_sadrzaj>
    <derivirana_varijabla naziv="DomainObject.Predmet.ProtustrankaWithAdress_1">RAŠICA zadruga za proizvodnju i promet odjećom Grkinska 63, 48350 Đurđevac</derivirana_varijabla>
  </DomainObject.Predmet.ProtustrankaWithAdress>
  <DomainObject.Predmet.ProtustrankaWithAdressOIB>
    <izvorni_sadrzaj>RAŠICA zadruga za proizvodnju i promet odjećom, OIB 01279489913, Grkinska 63, 48350 Đurđevac</izvorni_sadrzaj>
    <derivirana_varijabla naziv="DomainObject.Predmet.ProtustrankaWithAdressOIB_1">RAŠICA zadruga za proizvodnju i promet odjećom, OIB 01279489913, Grkinska 63, 48350 Đurđevac</derivirana_varijabla>
  </DomainObject.Predmet.ProtustrankaWithAdressOIB>
  <DomainObject.Predmet.ProtustrankaNazivFormated>
    <izvorni_sadrzaj>RAŠICA zadruga za proizvodnju i promet odjećom</izvorni_sadrzaj>
    <derivirana_varijabla naziv="DomainObject.Predmet.ProtustrankaNazivFormated_1">RAŠICA zadruga za proizvodnju i promet odjećom</derivirana_varijabla>
  </DomainObject.Predmet.ProtustrankaNazivFormated>
  <DomainObject.Predmet.ProtustrankaNazivFormatedOIB>
    <izvorni_sadrzaj>RAŠICA zadruga za proizvodnju i promet odjećom, OIB 01279489913</izvorni_sadrzaj>
    <derivirana_varijabla naziv="DomainObject.Predmet.ProtustrankaNazivFormatedOIB_1">RAŠICA zadruga za proizvodnju i promet odjećom, OIB 01279489913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215357.07</izvorni_sadrzaj>
    <derivirana_varijabla naziv="DomainObject.Predmet.TrenutnaVrijednost_1">215357.07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RAŠICA zadruga za proizvodnju i promet odjećom</item>
    </izvorni_sadrzaj>
    <derivirana_varijabla naziv="DomainObject.Predmet.ProtuStrankaListFormated_1">
      <item>RAŠICA zadruga za proizvodnju i promet odjećom</item>
    </derivirana_varijabla>
  </DomainObject.Predmet.ProtuStrankaListFormated>
  <DomainObject.Predmet.ProtuStrankaListFormatedOIB>
    <izvorni_sadrzaj>
      <item>RAŠICA zadruga za proizvodnju i promet odjećom, OIB 01279489913</item>
    </izvorni_sadrzaj>
    <derivirana_varijabla naziv="DomainObject.Predmet.ProtuStrankaListFormatedOIB_1">
      <item>RAŠICA zadruga za proizvodnju i promet odjećom, OIB 01279489913</item>
    </derivirana_varijabla>
  </DomainObject.Predmet.ProtuStrankaListFormatedOIB>
  <DomainObject.Predmet.ProtuStrankaListFormatedWithAdress>
    <izvorni_sadrzaj>
      <item>RAŠICA zadruga za proizvodnju i promet odjećom, Grkinska 63, 48350 Đurđevac</item>
    </izvorni_sadrzaj>
    <derivirana_varijabla naziv="DomainObject.Predmet.ProtuStrankaListFormatedWithAdress_1">
      <item>RAŠICA zadruga za proizvodnju i promet odjećom, Grkinska 63, 48350 Đurđevac</item>
    </derivirana_varijabla>
  </DomainObject.Predmet.ProtuStrankaListFormatedWithAdress>
  <DomainObject.Predmet.ProtuStrankaListFormatedWithAdressOIB>
    <izvorni_sadrzaj>
      <item>RAŠICA zadruga za proizvodnju i promet odjećom, OIB 01279489913, Grkinska 63, 48350 Đurđevac</item>
    </izvorni_sadrzaj>
    <derivirana_varijabla naziv="DomainObject.Predmet.ProtuStrankaListFormatedWithAdressOIB_1">
      <item>RAŠICA zadruga za proizvodnju i promet odjećom, OIB 01279489913, Grkinska 63, 48350 Đurđevac</item>
    </derivirana_varijabla>
  </DomainObject.Predmet.ProtuStrankaListFormatedWithAdressOIB>
  <DomainObject.Predmet.ProtuStrankaListNazivFormated>
    <izvorni_sadrzaj>
      <item>RAŠICA zadruga za proizvodnju i promet odjećom</item>
    </izvorni_sadrzaj>
    <derivirana_varijabla naziv="DomainObject.Predmet.ProtuStrankaListNazivFormated_1">
      <item>RAŠICA zadruga za proizvodnju i promet odjećom</item>
    </derivirana_varijabla>
  </DomainObject.Predmet.ProtuStrankaListNazivFormated>
  <DomainObject.Predmet.ProtuStrankaListNazivFormatedOIB>
    <izvorni_sadrzaj>
      <item>RAŠICA zadruga za proizvodnju i promet odjećom, OIB 01279489913</item>
    </izvorni_sadrzaj>
    <derivirana_varijabla naziv="DomainObject.Predmet.ProtuStrankaListNazivFormatedOIB_1">
      <item>RAŠICA zadruga za proizvodnju i promet odjećom, OIB 01279489913</item>
    </derivirana_varijabla>
  </DomainObject.Predmet.ProtuStrankaListNazivFormatedOIB>
  <DomainObject.Predmet.OstaliListFormated>
    <izvorni_sadrzaj>
      <item>Sudski registar</item>
      <item>Vlado Ivašković</item>
    </izvorni_sadrzaj>
    <derivirana_varijabla naziv="DomainObject.Predmet.OstaliListFormated_1">
      <item>Sudski registar</item>
      <item>Vlado Ivašković</item>
    </derivirana_varijabla>
  </DomainObject.Predmet.OstaliListFormated>
  <DomainObject.Predmet.OstaliListFormatedOIB>
    <izvorni_sadrzaj>
      <item>Sudski registar</item>
      <item>Vlado Ivašković, OIB 41921983946</item>
    </izvorni_sadrzaj>
    <derivirana_varijabla naziv="DomainObject.Predmet.OstaliListFormatedOIB_1">
      <item>Sudski registar</item>
      <item>Vlado Ivašković, OIB 41921983946</item>
    </derivirana_varijabla>
  </DomainObject.Predmet.OstaliListFormatedOIB>
  <DomainObject.Predmet.OstaliListFormatedWithAdress>
    <izvorni_sadrzaj>
      <item>Sudski registar</item>
      <item>Vlado Ivašković, Ulica Grkinska 63, 48350 Đurđevac</item>
    </izvorni_sadrzaj>
    <derivirana_varijabla naziv="DomainObject.Predmet.OstaliListFormatedWithAdress_1">
      <item>Sudski registar</item>
      <item>Vlado Ivašković, Ulica Grkinska 63, 48350 Đurđevac</item>
    </derivirana_varijabla>
  </DomainObject.Predmet.OstaliListFormatedWithAdress>
  <DomainObject.Predmet.OstaliListFormatedWithAdressOIB>
    <izvorni_sadrzaj>
      <item>Sudski registar</item>
      <item>Vlado Ivašković, OIB 41921983946, Ulica Grkinska 63, 48350 Đurđevac</item>
    </izvorni_sadrzaj>
    <derivirana_varijabla naziv="DomainObject.Predmet.OstaliListFormatedWithAdressOIB_1">
      <item>Sudski registar</item>
      <item>Vlado Ivašković, OIB 41921983946, Ulica Grkinska 63, 48350 Đurđevac</item>
    </derivirana_varijabla>
  </DomainObject.Predmet.OstaliListFormatedWithAdressOIB>
  <DomainObject.Predmet.OstaliListNazivFormated>
    <izvorni_sadrzaj>
      <item>Sudski registar</item>
      <item>Vlado Ivašković</item>
    </izvorni_sadrzaj>
    <derivirana_varijabla naziv="DomainObject.Predmet.OstaliListNazivFormated_1">
      <item>Sudski registar</item>
      <item>Vlado Ivašković</item>
    </derivirana_varijabla>
  </DomainObject.Predmet.OstaliListNazivFormated>
  <DomainObject.Predmet.OstaliListNazivFormatedOIB>
    <izvorni_sadrzaj>
      <item>Sudski registar</item>
      <item>Vlado Ivašković, OIB 41921983946</item>
    </izvorni_sadrzaj>
    <derivirana_varijabla naziv="DomainObject.Predmet.OstaliListNazivFormatedOIB_1">
      <item>Sudski registar</item>
      <item>Vlado Ivašković, OIB 41921983946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RAŠICA zadruga za proizvodnju i promet odjećom</izvorni_sadrzaj>
    <derivirana_varijabla naziv="DomainObject.Predmet.ProtustrankaIDrugi_1">RAŠICA zadruga za proizvodnju i promet odjećom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RAŠICA zadruga za proizvodnju i promet odjećom, OIB 01279489913, Grkinska 63, 48350 Đurđevac</izvorni_sadrzaj>
    <derivirana_varijabla naziv="DomainObject.Predmet.ProtustrankaIDrugiAdressOIB_1">RAŠICA zadruga za proizvodnju i promet odjećom, OIB 01279489913, Grkinska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RAŠICA zadruga za proizvodnju i promet odjećom</item>
      <item>Sudski registar</item>
      <item>Vlado Ivašković</item>
    </izvorni_sadrzaj>
    <derivirana_varijabla naziv="DomainObject.Predmet.SudioniciListNaziv_1">
      <item>Financijska agencija, Regionalni centar Zagreb, Podružnica Varaždin</item>
      <item>RAŠICA zadruga za proizvodnju i promet odjećom</item>
      <item>Sudski registar</item>
      <item>Vlado Ivašković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RAŠICA zadruga za proizvodnju i promet odjećom, OIB 01279489913, Grkinska 63,48350 Đurđevac</item>
      <item>Sudski registar</item>
      <item>Vlado Ivašković, OIB 41921983946, Ulica Grkinska 63,48350 Đurđevac</item>
    </izvorni_sadrzaj>
    <derivirana_varijabla naziv="DomainObject.Predmet.SudioniciListAdressOIB_1">
      <item>Financijska agencija, Regionalni centar Zagreb, Podružnica Varaždin, A. Cesarca 2,42000 Varaždin</item>
      <item>RAŠICA zadruga za proizvodnju i promet odjećom, OIB 01279489913, Grkinska 63,48350 Đurđevac</item>
      <item>Sudski registar</item>
      <item>Vlado Ivašković, OIB 41921983946, Ulica Grkinska 63,48350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01279489913</item>
      <item>, OIB null</item>
      <item>, OIB 41921983946</item>
    </izvorni_sadrzaj>
    <derivirana_varijabla naziv="DomainObject.Predmet.SudioniciListNazivOIB_1">
      <item>, OIB null</item>
      <item>, OIB 01279489913</item>
      <item>, OIB null</item>
      <item>, OIB 41921983946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A20C8-327A-4AF3-B819-EB3C6051F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1882</properties:Characters>
  <properties:Lines>47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2015-09-22T06:20:00Z</dcterms:created>
  <dc:creator>Ljubica Makovec</dc:creator>
  <cp:lastModifiedBy>Nevenka Vuković</cp:lastModifiedBy>
  <cp:lastPrinted>2015-09-23T06:19:00Z</cp:lastPrinted>
  <dcterms:modified xmlns:xsi="http://www.w3.org/2001/XMLSchema-instance" xsi:type="dcterms:W3CDTF">2015-09-23T06:19:00Z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