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687b" w14:paraId="9f3687b" w:rsidRDefault="007379E9" w:rsidP="007379E9" w:rsidR="007379E9">
      <w:pPr>
        <w:jc w:val="right"/>
        <w15:collapsed w:val="false"/>
      </w:pPr>
      <w:r>
        <w:t>6 St-</w:t>
      </w:r>
      <w:r w:rsidR="001833B6">
        <w:t>633</w:t>
      </w:r>
      <w:r w:rsidR="007144DB">
        <w:t>/16-</w:t>
      </w:r>
      <w:r w:rsidR="001833B6">
        <w:t>14</w:t>
      </w:r>
    </w:p>
    <w:p w:rsidRDefault="003849C6" w:rsidP="007379E9" w:rsidR="00007C85">
      <w:r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7C85" w:rsidP="00007C85" w:rsidR="00007C85" w:rsidRPr="00D21A2C"/>
    <w:p w:rsidRDefault="00007C85" w:rsidP="00007C85" w:rsidR="00007C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07C85" w:rsidP="00007C85" w:rsidR="00007C8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07C85" w:rsidP="00007C85" w:rsidR="001619D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007C85" w:rsidP="00007C85" w:rsidR="00007C85" w:rsidRPr="00007C85">
      <w:pPr>
        <w:ind w:hanging="720" w:left="360"/>
        <w:rPr>
          <w:sz w:val="22"/>
          <w:szCs w:val="22"/>
        </w:rPr>
      </w:pPr>
    </w:p>
    <w:p w:rsidRDefault="001619DB" w:rsidP="001619DB" w:rsidR="001619DB" w:rsidRPr="008C1D6D">
      <w:pPr>
        <w:jc w:val="center"/>
      </w:pPr>
      <w:r w:rsidRPr="008C1D6D">
        <w:t>Z A K L J U Č A K</w:t>
      </w:r>
    </w:p>
    <w:p w:rsidRDefault="001619DB" w:rsidP="001619DB" w:rsidR="001619DB">
      <w:pPr>
        <w:rPr>
          <w:b/>
          <w:sz w:val="28"/>
          <w:szCs w:val="28"/>
        </w:rPr>
      </w:pPr>
    </w:p>
    <w:p w:rsidRDefault="001619DB" w:rsidP="001619DB" w:rsidR="001619DB">
      <w:pPr>
        <w:rPr>
          <w:b/>
          <w:sz w:val="28"/>
          <w:szCs w:val="28"/>
        </w:rPr>
      </w:pPr>
    </w:p>
    <w:p w:rsidRDefault="001619DB" w:rsidP="001619DB" w:rsidR="001619DB">
      <w:pPr>
        <w:rPr>
          <w:b/>
          <w:sz w:val="28"/>
          <w:szCs w:val="28"/>
        </w:rPr>
      </w:pPr>
    </w:p>
    <w:p w:rsidRDefault="001619DB" w:rsidP="001619DB" w:rsidR="001619DB">
      <w:pPr>
        <w:jc w:val="both"/>
      </w:pPr>
      <w:r>
        <w:rPr>
          <w:sz w:val="28"/>
          <w:szCs w:val="28"/>
        </w:rPr>
        <w:tab/>
      </w:r>
      <w:r>
        <w:t>Trgovački sud u Osijeku, po stečajno</w:t>
      </w:r>
      <w:r w:rsidR="004233B3">
        <w:t>j sutkinji</w:t>
      </w:r>
      <w:r>
        <w:t xml:space="preserve"> Nadi Roso, u stečajnom postupku nad dužnikom </w:t>
      </w:r>
      <w:proofErr w:type="spellStart"/>
      <w:r w:rsidR="001833B6" w:rsidRPr="001833B6">
        <w:rPr>
          <w:b/>
          <w:color w:val="000000"/>
        </w:rPr>
        <w:t>AgroInvest</w:t>
      </w:r>
      <w:proofErr w:type="spellEnd"/>
      <w:r w:rsidR="001833B6" w:rsidRPr="001833B6">
        <w:rPr>
          <w:b/>
          <w:color w:val="000000"/>
        </w:rPr>
        <w:t xml:space="preserve"> d.o.o., Bijelo Brdo, Nikole Tesle 2F, OIB: 34484322549, MBS: 030106466</w:t>
      </w:r>
      <w:r w:rsidR="008139EF" w:rsidRPr="008139EF">
        <w:rPr>
          <w:b/>
        </w:rPr>
        <w:t>,</w:t>
      </w:r>
      <w:r w:rsidR="00785AFF">
        <w:rPr>
          <w:b/>
        </w:rPr>
        <w:t xml:space="preserve"> </w:t>
      </w:r>
      <w:r>
        <w:t xml:space="preserve">dana </w:t>
      </w:r>
      <w:r w:rsidR="001833B6">
        <w:t>10</w:t>
      </w:r>
      <w:r w:rsidR="008C1D6D">
        <w:t>. ožujka 2017. g.,</w:t>
      </w:r>
    </w:p>
    <w:p w:rsidRDefault="006A58C2" w:rsidP="006A58C2" w:rsidR="006C720F">
      <w:pPr>
        <w:tabs>
          <w:tab w:pos="4996" w:val="left"/>
        </w:tabs>
        <w:rPr>
          <w:b/>
        </w:rPr>
      </w:pPr>
      <w:r>
        <w:rPr>
          <w:b/>
        </w:rPr>
        <w:tab/>
      </w:r>
    </w:p>
    <w:p w:rsidRDefault="00BB737A" w:rsidP="00EC6FF6" w:rsidR="00BB737A" w:rsidRPr="00BB737A">
      <w:pPr>
        <w:jc w:val="center"/>
        <w:rPr>
          <w:b/>
        </w:rPr>
      </w:pPr>
    </w:p>
    <w:p w:rsidRDefault="00E37423" w:rsidP="00EC6FF6" w:rsidR="00EC6FF6" w:rsidRPr="008C1D6D">
      <w:pPr>
        <w:jc w:val="center"/>
      </w:pPr>
      <w:r w:rsidRPr="008C1D6D">
        <w:t>z a k l</w:t>
      </w:r>
      <w:r w:rsidR="00A6061E" w:rsidRPr="008C1D6D">
        <w:t xml:space="preserve"> </w:t>
      </w:r>
      <w:r w:rsidRPr="008C1D6D">
        <w:t xml:space="preserve">j u č i o </w:t>
      </w:r>
      <w:r w:rsidR="006C720F" w:rsidRPr="008C1D6D">
        <w:t xml:space="preserve"> </w:t>
      </w:r>
      <w:r w:rsidR="00EC6FF6" w:rsidRPr="008C1D6D">
        <w:t>j e</w:t>
      </w:r>
    </w:p>
    <w:p w:rsidRDefault="00E35BF1" w:rsidP="00EC6FF6" w:rsidR="00E35BF1" w:rsidRPr="00BB737A">
      <w:pPr>
        <w:jc w:val="both"/>
      </w:pPr>
    </w:p>
    <w:p w:rsidRDefault="00D40DBC" w:rsidP="00EC6FF6" w:rsidR="00D40DBC" w:rsidRPr="00BB737A">
      <w:pPr>
        <w:jc w:val="both"/>
      </w:pPr>
    </w:p>
    <w:p w:rsidRDefault="00E06CD0" w:rsidP="00013070" w:rsidR="0083623D">
      <w:pPr>
        <w:ind w:firstLine="705"/>
        <w:jc w:val="both"/>
      </w:pPr>
      <w:r w:rsidRPr="00E06CD0">
        <w:t>I</w:t>
      </w:r>
      <w:r>
        <w:tab/>
      </w:r>
      <w:r w:rsidR="004233B3">
        <w:t>P</w:t>
      </w:r>
      <w:r w:rsidRPr="00E06CD0">
        <w:t>oziva</w:t>
      </w:r>
      <w:r w:rsidR="00F5667F">
        <w:t xml:space="preserve"> </w:t>
      </w:r>
      <w:r w:rsidR="004233B3">
        <w:t xml:space="preserve">se </w:t>
      </w:r>
      <w:r w:rsidR="00E24807" w:rsidRPr="00E24807">
        <w:t>zakonski zastupnik dužnika</w:t>
      </w:r>
      <w:r w:rsidR="008D490E">
        <w:t xml:space="preserve"> </w:t>
      </w:r>
      <w:proofErr w:type="spellStart"/>
      <w:r w:rsidR="001833B6" w:rsidRPr="001833B6">
        <w:rPr>
          <w:b/>
          <w:color w:val="000000"/>
        </w:rPr>
        <w:t>Senad</w:t>
      </w:r>
      <w:proofErr w:type="spellEnd"/>
      <w:r w:rsidR="001833B6" w:rsidRPr="001833B6">
        <w:rPr>
          <w:b/>
          <w:color w:val="000000"/>
        </w:rPr>
        <w:t xml:space="preserve"> Dupljak OIB: 19875295498, Bijelo Brdo, Nikole Tesle 2F</w:t>
      </w:r>
      <w:r w:rsidRPr="00E06CD0">
        <w:t>, da u roku od 8 dana od dana primitka ovog zaključka,</w:t>
      </w:r>
      <w:r w:rsidR="00F5667F">
        <w:t xml:space="preserve"> u dogovoru sa stečajnim upraviteljem</w:t>
      </w:r>
      <w:r w:rsidR="00A82531"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</w:t>
      </w:r>
      <w:proofErr w:type="spellStart"/>
      <w:r w:rsidRPr="00E06CD0">
        <w:t>z.z</w:t>
      </w:r>
      <w:proofErr w:type="spellEnd"/>
      <w:r w:rsidRPr="00E06CD0">
        <w:t>. dužnika, pod zakonskim posljedicama.</w:t>
      </w:r>
    </w:p>
    <w:p w:rsidRDefault="0083623D" w:rsidP="00BB737A" w:rsidR="00BB737A">
      <w:pPr>
        <w:ind w:firstLine="360"/>
        <w:jc w:val="both"/>
      </w:pPr>
      <w:r>
        <w:t xml:space="preserve"> </w:t>
      </w:r>
    </w:p>
    <w:p w:rsidRDefault="00BB737A" w:rsidP="00BB737A" w:rsidR="00BB737A" w:rsidRPr="00BB737A">
      <w:pPr>
        <w:ind w:firstLine="360"/>
        <w:jc w:val="both"/>
      </w:pPr>
    </w:p>
    <w:p w:rsidRDefault="002B67A7" w:rsidP="00D06F17" w:rsidR="00D06F17">
      <w:pPr>
        <w:ind w:hanging="720"/>
        <w:jc w:val="both"/>
      </w:pPr>
      <w:r w:rsidRPr="00BB737A">
        <w:t xml:space="preserve"> </w:t>
      </w:r>
    </w:p>
    <w:p w:rsidRDefault="001833B6" w:rsidP="001833B6" w:rsidR="00FF0C17" w:rsidRPr="00BB737A">
      <w:pPr>
        <w:ind w:hanging="720"/>
        <w:jc w:val="both"/>
      </w:pPr>
      <w:r>
        <w:t xml:space="preserve">    </w:t>
      </w:r>
    </w:p>
    <w:p w:rsidRDefault="00B37BEE" w:rsidP="00E35BF1" w:rsidR="008B2927" w:rsidRPr="00BB737A">
      <w:pPr>
        <w:jc w:val="center"/>
      </w:pPr>
      <w:r w:rsidRPr="00BB737A">
        <w:t>U Osijeku</w:t>
      </w:r>
      <w:r w:rsidR="00324730" w:rsidRPr="00BB737A">
        <w:t xml:space="preserve"> </w:t>
      </w:r>
      <w:r w:rsidR="001833B6">
        <w:t>10</w:t>
      </w:r>
      <w:r w:rsidR="008C1D6D">
        <w:t>. ožujka 2017. g.</w:t>
      </w:r>
    </w:p>
    <w:p w:rsidRDefault="00121687" w:rsidP="00BD5D09" w:rsidR="00121687" w:rsidRPr="00BB737A">
      <w:pPr>
        <w:ind w:firstLine="708" w:left="4956"/>
      </w:pPr>
    </w:p>
    <w:p w:rsidRDefault="00BD5D09" w:rsidP="00BD5D09" w:rsidR="00BD5D09" w:rsidRPr="00BB737A">
      <w:pPr>
        <w:ind w:firstLine="708" w:left="4956"/>
      </w:pPr>
    </w:p>
    <w:p w:rsidRDefault="00BD5D09" w:rsidP="00BD5D09" w:rsidR="00BD5D09" w:rsidRPr="00BB737A">
      <w:pPr>
        <w:ind w:firstLine="708" w:left="4956"/>
      </w:pPr>
    </w:p>
    <w:p w:rsidRDefault="0053001D" w:rsidP="0053001D" w:rsidR="00BD5D09" w:rsidRPr="00BB737A">
      <w:pPr>
        <w:tabs>
          <w:tab w:pos="7380" w:val="center"/>
        </w:tabs>
        <w:jc w:val="both"/>
      </w:pPr>
      <w:r w:rsidRPr="00BB737A">
        <w:t xml:space="preserve">ZAPISNIČAR </w:t>
      </w:r>
      <w:r w:rsidRPr="00BB737A">
        <w:tab/>
      </w:r>
      <w:r w:rsidR="00BD5D09" w:rsidRPr="00BB737A">
        <w:t>STEČAJN</w:t>
      </w:r>
      <w:r w:rsidR="004233B3">
        <w:t>A SUTKINJA</w:t>
      </w:r>
    </w:p>
    <w:p w:rsidRDefault="002B67A7" w:rsidP="0053001D" w:rsidR="00BD5D09" w:rsidRPr="00BB737A">
      <w:pPr>
        <w:tabs>
          <w:tab w:pos="7380" w:val="center"/>
        </w:tabs>
        <w:jc w:val="both"/>
      </w:pPr>
      <w:r w:rsidRPr="00BB737A">
        <w:t>Danijela Sekulić</w:t>
      </w:r>
      <w:r w:rsidR="00FF0C17" w:rsidRPr="00BB737A">
        <w:t xml:space="preserve"> </w:t>
      </w:r>
      <w:r w:rsidR="00E3407F" w:rsidRPr="00BB737A">
        <w:t xml:space="preserve"> </w:t>
      </w:r>
      <w:r w:rsidR="00E3407F" w:rsidRPr="00BB737A">
        <w:tab/>
      </w:r>
      <w:r w:rsidRPr="00BB737A">
        <w:t xml:space="preserve"> Nada Roso</w:t>
      </w:r>
    </w:p>
    <w:p w:rsidRDefault="0083623D" w:rsidP="0083623D" w:rsidR="00E31F2D" w:rsidRPr="00BB737A">
      <w:pPr>
        <w:tabs>
          <w:tab w:pos="1064" w:val="left"/>
        </w:tabs>
        <w:jc w:val="both"/>
      </w:pPr>
      <w:r>
        <w:tab/>
      </w:r>
    </w:p>
    <w:p w:rsidRDefault="00121687" w:rsidP="00121687" w:rsidR="00121687" w:rsidRPr="00BB737A">
      <w:pPr>
        <w:ind w:firstLine="708" w:left="4956"/>
        <w:jc w:val="both"/>
      </w:pPr>
      <w:r w:rsidRPr="00BB737A">
        <w:t xml:space="preserve">  </w:t>
      </w:r>
    </w:p>
    <w:p w:rsidRDefault="00E31F2D" w:rsidP="00121687" w:rsidR="00121687" w:rsidRPr="00BB737A">
      <w:r w:rsidRPr="00BB737A">
        <w:t xml:space="preserve">NAPUTAK O PRAVNOM LIJEKU: </w:t>
      </w:r>
    </w:p>
    <w:p w:rsidRDefault="00121687" w:rsidP="00B37BEE" w:rsidR="00E31F2D" w:rsidRPr="00BB737A">
      <w:r w:rsidRPr="00BB737A"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BB737A">
          <w:t>11. st</w:t>
        </w:r>
      </w:smartTag>
      <w:r w:rsidRPr="00BB737A">
        <w:t>. 9. Stečajnog zakona)</w:t>
      </w:r>
      <w:r w:rsidR="0053001D" w:rsidRPr="00BB737A">
        <w:t xml:space="preserve">. </w:t>
      </w:r>
    </w:p>
    <w:p w:rsidRDefault="002B67A7" w:rsidP="00B37BEE" w:rsidR="002B67A7" w:rsidRPr="00BB737A"/>
    <w:p w:rsidRDefault="002B67A7" w:rsidP="00B37BEE" w:rsidR="002B67A7" w:rsidRPr="00BB737A"/>
    <w:p w:rsidRDefault="00B37BEE" w:rsidP="008657D3" w:rsidR="00B37BEE" w:rsidRPr="00BB737A">
      <w:pPr>
        <w:tabs>
          <w:tab w:pos="6311" w:val="left"/>
        </w:tabs>
      </w:pPr>
      <w:r w:rsidRPr="00BB737A">
        <w:t>DNA</w:t>
      </w:r>
      <w:r w:rsidR="00E31F2D" w:rsidRPr="00BB737A">
        <w:t xml:space="preserve">: </w:t>
      </w:r>
      <w:r w:rsidR="008657D3">
        <w:tab/>
      </w:r>
    </w:p>
    <w:p w:rsidRDefault="00E24807" w:rsidP="007A3607" w:rsidR="001833B6" w:rsidRPr="001833B6">
      <w:pPr>
        <w:numPr>
          <w:ilvl w:val="0"/>
          <w:numId w:val="8"/>
        </w:numPr>
      </w:pPr>
      <w:r w:rsidRPr="00E24807">
        <w:t xml:space="preserve">zakonski zastupnik dužnika </w:t>
      </w:r>
      <w:proofErr w:type="spellStart"/>
      <w:r w:rsidR="001833B6">
        <w:rPr>
          <w:color w:val="000000"/>
        </w:rPr>
        <w:t>Senad</w:t>
      </w:r>
      <w:proofErr w:type="spellEnd"/>
      <w:r w:rsidR="001833B6">
        <w:rPr>
          <w:color w:val="000000"/>
        </w:rPr>
        <w:t xml:space="preserve"> Dupljak, Bijelo Brdo, Nikole Tesle 2F</w:t>
      </w:r>
    </w:p>
    <w:p w:rsidRDefault="001833B6" w:rsidP="007A3607" w:rsidR="001833B6" w:rsidRPr="001833B6">
      <w:pPr>
        <w:numPr>
          <w:ilvl w:val="0"/>
          <w:numId w:val="8"/>
        </w:numPr>
      </w:pPr>
      <w:r>
        <w:rPr>
          <w:color w:val="000000"/>
        </w:rPr>
        <w:t>e-oglasna ploča suda</w:t>
      </w:r>
    </w:p>
    <w:p w:rsidRDefault="001C640B" w:rsidP="007A3607" w:rsidR="001C640B" w:rsidRPr="00BB737A">
      <w:pPr>
        <w:numPr>
          <w:ilvl w:val="0"/>
          <w:numId w:val="8"/>
        </w:numPr>
      </w:pPr>
      <w:r>
        <w:t>k-</w:t>
      </w:r>
      <w:r w:rsidR="001833B6">
        <w:t>10</w:t>
      </w:r>
      <w:r w:rsidR="008C1D6D">
        <w:t>.4.</w:t>
      </w:r>
    </w:p>
    <w:p w:rsidRDefault="002B67A7" w:rsidP="002B67A7" w:rsidR="002B67A7"/>
    <w:p w:rsidRDefault="00BB737A" w:rsidP="002B67A7" w:rsidR="00BB737A"/>
    <w:p w:rsidRDefault="00BB737A" w:rsidP="002B67A7" w:rsidR="00BB737A"/>
    <w:p w:rsidRDefault="00BB737A" w:rsidP="002B67A7" w:rsidR="00BB737A"/>
    <w:p w:rsidRDefault="0083623D" w:rsidP="002B67A7" w:rsidR="0083623D"/>
    <w:p w:rsidRDefault="0083623D" w:rsidP="002B67A7" w:rsidR="0083623D"/>
    <w:p w:rsidRDefault="0083623D" w:rsidP="002B67A7" w:rsidR="0083623D"/>
    <w:p w:rsidRDefault="0083623D" w:rsidP="002B67A7" w:rsidR="0083623D" w:rsidRPr="00BB737A"/>
    <w:p w:rsidRDefault="002B67A7" w:rsidP="002B67A7" w:rsidR="002B67A7" w:rsidRPr="00BB737A"/>
    <w:p w:rsidRDefault="002B67A7" w:rsidP="002B67A7" w:rsidR="002B67A7" w:rsidRPr="00BB737A"/>
    <w:p w:rsidRDefault="00DC631E" w:rsidP="00DC631E" w:rsidR="00DC631E" w:rsidRPr="00BB737A">
      <w:pPr>
        <w:jc w:val="both"/>
      </w:pPr>
      <w:bookmarkStart w:name="_GoBack" w:id="0"/>
      <w:bookmarkEnd w:id="0"/>
    </w:p>
    <w:p w:rsidRDefault="00DC631E" w:rsidP="003848A7" w:rsidR="00DC631E" w:rsidRPr="00BB737A">
      <w:pPr>
        <w:ind w:firstLine="708"/>
      </w:pPr>
    </w:p>
    <w:p w:rsidRDefault="00DC631E" w:rsidP="00DC631E" w:rsidR="00DC631E" w:rsidRPr="00BB737A">
      <w:pPr>
        <w:jc w:val="center"/>
      </w:pPr>
    </w:p>
    <w:p w:rsidRDefault="00DC631E" w:rsidP="00DC631E" w:rsidR="00DC631E" w:rsidRPr="00BB737A"/>
    <w:p w:rsidRDefault="00DC631E" w:rsidP="00DC631E" w:rsidR="00DC631E" w:rsidRPr="00E31F2D">
      <w:pPr>
        <w:rPr>
          <w:rFonts w:cs="Tahoma" w:hAnsi="Tahoma" w:ascii="Tahoma"/>
        </w:rPr>
      </w:pPr>
    </w:p>
    <w:p w:rsidRDefault="002B67A7" w:rsidP="00DC631E" w:rsidR="002B67A7" w:rsidRPr="00E31F2D">
      <w:pPr>
        <w:rPr>
          <w:rFonts w:cs="Tahoma" w:hAnsi="Tahoma" w:ascii="Tahoma"/>
        </w:rPr>
      </w:pPr>
    </w:p>
    <w:sectPr w:rsidSect="004257A1" w:rsidR="002B67A7" w:rsidRPr="00E31F2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1BF6" w:rsidR="000D1BF6">
      <w:r>
        <w:separator/>
      </w:r>
    </w:p>
  </w:endnote>
  <w:endnote w:id="0" w:type="continuationSeparator">
    <w:p w:rsidRDefault="000D1BF6" w:rsidR="000D1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1BF6" w:rsidR="000D1BF6">
      <w:r>
        <w:separator/>
      </w:r>
    </w:p>
  </w:footnote>
  <w:footnote w:id="0" w:type="continuationSeparator">
    <w:p w:rsidRDefault="000D1BF6" w:rsidR="000D1B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5A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78E0"/>
    <w:rsid w:val="00007C85"/>
    <w:rsid w:val="00013070"/>
    <w:rsid w:val="00020D95"/>
    <w:rsid w:val="00021983"/>
    <w:rsid w:val="00023422"/>
    <w:rsid w:val="0004359C"/>
    <w:rsid w:val="00073A59"/>
    <w:rsid w:val="00075D9B"/>
    <w:rsid w:val="00083201"/>
    <w:rsid w:val="00097E86"/>
    <w:rsid w:val="000A3E24"/>
    <w:rsid w:val="000A4E35"/>
    <w:rsid w:val="000B4EC4"/>
    <w:rsid w:val="000B68D5"/>
    <w:rsid w:val="000C1333"/>
    <w:rsid w:val="000D1BF6"/>
    <w:rsid w:val="000D200D"/>
    <w:rsid w:val="000D5024"/>
    <w:rsid w:val="000D79E6"/>
    <w:rsid w:val="000E1925"/>
    <w:rsid w:val="000F1C99"/>
    <w:rsid w:val="00102A12"/>
    <w:rsid w:val="001067E9"/>
    <w:rsid w:val="00111EDE"/>
    <w:rsid w:val="00121687"/>
    <w:rsid w:val="00123283"/>
    <w:rsid w:val="00124808"/>
    <w:rsid w:val="001317BF"/>
    <w:rsid w:val="00143711"/>
    <w:rsid w:val="00147F62"/>
    <w:rsid w:val="00152992"/>
    <w:rsid w:val="0015308A"/>
    <w:rsid w:val="00157B19"/>
    <w:rsid w:val="001619DB"/>
    <w:rsid w:val="00166191"/>
    <w:rsid w:val="00166AAF"/>
    <w:rsid w:val="001705B0"/>
    <w:rsid w:val="00172CA4"/>
    <w:rsid w:val="00180C3D"/>
    <w:rsid w:val="001833B6"/>
    <w:rsid w:val="0018700A"/>
    <w:rsid w:val="00191CEC"/>
    <w:rsid w:val="0019297C"/>
    <w:rsid w:val="00194276"/>
    <w:rsid w:val="00195514"/>
    <w:rsid w:val="001A5B06"/>
    <w:rsid w:val="001B07E2"/>
    <w:rsid w:val="001B5AEB"/>
    <w:rsid w:val="001C640B"/>
    <w:rsid w:val="001D031F"/>
    <w:rsid w:val="001D09F0"/>
    <w:rsid w:val="001D7B24"/>
    <w:rsid w:val="001F1496"/>
    <w:rsid w:val="001F498D"/>
    <w:rsid w:val="001F57AD"/>
    <w:rsid w:val="001F5E43"/>
    <w:rsid w:val="001F644C"/>
    <w:rsid w:val="001F6E63"/>
    <w:rsid w:val="00200619"/>
    <w:rsid w:val="00200DA6"/>
    <w:rsid w:val="00222ACD"/>
    <w:rsid w:val="00244D60"/>
    <w:rsid w:val="00247B96"/>
    <w:rsid w:val="0026090A"/>
    <w:rsid w:val="0026372F"/>
    <w:rsid w:val="0026619A"/>
    <w:rsid w:val="0027010E"/>
    <w:rsid w:val="00294C74"/>
    <w:rsid w:val="00295DC9"/>
    <w:rsid w:val="002A0C6B"/>
    <w:rsid w:val="002B1F43"/>
    <w:rsid w:val="002B67A7"/>
    <w:rsid w:val="002C7D71"/>
    <w:rsid w:val="002E6B77"/>
    <w:rsid w:val="00304028"/>
    <w:rsid w:val="003054CF"/>
    <w:rsid w:val="0031065D"/>
    <w:rsid w:val="00313A15"/>
    <w:rsid w:val="00313B3E"/>
    <w:rsid w:val="00324521"/>
    <w:rsid w:val="00324730"/>
    <w:rsid w:val="0033160B"/>
    <w:rsid w:val="003329E3"/>
    <w:rsid w:val="00333075"/>
    <w:rsid w:val="00333090"/>
    <w:rsid w:val="0033526A"/>
    <w:rsid w:val="003365EF"/>
    <w:rsid w:val="00336CDD"/>
    <w:rsid w:val="00337EEE"/>
    <w:rsid w:val="003429A5"/>
    <w:rsid w:val="00355CB6"/>
    <w:rsid w:val="003570CA"/>
    <w:rsid w:val="00364914"/>
    <w:rsid w:val="00365E35"/>
    <w:rsid w:val="00380C36"/>
    <w:rsid w:val="003848A7"/>
    <w:rsid w:val="003849C6"/>
    <w:rsid w:val="003926DD"/>
    <w:rsid w:val="003945B9"/>
    <w:rsid w:val="003958DE"/>
    <w:rsid w:val="003A5BB5"/>
    <w:rsid w:val="003A7895"/>
    <w:rsid w:val="003B7AC2"/>
    <w:rsid w:val="003C1914"/>
    <w:rsid w:val="003C5E87"/>
    <w:rsid w:val="003C644F"/>
    <w:rsid w:val="003D5EEF"/>
    <w:rsid w:val="003F550A"/>
    <w:rsid w:val="00400EF1"/>
    <w:rsid w:val="00401AE0"/>
    <w:rsid w:val="00411305"/>
    <w:rsid w:val="004134BB"/>
    <w:rsid w:val="00414BF8"/>
    <w:rsid w:val="004233B3"/>
    <w:rsid w:val="004257A1"/>
    <w:rsid w:val="0043108E"/>
    <w:rsid w:val="00435F58"/>
    <w:rsid w:val="00440AAC"/>
    <w:rsid w:val="00452BFA"/>
    <w:rsid w:val="00456017"/>
    <w:rsid w:val="00456526"/>
    <w:rsid w:val="004603D9"/>
    <w:rsid w:val="00465490"/>
    <w:rsid w:val="00472273"/>
    <w:rsid w:val="004737C9"/>
    <w:rsid w:val="004762CC"/>
    <w:rsid w:val="00494101"/>
    <w:rsid w:val="00496825"/>
    <w:rsid w:val="00496A0D"/>
    <w:rsid w:val="00497EF1"/>
    <w:rsid w:val="004A0C28"/>
    <w:rsid w:val="004B7DDC"/>
    <w:rsid w:val="004C1DB5"/>
    <w:rsid w:val="004C5046"/>
    <w:rsid w:val="004D7828"/>
    <w:rsid w:val="00500364"/>
    <w:rsid w:val="005005BB"/>
    <w:rsid w:val="005204BA"/>
    <w:rsid w:val="0053001D"/>
    <w:rsid w:val="00531BFA"/>
    <w:rsid w:val="005422C6"/>
    <w:rsid w:val="00542D72"/>
    <w:rsid w:val="00544309"/>
    <w:rsid w:val="00545D1C"/>
    <w:rsid w:val="0056218C"/>
    <w:rsid w:val="00566EC9"/>
    <w:rsid w:val="00567063"/>
    <w:rsid w:val="005678EA"/>
    <w:rsid w:val="00574830"/>
    <w:rsid w:val="00574874"/>
    <w:rsid w:val="0057629B"/>
    <w:rsid w:val="005814C9"/>
    <w:rsid w:val="00581668"/>
    <w:rsid w:val="0058700A"/>
    <w:rsid w:val="005962EC"/>
    <w:rsid w:val="005A1A55"/>
    <w:rsid w:val="005A4B63"/>
    <w:rsid w:val="005B5F96"/>
    <w:rsid w:val="005C3E4B"/>
    <w:rsid w:val="005C5A82"/>
    <w:rsid w:val="005C7E30"/>
    <w:rsid w:val="005D1DE1"/>
    <w:rsid w:val="005D3B53"/>
    <w:rsid w:val="005D408D"/>
    <w:rsid w:val="005D6AEB"/>
    <w:rsid w:val="005E56BC"/>
    <w:rsid w:val="005E5A42"/>
    <w:rsid w:val="005E60E8"/>
    <w:rsid w:val="005E6A63"/>
    <w:rsid w:val="005E7E6E"/>
    <w:rsid w:val="005F512A"/>
    <w:rsid w:val="005F5259"/>
    <w:rsid w:val="005F6214"/>
    <w:rsid w:val="005F71D1"/>
    <w:rsid w:val="00603823"/>
    <w:rsid w:val="0060720A"/>
    <w:rsid w:val="0063516F"/>
    <w:rsid w:val="00636CB4"/>
    <w:rsid w:val="0063734E"/>
    <w:rsid w:val="00652B06"/>
    <w:rsid w:val="006606BE"/>
    <w:rsid w:val="006609E6"/>
    <w:rsid w:val="0066555C"/>
    <w:rsid w:val="006669C6"/>
    <w:rsid w:val="00674310"/>
    <w:rsid w:val="00677309"/>
    <w:rsid w:val="006A58C2"/>
    <w:rsid w:val="006A630E"/>
    <w:rsid w:val="006C720F"/>
    <w:rsid w:val="006D410D"/>
    <w:rsid w:val="006E27CA"/>
    <w:rsid w:val="006E476B"/>
    <w:rsid w:val="006E5B68"/>
    <w:rsid w:val="006F2007"/>
    <w:rsid w:val="006F3605"/>
    <w:rsid w:val="006F4899"/>
    <w:rsid w:val="006F779E"/>
    <w:rsid w:val="007144DB"/>
    <w:rsid w:val="00723C33"/>
    <w:rsid w:val="00730F69"/>
    <w:rsid w:val="00730FCB"/>
    <w:rsid w:val="007379E9"/>
    <w:rsid w:val="00751CF5"/>
    <w:rsid w:val="007521AF"/>
    <w:rsid w:val="00752A1F"/>
    <w:rsid w:val="0075546E"/>
    <w:rsid w:val="00755757"/>
    <w:rsid w:val="00756124"/>
    <w:rsid w:val="007576A4"/>
    <w:rsid w:val="0076081A"/>
    <w:rsid w:val="007637BB"/>
    <w:rsid w:val="007714EF"/>
    <w:rsid w:val="00775415"/>
    <w:rsid w:val="007769B5"/>
    <w:rsid w:val="00781370"/>
    <w:rsid w:val="00781F39"/>
    <w:rsid w:val="00785AFF"/>
    <w:rsid w:val="00785DDF"/>
    <w:rsid w:val="0079158F"/>
    <w:rsid w:val="00794187"/>
    <w:rsid w:val="00796E89"/>
    <w:rsid w:val="007A16FB"/>
    <w:rsid w:val="007A189D"/>
    <w:rsid w:val="007A3607"/>
    <w:rsid w:val="007B19D5"/>
    <w:rsid w:val="007B3680"/>
    <w:rsid w:val="007B36F0"/>
    <w:rsid w:val="007B684A"/>
    <w:rsid w:val="007C444B"/>
    <w:rsid w:val="007D1B21"/>
    <w:rsid w:val="007E080D"/>
    <w:rsid w:val="007F19AE"/>
    <w:rsid w:val="007F5473"/>
    <w:rsid w:val="0080078E"/>
    <w:rsid w:val="00800DE4"/>
    <w:rsid w:val="00801793"/>
    <w:rsid w:val="0081126E"/>
    <w:rsid w:val="0081332A"/>
    <w:rsid w:val="008139EF"/>
    <w:rsid w:val="0082140E"/>
    <w:rsid w:val="00824603"/>
    <w:rsid w:val="00825935"/>
    <w:rsid w:val="008306F4"/>
    <w:rsid w:val="0083623D"/>
    <w:rsid w:val="008509D5"/>
    <w:rsid w:val="008555E5"/>
    <w:rsid w:val="008657D3"/>
    <w:rsid w:val="0087746D"/>
    <w:rsid w:val="00877682"/>
    <w:rsid w:val="00881D29"/>
    <w:rsid w:val="008B12CE"/>
    <w:rsid w:val="008B2690"/>
    <w:rsid w:val="008B2927"/>
    <w:rsid w:val="008B595C"/>
    <w:rsid w:val="008B73CD"/>
    <w:rsid w:val="008C1D6D"/>
    <w:rsid w:val="008D1B48"/>
    <w:rsid w:val="008D1DB6"/>
    <w:rsid w:val="008D2013"/>
    <w:rsid w:val="008D3C35"/>
    <w:rsid w:val="008D490E"/>
    <w:rsid w:val="008D72B9"/>
    <w:rsid w:val="008E224A"/>
    <w:rsid w:val="008F4F8D"/>
    <w:rsid w:val="008F5E7B"/>
    <w:rsid w:val="009004DC"/>
    <w:rsid w:val="00900F9E"/>
    <w:rsid w:val="00912A40"/>
    <w:rsid w:val="0093521F"/>
    <w:rsid w:val="00936CDD"/>
    <w:rsid w:val="00947184"/>
    <w:rsid w:val="009518F0"/>
    <w:rsid w:val="009615EC"/>
    <w:rsid w:val="00962188"/>
    <w:rsid w:val="00967035"/>
    <w:rsid w:val="009757D5"/>
    <w:rsid w:val="009802C7"/>
    <w:rsid w:val="00983B9A"/>
    <w:rsid w:val="00985A13"/>
    <w:rsid w:val="00993552"/>
    <w:rsid w:val="0099711B"/>
    <w:rsid w:val="009A0479"/>
    <w:rsid w:val="009C04D5"/>
    <w:rsid w:val="009C0B65"/>
    <w:rsid w:val="009C0CE5"/>
    <w:rsid w:val="009C0F51"/>
    <w:rsid w:val="009C3635"/>
    <w:rsid w:val="009D0B9A"/>
    <w:rsid w:val="009D3CDF"/>
    <w:rsid w:val="009D7F27"/>
    <w:rsid w:val="009E11A4"/>
    <w:rsid w:val="009E48E7"/>
    <w:rsid w:val="009F7E83"/>
    <w:rsid w:val="00A11700"/>
    <w:rsid w:val="00A14ADD"/>
    <w:rsid w:val="00A157B8"/>
    <w:rsid w:val="00A271F2"/>
    <w:rsid w:val="00A27FE3"/>
    <w:rsid w:val="00A4291F"/>
    <w:rsid w:val="00A45EA3"/>
    <w:rsid w:val="00A461DE"/>
    <w:rsid w:val="00A6061E"/>
    <w:rsid w:val="00A632ED"/>
    <w:rsid w:val="00A65363"/>
    <w:rsid w:val="00A82531"/>
    <w:rsid w:val="00A856CD"/>
    <w:rsid w:val="00A900BB"/>
    <w:rsid w:val="00A91CA2"/>
    <w:rsid w:val="00A93D33"/>
    <w:rsid w:val="00AA1EDA"/>
    <w:rsid w:val="00AA3042"/>
    <w:rsid w:val="00AA30FE"/>
    <w:rsid w:val="00AA34CD"/>
    <w:rsid w:val="00AB1482"/>
    <w:rsid w:val="00AB6411"/>
    <w:rsid w:val="00AB6BFA"/>
    <w:rsid w:val="00AD6374"/>
    <w:rsid w:val="00AD7293"/>
    <w:rsid w:val="00AE7FB8"/>
    <w:rsid w:val="00AF3222"/>
    <w:rsid w:val="00AF3A61"/>
    <w:rsid w:val="00AF647B"/>
    <w:rsid w:val="00AF64C7"/>
    <w:rsid w:val="00B02867"/>
    <w:rsid w:val="00B06132"/>
    <w:rsid w:val="00B127DA"/>
    <w:rsid w:val="00B153D4"/>
    <w:rsid w:val="00B27FB4"/>
    <w:rsid w:val="00B325B9"/>
    <w:rsid w:val="00B33101"/>
    <w:rsid w:val="00B35687"/>
    <w:rsid w:val="00B37BEE"/>
    <w:rsid w:val="00B42AF7"/>
    <w:rsid w:val="00B42B47"/>
    <w:rsid w:val="00B4531F"/>
    <w:rsid w:val="00B45D0D"/>
    <w:rsid w:val="00B47787"/>
    <w:rsid w:val="00B61340"/>
    <w:rsid w:val="00B61488"/>
    <w:rsid w:val="00B62971"/>
    <w:rsid w:val="00B6684C"/>
    <w:rsid w:val="00B72CBA"/>
    <w:rsid w:val="00B824A4"/>
    <w:rsid w:val="00B825A9"/>
    <w:rsid w:val="00B877F1"/>
    <w:rsid w:val="00BA0C3A"/>
    <w:rsid w:val="00BB4F51"/>
    <w:rsid w:val="00BB610F"/>
    <w:rsid w:val="00BB737A"/>
    <w:rsid w:val="00BC6EB5"/>
    <w:rsid w:val="00BC774A"/>
    <w:rsid w:val="00BC7D98"/>
    <w:rsid w:val="00BD0516"/>
    <w:rsid w:val="00BD436A"/>
    <w:rsid w:val="00BD5D09"/>
    <w:rsid w:val="00BE3A70"/>
    <w:rsid w:val="00C0189A"/>
    <w:rsid w:val="00C01B18"/>
    <w:rsid w:val="00C2380B"/>
    <w:rsid w:val="00C3034F"/>
    <w:rsid w:val="00C353D4"/>
    <w:rsid w:val="00C36472"/>
    <w:rsid w:val="00C40E96"/>
    <w:rsid w:val="00C43BC0"/>
    <w:rsid w:val="00C600AB"/>
    <w:rsid w:val="00C62ED2"/>
    <w:rsid w:val="00CA71A5"/>
    <w:rsid w:val="00CB3791"/>
    <w:rsid w:val="00CC30EC"/>
    <w:rsid w:val="00CD23AD"/>
    <w:rsid w:val="00CE3A3E"/>
    <w:rsid w:val="00CE5DCE"/>
    <w:rsid w:val="00CF4CD3"/>
    <w:rsid w:val="00CF4FB3"/>
    <w:rsid w:val="00D032F2"/>
    <w:rsid w:val="00D06F17"/>
    <w:rsid w:val="00D13AA3"/>
    <w:rsid w:val="00D24A74"/>
    <w:rsid w:val="00D24C2F"/>
    <w:rsid w:val="00D24EC1"/>
    <w:rsid w:val="00D24F60"/>
    <w:rsid w:val="00D27990"/>
    <w:rsid w:val="00D352B8"/>
    <w:rsid w:val="00D40DBC"/>
    <w:rsid w:val="00D5464C"/>
    <w:rsid w:val="00D618CE"/>
    <w:rsid w:val="00D6216B"/>
    <w:rsid w:val="00D665D0"/>
    <w:rsid w:val="00D72B5F"/>
    <w:rsid w:val="00D81FBD"/>
    <w:rsid w:val="00D82C6D"/>
    <w:rsid w:val="00D92D43"/>
    <w:rsid w:val="00D92F1E"/>
    <w:rsid w:val="00D97158"/>
    <w:rsid w:val="00DA32E5"/>
    <w:rsid w:val="00DA5231"/>
    <w:rsid w:val="00DB4758"/>
    <w:rsid w:val="00DB6063"/>
    <w:rsid w:val="00DC5332"/>
    <w:rsid w:val="00DC5B59"/>
    <w:rsid w:val="00DC631E"/>
    <w:rsid w:val="00DC6692"/>
    <w:rsid w:val="00DD05A3"/>
    <w:rsid w:val="00DD1B87"/>
    <w:rsid w:val="00DF14D0"/>
    <w:rsid w:val="00DF71F5"/>
    <w:rsid w:val="00E06CD0"/>
    <w:rsid w:val="00E11595"/>
    <w:rsid w:val="00E13E4C"/>
    <w:rsid w:val="00E22183"/>
    <w:rsid w:val="00E22262"/>
    <w:rsid w:val="00E226B1"/>
    <w:rsid w:val="00E24807"/>
    <w:rsid w:val="00E24E6F"/>
    <w:rsid w:val="00E27776"/>
    <w:rsid w:val="00E31F2D"/>
    <w:rsid w:val="00E3407F"/>
    <w:rsid w:val="00E3427E"/>
    <w:rsid w:val="00E35BF1"/>
    <w:rsid w:val="00E37423"/>
    <w:rsid w:val="00E44C45"/>
    <w:rsid w:val="00E50BC9"/>
    <w:rsid w:val="00E572AE"/>
    <w:rsid w:val="00E6248E"/>
    <w:rsid w:val="00E6510A"/>
    <w:rsid w:val="00E90DD0"/>
    <w:rsid w:val="00E92B74"/>
    <w:rsid w:val="00EA1A13"/>
    <w:rsid w:val="00EA540E"/>
    <w:rsid w:val="00EB1644"/>
    <w:rsid w:val="00EB3358"/>
    <w:rsid w:val="00EC47A2"/>
    <w:rsid w:val="00EC6FF6"/>
    <w:rsid w:val="00ED118F"/>
    <w:rsid w:val="00ED348B"/>
    <w:rsid w:val="00ED70DB"/>
    <w:rsid w:val="00ED7E74"/>
    <w:rsid w:val="00EE0275"/>
    <w:rsid w:val="00EF5637"/>
    <w:rsid w:val="00F11874"/>
    <w:rsid w:val="00F129D0"/>
    <w:rsid w:val="00F1595C"/>
    <w:rsid w:val="00F164D2"/>
    <w:rsid w:val="00F2011A"/>
    <w:rsid w:val="00F31196"/>
    <w:rsid w:val="00F34EBA"/>
    <w:rsid w:val="00F5239E"/>
    <w:rsid w:val="00F552BC"/>
    <w:rsid w:val="00F56540"/>
    <w:rsid w:val="00F5667F"/>
    <w:rsid w:val="00F6176A"/>
    <w:rsid w:val="00F65933"/>
    <w:rsid w:val="00F6725D"/>
    <w:rsid w:val="00F812E8"/>
    <w:rsid w:val="00F903C6"/>
    <w:rsid w:val="00FA6A60"/>
    <w:rsid w:val="00FA6EDA"/>
    <w:rsid w:val="00FB17FF"/>
    <w:rsid w:val="00FB1AC7"/>
    <w:rsid w:val="00FD72E7"/>
    <w:rsid w:val="00FF0C17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9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07C8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C5A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5A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A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A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A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9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07C8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C5A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5A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A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A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A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prosinca 2016.</izvorni_sadrzaj>
    <derivirana_varijabla naziv="DomainObject.Predmet.DatumRjesavanja_1">15.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St-633/2016</izvorni_sadrzaj>
    <derivirana_varijabla naziv="DomainObject.Predmet.OznakaBroj_1">St-633/2016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AgroInvest d.o.o. za savjetovanje u poljoprivredi</izvorni_sadrzaj>
    <derivirana_varijabla naziv="DomainObject.Predmet.ProtustrankaFormated_1">  AgroInvest d.o.o. za savjetovanje u poljoprivredi</derivirana_varijabla>
  </DomainObject.Predmet.ProtustrankaFormated>
  <DomainObject.Predmet.ProtustrankaFormatedOIB>
    <izvorni_sadrzaj>  AgroInvest d.o.o. za savjetovanje u poljoprivredi, OIB 34484322549</izvorni_sadrzaj>
    <derivirana_varijabla naziv="DomainObject.Predmet.ProtustrankaFormatedOIB_1">  AgroInvest d.o.o. za savjetovanje u poljoprivredi, OIB 34484322549</derivirana_varijabla>
  </DomainObject.Predmet.ProtustrankaFormatedOIB>
  <DomainObject.Predmet.ProtustrankaFormatedWithAdress>
    <izvorni_sadrzaj> AgroInvest d.o.o. za savjetovanje u poljoprivredi, Nikole Tesle 2F , 31204 Bijelo Brdo</izvorni_sadrzaj>
    <derivirana_varijabla naziv="DomainObject.Predmet.ProtustrankaFormatedWithAdress_1"> AgroInvest d.o.o. za savjetovanje u poljoprivredi, Nikole Tesle 2F , 31204 Bijelo Brdo</derivirana_varijabla>
  </DomainObject.Predmet.ProtustrankaFormatedWithAdress>
  <DomainObject.Predmet.ProtustrankaFormatedWithAdressOIB>
    <izvorni_sadrzaj> AgroInvest d.o.o. za savjetovanje u poljoprivredi, OIB 34484322549, Nikole Tesle 2F , 31204 Bijelo Brdo</izvorni_sadrzaj>
    <derivirana_varijabla naziv="DomainObject.Predmet.ProtustrankaFormatedWithAdressOIB_1"> AgroInvest d.o.o. za savjetovanje u poljoprivredi, OIB 34484322549, Nikole Tesle 2F , 31204 Bijelo Brdo</derivirana_varijabla>
  </DomainObject.Predmet.ProtustrankaFormatedWithAdressOIB>
  <DomainObject.Predmet.ProtustrankaWithAdress>
    <izvorni_sadrzaj>AgroInvest d.o.o. za savjetovanje u poljoprivredi Nikole Tesle 2F , 31204 Bijelo Brdo</izvorni_sadrzaj>
    <derivirana_varijabla naziv="DomainObject.Predmet.ProtustrankaWithAdress_1">AgroInvest d.o.o. za savjetovanje u poljoprivredi Nikole Tesle 2F , 31204 Bijelo Brdo</derivirana_varijabla>
  </DomainObject.Predmet.ProtustrankaWithAdress>
  <DomainObject.Predmet.ProtustrankaWithAdressOIB>
    <izvorni_sadrzaj>AgroInvest d.o.o. za savjetovanje u poljoprivredi, OIB 34484322549, Nikole Tesle 2F , 31204 Bijelo Brdo</izvorni_sadrzaj>
    <derivirana_varijabla naziv="DomainObject.Predmet.ProtustrankaWithAdressOIB_1">AgroInvest d.o.o. za savjetovanje u poljoprivredi, OIB 34484322549, Nikole Tesle 2F , 31204 Bijelo Brdo</derivirana_varijabla>
  </DomainObject.Predmet.ProtustrankaWithAdressOIB>
  <DomainObject.Predmet.ProtustrankaNazivFormated>
    <izvorni_sadrzaj>AgroInvest d.o.o. za savjetovanje u poljoprivredi</izvorni_sadrzaj>
    <derivirana_varijabla naziv="DomainObject.Predmet.ProtustrankaNazivFormated_1">AgroInvest d.o.o. za savjetovanje u poljoprivredi</derivirana_varijabla>
  </DomainObject.Predmet.ProtustrankaNazivFormated>
  <DomainObject.Predmet.ProtustrankaNazivFormatedOIB>
    <izvorni_sadrzaj>AgroInvest d.o.o. za savjetovanje u poljoprivredi, OIB 34484322549</izvorni_sadrzaj>
    <derivirana_varijabla naziv="DomainObject.Predmet.ProtustrankaNazivFormatedOIB_1">AgroInvest d.o.o. za savjetovanje u poljoprivredi, OIB 34484322549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AgroInvest d.o.o. za savjetovanje u poljoprivredi</item>
    </izvorni_sadrzaj>
    <derivirana_varijabla naziv="DomainObject.Predmet.ProtuStrankaListFormated_1">
      <item>AgroInvest d.o.o. za savjetovanje u poljoprivredi</item>
    </derivirana_varijabla>
  </DomainObject.Predmet.ProtuStrankaListFormated>
  <DomainObject.Predmet.ProtuStrankaListFormatedOIB>
    <izvorni_sadrzaj>
      <item>AgroInvest d.o.o. za savjetovanje u poljoprivredi, OIB 34484322549</item>
    </izvorni_sadrzaj>
    <derivirana_varijabla naziv="DomainObject.Predmet.ProtuStrankaListFormatedOIB_1">
      <item>AgroInvest d.o.o. za savjetovanje u poljoprivredi, OIB 34484322549</item>
    </derivirana_varijabla>
  </DomainObject.Predmet.ProtuStrankaListFormatedOIB>
  <DomainObject.Predmet.ProtuStrankaListFormatedWithAdress>
    <izvorni_sadrzaj>
      <item>AgroInvest d.o.o. za savjetovanje u poljoprivredi, Nikole Tesle 2F , 31204 Bijelo Brdo</item>
    </izvorni_sadrzaj>
    <derivirana_varijabla naziv="DomainObject.Predmet.ProtuStrankaListFormatedWithAdress_1">
      <item>AgroInvest d.o.o. za savjetovanje u poljoprivredi, Nikole Tesle 2F , 31204 Bijelo Brdo</item>
    </derivirana_varijabla>
  </DomainObject.Predmet.ProtuStrankaListFormatedWithAdress>
  <DomainObject.Predmet.ProtuStrankaListFormatedWithAdressOIB>
    <izvorni_sadrzaj>
      <item>AgroInvest d.o.o. za savjetovanje u poljoprivredi, OIB 34484322549, Nikole Tesle 2F , 31204 Bijelo Brdo</item>
    </izvorni_sadrzaj>
    <derivirana_varijabla naziv="DomainObject.Predmet.ProtuStrankaListFormatedWithAdressOIB_1">
      <item>AgroInvest d.o.o. za savjetovanje u poljoprivredi, OIB 34484322549, Nikole Tesle 2F , 31204 Bijelo Brdo</item>
    </derivirana_varijabla>
  </DomainObject.Predmet.ProtuStrankaListFormatedWithAdressOIB>
  <DomainObject.Predmet.ProtuStrankaListNazivFormated>
    <izvorni_sadrzaj>
      <item>AgroInvest d.o.o. za savjetovanje u poljoprivredi</item>
    </izvorni_sadrzaj>
    <derivirana_varijabla naziv="DomainObject.Predmet.ProtuStrankaListNazivFormated_1">
      <item>AgroInvest d.o.o. za savjetovanje u poljoprivredi</item>
    </derivirana_varijabla>
  </DomainObject.Predmet.ProtuStrankaListNazivFormated>
  <DomainObject.Predmet.ProtuStrankaListNazivFormatedOIB>
    <izvorni_sadrzaj>
      <item>AgroInvest d.o.o. za savjetovanje u poljoprivredi, OIB 34484322549</item>
    </izvorni_sadrzaj>
    <derivirana_varijabla naziv="DomainObject.Predmet.ProtuStrankaListNazivFormatedOIB_1">
      <item>AgroInvest d.o.o. za savjetovanje u poljoprivredi, OIB 34484322549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AgroInvest d.o.o. za savjetovanje u poljoprivredi</izvorni_sadrzaj>
    <derivirana_varijabla naziv="DomainObject.Predmet.ProtustrankaIDrugi_1">AgroInvest d.o.o. za savjetovanje u poljoprivredi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AgroInvest d.o.o. za savjetovanje u poljoprivredi, OIB 34484322549, Nikole Tesle 2F , 31204 Bijelo Brdo</izvorni_sadrzaj>
    <derivirana_varijabla naziv="DomainObject.Predmet.ProtustrankaIDrugiAdressOIB_1">AgroInvest d.o.o. za savjetovanje u poljoprivredi, OIB 34484322549, Nikole Tesle 2F , 31204 Bijelo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prosinca 2016.</izvorni_sadrzaj>
    <derivirana_varijabla naziv="DomainObject.Predmet.OdlukaRjesenje.DatumDonosenjaOdluke_1">14. prosinca 2016.</derivirana_varijabla>
  </DomainObject.Predmet.OdlukaRjesenje.DatumDonosenjaOdluke>
  <DomainObject.Predmet.OdlukaRjesenje.DatumPravomocnosti>
    <izvorni_sadrzaj>3. siječnja 2017.</izvorni_sadrzaj>
    <derivirana_varijabla naziv="DomainObject.Predmet.OdlukaRjesenje.DatumPravomocnosti_1">3. siječnja 2017.</derivirana_varijabla>
  </DomainObject.Predmet.OdlukaRjesenje.DatumPravomocnosti>
  <DomainObject.Predmet.OdlukaRjesenje.Oznaka>
    <izvorni_sadrzaj>St-633/2016-11</izvorni_sadrzaj>
    <derivirana_varijabla naziv="DomainObject.Predmet.OdlukaRjesenje.Oznaka_1">St-633/2016-11</derivirana_varijabla>
  </DomainObject.Predmet.OdlukaRjesenje.Oznaka>
  <DomainObject.Predmet.SudioniciListNaziv>
    <izvorni_sadrzaj>
      <item>FINA RC OSIJEK</item>
      <item>AgroInvest d.o.o. za savjetovanje u poljoprivredi</item>
    </izvorni_sadrzaj>
    <derivirana_varijabla naziv="DomainObject.Predmet.SudioniciListNaziv_1">
      <item>FINA RC OSIJEK</item>
      <item>AgroInvest d.o.o. za savjetovanje u poljoprivredi</item>
    </derivirana_varijabla>
  </DomainObject.Predmet.SudioniciListNaziv>
  <DomainObject.Predmet.SudioniciListAdressOIB>
    <izvorni_sadrzaj>
      <item>FINA RC OSIJEK, OIB 85821130368</item>
      <item>AgroInvest d.o.o. za savjetovanje u poljoprivredi, OIB 34484322549, Nikole Tesle 2F ,31204 Bijelo Brdo</item>
    </izvorni_sadrzaj>
    <derivirana_varijabla naziv="DomainObject.Predmet.SudioniciListAdressOIB_1">
      <item>FINA RC OSIJEK, OIB 85821130368</item>
      <item>AgroInvest d.o.o. za savjetovanje u poljoprivredi, OIB 34484322549, Nikole Tesle 2F ,31204 Bijelo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34484322549</item>
    </izvorni_sadrzaj>
    <derivirana_varijabla naziv="DomainObject.Predmet.SudioniciListNazivOIB_1">
      <item>, OIB 85821130368</item>
      <item>, OIB 34484322549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EE836D-D64A-4973-AD06-20937F134A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166</properties:Words>
  <properties:Characters>818</properties:Characters>
  <properties:Lines>59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2016-09-16T09:17:00Z</dcterms:created>
  <dc:creator>Korisnik</dc:creator>
  <cp:lastModifiedBy>Danijela Sekulić</cp:lastModifiedBy>
  <cp:lastPrinted>2017-03-10T09:35:00Z</cp:lastPrinted>
  <dcterms:modified xmlns:xsi="http://www.w3.org/2001/XMLSchema-instance" xsi:type="dcterms:W3CDTF">2017-03-10T09:36:00Z</dcterms:modified>
  <cp:revision>9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