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dc34" w14:paraId="121dc34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D90B04">
        <w:t>4676/16-21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043B35">
        <w:t>Yours Spot j.d.o.o. za usluge, OIB 94515349923, Zagreb, Nehajska ulica 48</w:t>
      </w:r>
      <w:r w:rsidRPr="003A50F5">
        <w:rPr>
          <w:lang w:val="pt-BR"/>
        </w:rPr>
        <w:t xml:space="preserve">, </w:t>
      </w:r>
      <w:r w:rsidR="00484F3C">
        <w:rPr>
          <w:lang w:val="pt-BR"/>
        </w:rPr>
        <w:t>15</w:t>
      </w:r>
      <w:r w:rsidR="00043B35">
        <w:rPr>
          <w:lang w:val="pt-BR"/>
        </w:rPr>
        <w:t>. svibnja</w:t>
      </w:r>
      <w:r>
        <w:rPr>
          <w:lang w:val="pt-BR"/>
        </w:rPr>
        <w:t xml:space="preserve"> 2017</w:t>
      </w:r>
      <w:r w:rsidRPr="003A50F5">
        <w:t>.</w:t>
      </w:r>
      <w:r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043B35" w:rsidRPr="00420D3E">
        <w:t>Goran</w:t>
      </w:r>
      <w:r w:rsidR="00043B35">
        <w:t>u</w:t>
      </w:r>
      <w:r w:rsidR="00043B35" w:rsidRPr="00420D3E">
        <w:t xml:space="preserve"> Brozović</w:t>
      </w:r>
      <w:r w:rsidR="00043B35">
        <w:t>u</w:t>
      </w:r>
      <w:r w:rsidR="00043B35" w:rsidRPr="00420D3E">
        <w:t>, OIB 39833571469, Zagreb, Pavlenski put 5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043B35">
        <w:t>000</w:t>
      </w:r>
      <w:r w:rsidRPr="00710D67">
        <w:t>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>.</w:t>
      </w:r>
      <w:r w:rsidR="00043B35">
        <w:t>000</w:t>
      </w:r>
      <w:r w:rsidRPr="00710D67">
        <w:t xml:space="preserve">,00 kn </w:t>
      </w:r>
      <w:r w:rsidR="00043B35" w:rsidRPr="00420D3E">
        <w:t>Goran</w:t>
      </w:r>
      <w:r w:rsidR="00043B35">
        <w:t>u</w:t>
      </w:r>
      <w:r w:rsidR="00043B35" w:rsidRPr="00420D3E">
        <w:t xml:space="preserve"> Brozović</w:t>
      </w:r>
      <w:r w:rsidR="00043B35">
        <w:t>u</w:t>
      </w:r>
      <w:r w:rsidR="00043B35" w:rsidRPr="00420D3E">
        <w:t>, OIB 39833571469, Zagreb, Pavlenski put 5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</w:t>
      </w:r>
      <w:r w:rsidR="00043B35">
        <w:t>:</w:t>
      </w:r>
      <w:r w:rsidR="00A65F53" w:rsidRPr="00710D67">
        <w:t xml:space="preserve"> H</w:t>
      </w:r>
      <w:r w:rsidR="000513B9" w:rsidRPr="00710D67">
        <w:t>R</w:t>
      </w:r>
      <w:r w:rsidR="00043B35">
        <w:t>5223400093100259652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043B35">
        <w:t>Goran Brozović</w:t>
      </w:r>
      <w:r w:rsidR="006F5F54">
        <w:t xml:space="preserve">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6F5F54">
        <w:t xml:space="preserve">isplatu nagrade od </w:t>
      </w:r>
      <w:r w:rsidR="00043B35">
        <w:t>28. travnja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043B35">
        <w:t>28. studenog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043B35">
        <w:t>Gorana Brozovića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043B35">
        <w:t>28. studenog</w:t>
      </w:r>
      <w:r w:rsidR="006F5F54">
        <w:t xml:space="preserve"> </w:t>
      </w:r>
      <w:r w:rsidRPr="00710D67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lastRenderedPageBreak/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484F3C">
        <w:t>15</w:t>
      </w:r>
      <w:r w:rsidR="00043B35">
        <w:t>. svibnja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9F4194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9F4194" w:rsidP="00C359B6" w:rsidR="009F4194">
      <w:pPr>
        <w:pStyle w:val="Bezproreda"/>
        <w:ind w:left="4956"/>
        <w:jc w:val="right"/>
      </w:pPr>
      <w:r>
        <w:t>Za točnost otpravka - ovlašteni službenik</w:t>
      </w:r>
    </w:p>
    <w:p w:rsidRDefault="009F4194" w:rsidP="00C359B6" w:rsidR="009F4194">
      <w:pPr>
        <w:pStyle w:val="Bezproreda"/>
        <w:ind w:left="4956"/>
        <w:jc w:val="right"/>
      </w:pPr>
      <w:r>
        <w:t>Karmela Dolenc</w:t>
      </w:r>
    </w:p>
    <w:p w:rsidRDefault="006F5863" w:rsidP="009F4194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4194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D90B04">
      <w:t>4676/16-21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3B35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84F3C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B28AC"/>
    <w:rsid w:val="009D34C2"/>
    <w:rsid w:val="009D4825"/>
    <w:rsid w:val="009D561A"/>
    <w:rsid w:val="009E14D6"/>
    <w:rsid w:val="009F4194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45914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90B0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4676</izvorni_sadrzaj>
    <derivirana_varijabla naziv="DomainObject.Predmet.Broj_1">4676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St-4676/2016</izvorni_sadrzaj>
    <derivirana_varijabla naziv="DomainObject.Predmet.OznakaBroj_1">St-4676/2016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Yours Spot j.d.o.o. za usluge zastupanog po punomoćniku Anteja Ujdur</izvorni_sadrzaj>
    <derivirana_varijabla naziv="DomainObject.Predmet.ProtustrankaFormated_1">  Yours Spot j.d.o.o. za usluge zastupanog po punomoćniku Anteja Ujdur</derivirana_varijabla>
  </DomainObject.Predmet.ProtustrankaFormated>
  <DomainObject.Predmet.ProtustrankaFormatedOIB>
    <izvorni_sadrzaj>  Yours Spot j.d.o.o. za usluge, OIB 94515349923 zastupanog po punomoćniku Anteja Ujdur</izvorni_sadrzaj>
    <derivirana_varijabla naziv="DomainObject.Predmet.ProtustrankaFormatedOIB_1">  Yours Spot j.d.o.o. za usluge, OIB 94515349923 zastupanog po punomoćniku Anteja Ujdur</derivirana_varijabla>
  </DomainObject.Predmet.ProtustrankaFormatedOIB>
  <DomainObject.Predmet.ProtustrankaFormatedWithAdress>
    <izvorni_sadrzaj> Yours Spot j.d.o.o. za usluge, Nehajska ulica 48, 10000 Zagreb zastupanog po punomoćniku Anteja Ujdur</izvorni_sadrzaj>
    <derivirana_varijabla naziv="DomainObject.Predmet.ProtustrankaFormatedWithAdress_1"> Yours Spot j.d.o.o. za usluge, Nehajska ulica 48, 10000 Zagreb zastupanog po punomoćniku Anteja Ujdur</derivirana_varijabla>
  </DomainObject.Predmet.ProtustrankaFormatedWithAdress>
  <DomainObject.Predmet.ProtustrankaFormatedWithAdressOIB>
    <izvorni_sadrzaj> Yours Spot j.d.o.o. za usluge, OIB 94515349923, Nehajska ulica 48, 10000 Zagreb zastupanog po punomoćniku Anteja Ujdur</izvorni_sadrzaj>
    <derivirana_varijabla naziv="DomainObject.Predmet.ProtustrankaFormatedWithAdressOIB_1"> Yours Spot j.d.o.o. za usluge, OIB 94515349923, Nehajska ulica 48, 10000 Zagreb zastupanog po punomoćniku Anteja Ujdur</derivirana_varijabla>
  </DomainObject.Predmet.ProtustrankaFormatedWithAdressOIB>
  <DomainObject.Predmet.ProtustrankaWithAdress>
    <izvorni_sadrzaj>Yours Spot j.d.o.o. za usluge Nehajska ulica 48, 10000 Zagreb</izvorni_sadrzaj>
    <derivirana_varijabla naziv="DomainObject.Predmet.ProtustrankaWithAdress_1">Yours Spot j.d.o.o. za usluge Nehajska ulica 48, 10000 Zagreb</derivirana_varijabla>
  </DomainObject.Predmet.ProtustrankaWithAdress>
  <DomainObject.Predmet.ProtustrankaWithAdressOIB>
    <izvorni_sadrzaj>Yours Spot j.d.o.o. za usluge, OIB 94515349923, Nehajska ulica 48, 10000 Zagreb</izvorni_sadrzaj>
    <derivirana_varijabla naziv="DomainObject.Predmet.ProtustrankaWithAdressOIB_1">Yours Spot j.d.o.o. za usluge, OIB 94515349923, Nehajska ulica 48, 10000 Zagreb</derivirana_varijabla>
  </DomainObject.Predmet.ProtustrankaWithAdressOIB>
  <DomainObject.Predmet.ProtustrankaNazivFormated>
    <izvorni_sadrzaj>Yours Spot j.d.o.o. za usluge</izvorni_sadrzaj>
    <derivirana_varijabla naziv="DomainObject.Predmet.ProtustrankaNazivFormated_1">Yours Spot j.d.o.o. za usluge</derivirana_varijabla>
  </DomainObject.Predmet.ProtustrankaNazivFormated>
  <DomainObject.Predmet.ProtustrankaNazivFormatedOIB>
    <izvorni_sadrzaj>Yours Spot j.d.o.o. za usluge, OIB 94515349923</izvorni_sadrzaj>
    <derivirana_varijabla naziv="DomainObject.Predmet.ProtustrankaNazivFormatedOIB_1">Yours Spot j.d.o.o. za usluge, OIB 94515349923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Anteja Ujdur; VJEROVNICI</izvorni_sadrzaj>
    <derivirana_varijabla naziv="DomainObject.Predmet.StrankaFormated_1">  FINA Regionalni centar Zagreb; Anteja Ujdur; VJEROVNICI</derivirana_varijabla>
  </DomainObject.Predmet.StrankaFormated>
  <DomainObject.Predmet.StrankaFormatedOIB>
    <izvorni_sadrzaj>  FINA Regionalni centar Zagreb, OIB 85821130368; Anteja Ujdur, OIB 98270430617; VJEROVNICI</izvorni_sadrzaj>
    <derivirana_varijabla naziv="DomainObject.Predmet.StrankaFormatedOIB_1">  FINA Regionalni centar Zagreb, OIB 85821130368; Anteja Ujdur, OIB 98270430617; VJEROVNICI</derivirana_varijabla>
  </DomainObject.Predmet.StrankaFormatedOIB>
  <DomainObject.Predmet.StrankaFormatedWithAdress>
    <izvorni_sadrzaj> FINA Regionalni centar Zagreb, Trg svibanjskih žrtava 1995. br. 1, 10000 Zagreb; Anteja Ujdur, Nehajska Ulica 48, 10000 Zagreb; VJEROVNICI</izvorni_sadrzaj>
    <derivirana_varijabla naziv="DomainObject.Predmet.StrankaFormatedWithAdress_1"> FINA Regionalni centar Zagreb, Trg svibanjskih žrtava 1995. br. 1, 10000 Zagreb; Anteja Ujdur, Nehajska Ulica 48, 10000 Zagreb; VJEROVNICI</derivirana_varijabla>
  </DomainObject.Predmet.StrankaFormatedWithAdress>
  <DomainObject.Predmet.StrankaFormatedWithAdressOIB>
    <izvorni_sadrzaj> FINA Regionalni centar Zagreb, OIB 85821130368, Trg svibanjskih žrtava 1995. br. 1, 10000 Zagreb; Anteja Ujdur, OIB 98270430617, Nehajska Ulica 48, 10000 Zagreb; VJEROVNICI</izvorni_sadrzaj>
    <derivirana_varijabla naziv="DomainObject.Predmet.StrankaFormatedWithAdressOIB_1"> FINA Regionalni centar Zagreb, OIB 85821130368, Trg svibanjskih žrtava 1995. br. 1, 10000 Zagreb; Anteja Ujdur, OIB 98270430617, Nehajska Ulica 48, 10000 Zagreb; VJEROVNICI</derivirana_varijabla>
  </DomainObject.Predmet.StrankaFormatedWithAdressOIB>
  <DomainObject.Predmet.StrankaWithAdress>
    <izvorni_sadrzaj>FINA Regionalni centar Zagreb Trg svibanjskih žrtava 1995. br. 1,10000 Zagreb,Anteja Ujdur Nehajska Ulica 48,10000 Zagreb,VJEROVNICI </izvorni_sadrzaj>
    <derivirana_varijabla naziv="DomainObject.Predmet.StrankaWithAdress_1">FINA Regionalni centar Zagreb Trg svibanjskih žrtava 1995. br. 1,10000 Zagreb,Anteja Ujdur Nehajska Ulica 48,10000 Zagreb,VJEROVNICI </derivirana_varijabla>
  </DomainObject.Predmet.StrankaWithAdress>
  <DomainObject.Predmet.StrankaWithAdressOIB>
    <izvorni_sadrzaj>FINA Regionalni centar Zagreb, OIB 85821130368, Trg svibanjskih žrtava 1995. br. 1,10000 Zagreb,Anteja Ujdur, OIB 98270430617, Nehajska Ulica 48,10000 Zagreb,VJEROVNICI</izvorni_sadrzaj>
    <derivirana_varijabla naziv="DomainObject.Predmet.StrankaWithAdressOIB_1">FINA Regionalni centar Zagreb, OIB 85821130368, Trg svibanjskih žrtava 1995. br. 1,10000 Zagreb,Anteja Ujdur, OIB 98270430617, Nehajska Ulica 48,10000 Zagreb,VJEROVNICI</derivirana_varijabla>
  </DomainObject.Predmet.StrankaWithAdressOIB>
  <DomainObject.Predmet.StrankaNazivFormated>
    <izvorni_sadrzaj>FINA Regionalni centar Zagreb,Anteja Ujdur,VJEROVNICI</izvorni_sadrzaj>
    <derivirana_varijabla naziv="DomainObject.Predmet.StrankaNazivFormated_1">FINA Regionalni centar Zagreb,Anteja Ujdur,VJEROVNICI</derivirana_varijabla>
  </DomainObject.Predmet.StrankaNazivFormated>
  <DomainObject.Predmet.StrankaNazivFormatedOIB>
    <izvorni_sadrzaj>FINA Regionalni centar Zagreb, OIB 85821130368,Anteja Ujdur, OIB 98270430617,VJEROVNICI</izvorni_sadrzaj>
    <derivirana_varijabla naziv="DomainObject.Predmet.StrankaNazivFormatedOIB_1">FINA Regionalni centar Zagreb, OIB 85821130368,Anteja Ujdur, OIB 98270430617,VJEROVNICI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Anteja Ujdur</item>
      <item>VJEROVNICI</item>
    </izvorni_sadrzaj>
    <derivirana_varijabla naziv="DomainObject.Predmet.StrankaListFormated_1">
      <item>FINA Regionalni centar Zagreb</item>
      <item>Anteja Ujdur</item>
      <item>VJEROVNICI</item>
    </derivirana_varijabla>
  </DomainObject.Predmet.StrankaListFormated>
  <DomainObject.Predmet.StrankaListFormatedOIB>
    <izvorni_sadrzaj>
      <item>FINA Regionalni centar Zagreb, OIB 85821130368</item>
      <item>Anteja Ujdur, OIB 98270430617</item>
      <item>VJEROVNICI</item>
    </izvorni_sadrzaj>
    <derivirana_varijabla naziv="DomainObject.Predmet.StrankaListFormatedOIB_1">
      <item>FINA Regionalni centar Zagreb, OIB 85821130368</item>
      <item>Anteja Ujdur, OIB 98270430617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Anteja Ujdur, Nehajska Ulica 48, 10000 Zagreb</item>
      <item>VJEROVNICI</item>
    </izvorni_sadrzaj>
    <derivirana_varijabla naziv="DomainObject.Predmet.StrankaListFormatedWithAdress_1">
      <item>FINA Regionalni centar Zagreb, Trg svibanjskih žrtava 1995. br. 1, 10000 Zagreb</item>
      <item>Anteja Ujdur, Nehajska Ulica 48,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Anteja Ujdur, OIB 98270430617, Nehajska Ulica 48,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Anteja Ujdur, OIB 98270430617, Nehajska Ulica 48, 10000 Zagreb</item>
      <item>VJEROVNICI</item>
    </derivirana_varijabla>
  </DomainObject.Predmet.StrankaListFormatedWithAdressOIB>
  <DomainObject.Predmet.StrankaListNazivFormated>
    <izvorni_sadrzaj>
      <item>FINA Regionalni centar Zagreb</item>
      <item>Anteja Ujdur</item>
      <item>VJEROVNICI</item>
    </izvorni_sadrzaj>
    <derivirana_varijabla naziv="DomainObject.Predmet.StrankaListNazivFormated_1">
      <item>FINA Regionalni centar Zagreb</item>
      <item>Anteja Ujdur</item>
      <item>VJEROVNICI</item>
    </derivirana_varijabla>
  </DomainObject.Predmet.StrankaListNazivFormated>
  <DomainObject.Predmet.StrankaListNazivFormatedOIB>
    <izvorni_sadrzaj>
      <item>FINA Regionalni centar Zagreb, OIB 85821130368</item>
      <item>Anteja Ujdur, OIB 98270430617</item>
      <item>VJEROVNICI</item>
    </izvorni_sadrzaj>
    <derivirana_varijabla naziv="DomainObject.Predmet.StrankaListNazivFormatedOIB_1">
      <item>FINA Regionalni centar Zagreb, OIB 85821130368</item>
      <item>Anteja Ujdur, OIB 98270430617</item>
      <item>VJEROVNICI</item>
    </derivirana_varijabla>
  </DomainObject.Predmet.StrankaListNazivFormatedOIB>
  <DomainObject.Predmet.ProtuStrankaListFormated>
    <izvorni_sadrzaj>
      <item>Yours Spot j.d.o.o. za usluge zastupanog po punomoćniku Anteja Ujdur</item>
    </izvorni_sadrzaj>
    <derivirana_varijabla naziv="DomainObject.Predmet.ProtuStrankaListFormated_1">
      <item>Yours Spot j.d.o.o. za usluge zastupanog po punomoćniku Anteja Ujdur</item>
    </derivirana_varijabla>
  </DomainObject.Predmet.ProtuStrankaListFormated>
  <DomainObject.Predmet.ProtuStrankaListFormatedOIB>
    <izvorni_sadrzaj>
      <item>Yours Spot j.d.o.o. za usluge, OIB 94515349923 zastupanog po punomoćniku Anteja Ujdur</item>
    </izvorni_sadrzaj>
    <derivirana_varijabla naziv="DomainObject.Predmet.ProtuStrankaListFormatedOIB_1">
      <item>Yours Spot j.d.o.o. za usluge, OIB 94515349923 zastupanog po punomoćniku Anteja Ujdur</item>
    </derivirana_varijabla>
  </DomainObject.Predmet.ProtuStrankaListFormatedOIB>
  <DomainObject.Predmet.ProtuStrankaListFormatedWithAdress>
    <izvorni_sadrzaj>
      <item>Yours Spot j.d.o.o. za usluge, Nehajska ulica 48, 10000 Zagreb zastupanog po punomoćniku Anteja Ujdur</item>
    </izvorni_sadrzaj>
    <derivirana_varijabla naziv="DomainObject.Predmet.ProtuStrankaListFormatedWithAdress_1">
      <item>Yours Spot j.d.o.o. za usluge, Nehajska ulica 48, 10000 Zagreb zastupanog po punomoćniku Anteja Ujdur</item>
    </derivirana_varijabla>
  </DomainObject.Predmet.ProtuStrankaListFormatedWithAdress>
  <DomainObject.Predmet.ProtuStrankaListFormatedWithAdressOIB>
    <izvorni_sadrzaj>
      <item>Yours Spot j.d.o.o. za usluge, OIB 94515349923, Nehajska ulica 48, 10000 Zagreb zastupanog po punomoćniku Anteja Ujdur</item>
    </izvorni_sadrzaj>
    <derivirana_varijabla naziv="DomainObject.Predmet.ProtuStrankaListFormatedWithAdressOIB_1">
      <item>Yours Spot j.d.o.o. za usluge, OIB 94515349923, Nehajska ulica 48, 10000 Zagreb zastupanog po punomoćniku Anteja Ujdur</item>
    </derivirana_varijabla>
  </DomainObject.Predmet.ProtuStrankaListFormatedWithAdressOIB>
  <DomainObject.Predmet.ProtuStrankaListNazivFormated>
    <izvorni_sadrzaj>
      <item>Yours Spot j.d.o.o. za usluge</item>
    </izvorni_sadrzaj>
    <derivirana_varijabla naziv="DomainObject.Predmet.ProtuStrankaListNazivFormated_1">
      <item>Yours Spot j.d.o.o. za usluge</item>
    </derivirana_varijabla>
  </DomainObject.Predmet.ProtuStrankaListNazivFormated>
  <DomainObject.Predmet.ProtuStrankaListNazivFormatedOIB>
    <izvorni_sadrzaj>
      <item>Yours Spot j.d.o.o. za usluge, OIB 94515349923</item>
    </izvorni_sadrzaj>
    <derivirana_varijabla naziv="DomainObject.Predmet.ProtuStrankaListNazivFormatedOIB_1">
      <item>Yours Spot j.d.o.o. za usluge, OIB 94515349923</item>
    </derivirana_varijabla>
  </DomainObject.Predmet.ProtuStrankaListNazivFormatedOIB>
  <DomainObject.Predmet.OstaliListFormated>
    <izvorni_sadrzaj>
      <item>Anteja Ujdur punomoćnik sudionika u postupku Yours Spot j.d.o.o. za usluge</item>
      <item>Raiffeisenbank Austria d.d.</item>
      <item>Goran Brozović</item>
    </izvorni_sadrzaj>
    <derivirana_varijabla naziv="DomainObject.Predmet.OstaliListFormated_1">
      <item>Anteja Ujdur punomoćnik sudionika u postupku Yours Spot j.d.o.o. za usluge</item>
      <item>Raiffeisenbank Austria d.d.</item>
      <item>Goran Brozović</item>
    </derivirana_varijabla>
  </DomainObject.Predmet.OstaliListFormated>
  <DomainObject.Predmet.OstaliListFormatedOIB>
    <izvorni_sadrzaj>
      <item>Anteja Ujdur, OIB 98270430617 punomoćnik sudionika u postupku Yours Spot j.d.o.o. za usluge</item>
      <item>Raiffeisenbank Austria d.d., OIB 53056966535</item>
      <item>Goran Brozović, OIB 39833571469</item>
    </izvorni_sadrzaj>
    <derivirana_varijabla naziv="DomainObject.Predmet.OstaliListFormatedOIB_1">
      <item>Anteja Ujdur, OIB 98270430617 punomoćnik sudionika u postupku Yours Spot j.d.o.o. za usluge</item>
      <item>Raiffeisenbank Austria d.d., OIB 53056966535</item>
      <item>Goran Brozović, OIB 39833571469</item>
    </derivirana_varijabla>
  </DomainObject.Predmet.OstaliListFormatedOIB>
  <DomainObject.Predmet.OstaliListFormatedWithAdress>
    <izvorni_sadrzaj>
      <item>Anteja Ujdur, Nehajska Ulica 48, 10000 Zagreb punomoćnik sudionika u postupku Yours Spot j.d.o.o. za usluge</item>
      <item>Raiffeisenbank Austria d.d., Petrinjska 59, 10000 Zagreb</item>
      <item>Goran Brozović, Pavlenski Put 5, 10000 Zagreb</item>
    </izvorni_sadrzaj>
    <derivirana_varijabla naziv="DomainObject.Predmet.OstaliListFormatedWithAdress_1">
      <item>Anteja Ujdur, Nehajska Ulica 48, 10000 Zagreb punomoćnik sudionika u postupku Yours Spot j.d.o.o. za usluge</item>
      <item>Raiffeisenbank Austria d.d., Petrinjska 59, 10000 Zagreb</item>
      <item>Goran Brozović, Pavlenski Put 5, 10000 Zagreb</item>
    </derivirana_varijabla>
  </DomainObject.Predmet.OstaliListFormatedWithAdress>
  <DomainObject.Predmet.OstaliListFormatedWithAdressOIB>
    <izvorni_sadrzaj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izvorni_sadrzaj>
    <derivirana_varijabla naziv="DomainObject.Predmet.OstaliListFormatedWithAdressOIB_1"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derivirana_varijabla>
  </DomainObject.Predmet.OstaliListFormatedWithAdressOIB>
  <DomainObject.Predmet.OstaliListNazivFormated>
    <izvorni_sadrzaj>
      <item>Anteja Ujdur</item>
      <item>Raiffeisenbank Austria d.d.</item>
      <item>Goran Brozović</item>
    </izvorni_sadrzaj>
    <derivirana_varijabla naziv="DomainObject.Predmet.OstaliListNazivFormated_1">
      <item>Anteja Ujdur</item>
      <item>Raiffeisenbank Austria d.d.</item>
      <item>Goran Brozović</item>
    </derivirana_varijabla>
  </DomainObject.Predmet.OstaliListNazivFormated>
  <DomainObject.Predmet.OstaliListNazivFormatedOIB>
    <izvorni_sadrzaj>
      <item>Anteja Ujdur, OIB 98270430617</item>
      <item>Raiffeisenbank Austria d.d., OIB 53056966535</item>
      <item>Goran Brozović, OIB 39833571469</item>
    </izvorni_sadrzaj>
    <derivirana_varijabla naziv="DomainObject.Predmet.OstaliListNazivFormatedOIB_1">
      <item>Anteja Ujdur, OIB 98270430617</item>
      <item>Raiffeisenbank Austria d.d., OIB 53056966535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Yours Spot j.d.o.o. za usluge</izvorni_sadrzaj>
    <derivirana_varijabla naziv="DomainObject.Predmet.ProtustrankaIDrugi_1">Yours Spot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Yours Spot j.d.o.o. za usluge, OIB 94515349923, Nehajska ulica 48, 10000 Zagreb</izvorni_sadrzaj>
    <derivirana_varijabla naziv="DomainObject.Predmet.ProtustrankaIDrugiAdressOIB_1">Yours Spot j.d.o.o. za usluge, OIB 94515349923, Nehajska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St-4676/2016-18</izvorni_sadrzaj>
    <derivirana_varijabla naziv="DomainObject.Predmet.OdlukaRjesenje.Oznaka_1">St-4676/2016-18</derivirana_varijabla>
  </DomainObject.Predmet.OdlukaRjesenje.Oznaka>
  <DomainObject.Predmet.SudioniciListNaziv>
    <izvorni_sadrzaj>
      <item>FINA Regionalni centar Zagreb</item>
      <item>Yours Spot j.d.o.o. za usluge</item>
      <item>Anteja Ujdur</item>
      <item>Raiffeisenbank Austria d.d.</item>
      <item>Goran Brozović</item>
      <item>Anteja Ujdur</item>
      <item>VJEROVNICI</item>
    </izvorni_sadrzaj>
    <derivirana_varijabla naziv="DomainObject.Predmet.SudioniciListNaziv_1">
      <item>FINA Regionalni centar Zagreb</item>
      <item>Yours Spot j.d.o.o. za usluge</item>
      <item>Anteja Ujdur</item>
      <item>Raiffeisenbank Austria d.d.</item>
      <item>Goran Brozović</item>
      <item>Anteja Ujdur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94515349923</item>
      <item>, OIB 98270430617</item>
      <item>, OIB 53056966535</item>
      <item>, OIB 39833571469</item>
      <item>, OIB 98270430617</item>
      <item>, OIB null</item>
    </izvorni_sadrzaj>
    <derivirana_varijabla naziv="DomainObject.Predmet.SudioniciListNazivOIB_1">
      <item>, OIB 85821130368</item>
      <item>, OIB 94515349923</item>
      <item>, OIB 98270430617</item>
      <item>, OIB 53056966535</item>
      <item>, OIB 39833571469</item>
      <item>, OIB 98270430617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173D6-327E-44FE-850B-CC86EBA82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482</properties:Words>
  <properties:Characters>2742</properties:Characters>
  <properties:Lines>67</properties:Lines>
  <properties:Paragraphs>24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2017-05-15T11:02:00Z</cp:lastPrinted>
  <dcterms:modified xmlns:xsi="http://www.w3.org/2001/XMLSchema-instance" xsi:type="dcterms:W3CDTF">2017-05-15T11:02:00Z</dcterms:modified>
  <cp:revision>23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