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5fa8d" w14:paraId="bb5fa8d" w:rsidRDefault="00510FEE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B922AF">
        <w:t>723</w:t>
      </w:r>
      <w:r w:rsidR="0070050D">
        <w:t>/201</w:t>
      </w:r>
      <w:r w:rsidR="005C0589">
        <w:t>6</w:t>
      </w:r>
      <w:r w:rsidR="00385531">
        <w:t>-</w:t>
      </w:r>
      <w:r w:rsidR="00EF5456">
        <w:t>89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510FEE" w:rsidP="00510FEE" w:rsidR="00510FEE" w:rsidRPr="00510FEE">
      <w:pPr>
        <w:keepNext/>
        <w:ind w:right="6237" w:left="567"/>
        <w:jc w:val="center"/>
        <w:outlineLvl w:val="5"/>
        <w:rPr>
          <w:bCs/>
          <w:lang w:eastAsia="en-US"/>
        </w:rPr>
      </w:pPr>
      <w:r w:rsidRPr="00510FEE">
        <w:rPr>
          <w:bCs/>
          <w:lang w:eastAsia="en-US"/>
        </w:rPr>
        <w:t>Republika  Hrvatska</w:t>
      </w:r>
    </w:p>
    <w:p w:rsidRDefault="00510FEE" w:rsidP="00510FEE" w:rsidR="00510FEE" w:rsidRPr="00510FEE">
      <w:pPr>
        <w:ind w:right="6237" w:left="567"/>
        <w:jc w:val="center"/>
        <w:rPr>
          <w:bCs/>
        </w:rPr>
      </w:pPr>
      <w:r w:rsidRPr="00510FEE">
        <w:rPr>
          <w:bCs/>
        </w:rPr>
        <w:t>Trgovački sud u Zadru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rPr>
          <w:bCs/>
        </w:rPr>
        <w:t>Dr. Franje Tuđmana 35</w:t>
      </w:r>
    </w:p>
    <w:p w:rsidRDefault="00510FEE" w:rsidP="00510FEE" w:rsidR="00510FEE" w:rsidRPr="00510FEE">
      <w:pPr>
        <w:tabs>
          <w:tab w:pos="2410" w:val="left"/>
        </w:tabs>
        <w:ind w:right="6237" w:left="567"/>
        <w:jc w:val="center"/>
        <w:rPr>
          <w:bCs/>
        </w:rPr>
      </w:pPr>
      <w:r w:rsidRPr="00510FEE">
        <w:t>23000 Zadar</w:t>
      </w:r>
    </w:p>
    <w:p w:rsidRDefault="00ED1E23" w:rsidP="002F799A" w:rsidR="00ED1E23">
      <w:pPr>
        <w:jc w:val="center"/>
      </w:pPr>
    </w:p>
    <w:p w:rsidRDefault="00930CEE" w:rsidP="002F799A" w:rsidR="004F62DD">
      <w:pPr>
        <w:jc w:val="center"/>
      </w:pPr>
      <w:r>
        <w:t>Z A K L J U Č A K</w:t>
      </w:r>
    </w:p>
    <w:p w:rsidRDefault="00ED1E23" w:rsidP="00ED1E23" w:rsidR="00ED1E23">
      <w:pPr>
        <w:jc w:val="both"/>
      </w:pPr>
    </w:p>
    <w:p w:rsidRDefault="004F62DD" w:rsidP="00ED1E23" w:rsidR="004F62DD" w:rsidRPr="002F799A">
      <w:pPr>
        <w:jc w:val="both"/>
      </w:pPr>
    </w:p>
    <w:p w:rsidRDefault="00ED1E23" w:rsidP="00F1661E" w:rsidR="00AB6B8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4078A6">
        <w:t>ZLATNA UVALA</w:t>
      </w:r>
      <w:r w:rsidR="00B922AF" w:rsidRPr="00CA2A74">
        <w:t xml:space="preserve"> d.o.o.</w:t>
      </w:r>
      <w:r w:rsidR="004078A6">
        <w:t xml:space="preserve"> u stečaju</w:t>
      </w:r>
      <w:r w:rsidR="00B922AF" w:rsidRPr="00CA2A74">
        <w:t xml:space="preserve">, Zadar, </w:t>
      </w:r>
      <w:r w:rsidR="004078A6">
        <w:t>Ljudevita Posavskog 6</w:t>
      </w:r>
      <w:r w:rsidR="00B922AF" w:rsidRPr="00CA2A74">
        <w:t xml:space="preserve">, OIB: </w:t>
      </w:r>
      <w:r w:rsidR="004078A6">
        <w:t>94668976506</w:t>
      </w:r>
      <w:r w:rsidR="00E06C95">
        <w:t xml:space="preserve">, </w:t>
      </w:r>
      <w:r w:rsidR="00D61D5D">
        <w:t xml:space="preserve"> koga zastupa stečajna</w:t>
      </w:r>
      <w:r w:rsidR="00E06C95" w:rsidRPr="002C2297">
        <w:t xml:space="preserve"> upravitelj</w:t>
      </w:r>
      <w:r w:rsidR="00D61D5D">
        <w:t>ica</w:t>
      </w:r>
      <w:r w:rsidR="00E06C95" w:rsidRPr="002C2297">
        <w:t xml:space="preserve"> </w:t>
      </w:r>
      <w:r w:rsidR="004078A6">
        <w:t>Edita Đurkin</w:t>
      </w:r>
      <w:r w:rsidR="000809A8">
        <w:t xml:space="preserve">, dana </w:t>
      </w:r>
      <w:r w:rsidR="00597CFE">
        <w:t>11</w:t>
      </w:r>
      <w:r w:rsidR="003C4FE0">
        <w:t xml:space="preserve">. </w:t>
      </w:r>
      <w:r w:rsidR="004078A6">
        <w:t>rujna</w:t>
      </w:r>
      <w:r w:rsidR="00815E6C">
        <w:t xml:space="preserve"> </w:t>
      </w:r>
      <w:r w:rsidR="00640587">
        <w:t>2018</w:t>
      </w:r>
      <w:r w:rsidRPr="002F799A">
        <w:t>.,</w:t>
      </w:r>
      <w:r w:rsidR="004078A6">
        <w:t xml:space="preserve"> </w:t>
      </w:r>
    </w:p>
    <w:p w:rsidRDefault="00F1661E" w:rsidP="00F1661E" w:rsidR="00F1661E" w:rsidRPr="002F799A">
      <w:pPr>
        <w:jc w:val="both"/>
      </w:pPr>
    </w:p>
    <w:p w:rsidRDefault="00930CEE" w:rsidP="00ED1E23" w:rsidR="00ED1E23" w:rsidRPr="002F799A">
      <w:pPr>
        <w:jc w:val="center"/>
      </w:pPr>
      <w:r>
        <w:t>z a k l j u č i o  j e</w:t>
      </w:r>
      <w:r w:rsidR="00815E6C">
        <w:t xml:space="preserve"> </w:t>
      </w:r>
    </w:p>
    <w:p w:rsidRDefault="00ED1E23" w:rsidP="00ED1E23" w:rsidR="00ED1E23" w:rsidRPr="002F799A">
      <w:pPr>
        <w:tabs>
          <w:tab w:pos="960" w:val="left"/>
        </w:tabs>
        <w:ind w:left="360"/>
        <w:jc w:val="both"/>
      </w:pPr>
    </w:p>
    <w:p w:rsidRDefault="004D05CD" w:rsidP="00826238" w:rsidR="00826238">
      <w:pPr>
        <w:ind w:left="708"/>
        <w:jc w:val="both"/>
      </w:pPr>
      <w:r w:rsidRPr="002F799A">
        <w:t>Određuje se ročište za diobu kupovnine od prodaje</w:t>
      </w:r>
      <w:r w:rsidR="0062759B">
        <w:t xml:space="preserve"> </w:t>
      </w:r>
      <w:r w:rsidR="00424C0C">
        <w:t>nekretnine</w:t>
      </w:r>
      <w:r w:rsidR="00826238">
        <w:t xml:space="preserve"> </w:t>
      </w:r>
      <w:r w:rsidR="00E0101B">
        <w:t>i to</w:t>
      </w:r>
      <w:r w:rsidR="00826238">
        <w:t>:</w:t>
      </w:r>
    </w:p>
    <w:p w:rsidRDefault="00E06C95" w:rsidP="00826238" w:rsidR="00E06C95">
      <w:pPr>
        <w:ind w:left="708"/>
        <w:jc w:val="both"/>
      </w:pPr>
    </w:p>
    <w:p w:rsidRDefault="00597CFE" w:rsidP="00930CEE" w:rsidR="00D61D5D">
      <w:pPr>
        <w:jc w:val="both"/>
      </w:pPr>
      <w:r>
        <w:t>suvlasnički</w:t>
      </w:r>
      <w:r w:rsidR="004078A6">
        <w:t xml:space="preserve"> udjel stečajnog dužnika od 1/3 dijela</w:t>
      </w:r>
      <w:r w:rsidR="001A7633">
        <w:t xml:space="preserve"> oznake kat. čest- zem- broj 69</w:t>
      </w:r>
      <w:r w:rsidR="004078A6">
        <w:t>0</w:t>
      </w:r>
      <w:r w:rsidR="001A7633">
        <w:t>8, pašnjak površine 2421</w:t>
      </w:r>
      <w:r w:rsidR="004078A6">
        <w:t xml:space="preserve"> m2, upisana u zk. ul. 3466 k.o. 335070 Sukošan</w:t>
      </w:r>
    </w:p>
    <w:p w:rsidRDefault="00D61D5D" w:rsidP="00930CEE" w:rsidR="00D61D5D">
      <w:pPr>
        <w:jc w:val="both"/>
      </w:pPr>
    </w:p>
    <w:p w:rsidRDefault="00E06C95" w:rsidP="00930CEE" w:rsidR="00B35AD9">
      <w:pPr>
        <w:jc w:val="both"/>
      </w:pPr>
      <w:r>
        <w:t xml:space="preserve">u </w:t>
      </w:r>
      <w:r w:rsidR="00930CEE">
        <w:t>vlasništvu stečajnog dužnika za dan:</w:t>
      </w:r>
    </w:p>
    <w:p w:rsidRDefault="00930CEE" w:rsidP="00930CEE" w:rsidR="00930CEE">
      <w:pPr>
        <w:jc w:val="both"/>
      </w:pPr>
    </w:p>
    <w:p w:rsidRDefault="00E15A29" w:rsidP="00B35AD9" w:rsidR="00ED1E23" w:rsidRPr="002F799A">
      <w:pPr>
        <w:ind w:firstLine="705"/>
        <w:jc w:val="center"/>
      </w:pPr>
      <w:r>
        <w:t>4</w:t>
      </w:r>
      <w:r w:rsidR="003C4FE0">
        <w:t>.</w:t>
      </w:r>
      <w:r w:rsidR="00E06C95">
        <w:t xml:space="preserve"> </w:t>
      </w:r>
      <w:r w:rsidR="00B922AF">
        <w:t>listopada</w:t>
      </w:r>
      <w:r w:rsidR="00E06C95">
        <w:t xml:space="preserve"> 2018</w:t>
      </w:r>
      <w:r w:rsidR="004D05CD" w:rsidRPr="002F799A">
        <w:t xml:space="preserve">. godine u </w:t>
      </w:r>
      <w:r>
        <w:t>8</w:t>
      </w:r>
      <w:r w:rsidR="003C4FE0">
        <w:t>,</w:t>
      </w:r>
      <w:r w:rsidR="001A7633">
        <w:t>5</w:t>
      </w:r>
      <w:r w:rsidR="004078A6">
        <w:t>5</w:t>
      </w:r>
      <w:r w:rsidR="004D05CD" w:rsidRPr="002F799A">
        <w:t xml:space="preserve"> sati u sudnici broj </w:t>
      </w:r>
      <w:r w:rsidR="004D05CD">
        <w:t>26</w:t>
      </w:r>
      <w:r w:rsidR="004D05CD" w:rsidRPr="002F799A">
        <w:t>/l.</w:t>
      </w:r>
    </w:p>
    <w:p w:rsidRDefault="00ED1E23" w:rsidP="00ED1E23" w:rsidR="00ED1E23" w:rsidRPr="002F799A">
      <w:pPr>
        <w:ind w:firstLine="708"/>
        <w:jc w:val="both"/>
      </w:pPr>
    </w:p>
    <w:p w:rsidRDefault="00597CFE" w:rsidP="004D0391" w:rsidR="00ED1E23" w:rsidRPr="002F799A">
      <w:pPr>
        <w:ind w:left="705"/>
        <w:jc w:val="center"/>
      </w:pPr>
      <w:r>
        <w:t>U Zadru, 11</w:t>
      </w:r>
      <w:r w:rsidR="00BD6152">
        <w:t xml:space="preserve">. </w:t>
      </w:r>
      <w:r w:rsidR="004078A6">
        <w:t>rujna</w:t>
      </w:r>
      <w:r w:rsidR="00640587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616C12" w:rsidP="00CC1902" w:rsidR="00403E10">
      <w:r>
        <w:t>Za točnost otpravka – ovlašteni službenik</w:t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424C0C">
        <w:tab/>
      </w:r>
      <w:r w:rsidR="00826238">
        <w:t>Sutkinja:</w:t>
      </w:r>
    </w:p>
    <w:p w:rsidRDefault="00616C12" w:rsidP="00CC1902" w:rsidR="00403E10">
      <w:r>
        <w:t>Ante Rubelj</w:t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510FEE">
        <w:tab/>
      </w:r>
      <w:r w:rsidR="00424C0C">
        <w:tab/>
      </w:r>
      <w:r w:rsidR="00403E10">
        <w:t>Ardena Bajlo</w:t>
      </w:r>
      <w:r>
        <w:t>, v.r.</w:t>
      </w:r>
    </w:p>
    <w:p w:rsidRDefault="00403E10" w:rsidP="00403E10" w:rsidR="00403E10"/>
    <w:p w:rsidRDefault="00ED1E23" w:rsidP="00F81397" w:rsidR="00ED1E23" w:rsidRPr="002F799A"/>
    <w:p w:rsidRDefault="00CF2E4D" w:rsidP="00CF2E4D" w:rsidR="00CF2E4D" w:rsidRPr="002F799A"/>
    <w:p w:rsidRDefault="00BC7BAE" w:rsidP="00BC7BAE" w:rsidR="00BC7BAE" w:rsidRPr="002F799A">
      <w:r w:rsidRPr="002F799A">
        <w:t xml:space="preserve">Dostaviti: </w:t>
      </w:r>
    </w:p>
    <w:p w:rsidRDefault="00BC7BAE" w:rsidP="00BC7BAE" w:rsidR="00BC7BAE" w:rsidRPr="002F799A">
      <w:pPr>
        <w:numPr>
          <w:ilvl w:val="0"/>
          <w:numId w:val="1"/>
        </w:numPr>
      </w:pPr>
      <w:r w:rsidRPr="002F799A">
        <w:t>stečajnom upravitelju</w:t>
      </w:r>
      <w:r w:rsidR="00D61FAB">
        <w:t xml:space="preserve"> mailom</w:t>
      </w:r>
    </w:p>
    <w:p w:rsidRDefault="007B455E" w:rsidP="00930CEE" w:rsidR="00930CEE" w:rsidRPr="00713CF8">
      <w:pPr>
        <w:pStyle w:val="Odlomakpopisa"/>
        <w:numPr>
          <w:ilvl w:val="0"/>
          <w:numId w:val="1"/>
        </w:numPr>
        <w:jc w:val="both"/>
      </w:pPr>
      <w:r>
        <w:t>razlučnim vjerovnicima putem e-oglasne ploče</w:t>
      </w:r>
      <w:r w:rsidR="00930CEE" w:rsidRPr="00713CF8">
        <w:t xml:space="preserve"> </w:t>
      </w:r>
    </w:p>
    <w:p w:rsidRDefault="00543F80" w:rsidP="00BC7BAE" w:rsidR="00543F80" w:rsidRPr="002F799A">
      <w:pPr>
        <w:numPr>
          <w:ilvl w:val="0"/>
          <w:numId w:val="1"/>
        </w:numPr>
      </w:pPr>
      <w:r>
        <w:t>e-oglasna ploča</w:t>
      </w:r>
    </w:p>
    <w:p w:rsidRDefault="005B3E0C" w:rsidP="00815E6C" w:rsidR="005B3E0C" w:rsidRPr="002F799A">
      <w:pPr>
        <w:ind w:left="360"/>
      </w:pPr>
    </w:p>
    <w:sectPr w:rsidR="005B3E0C" w:rsidRPr="002F79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D36CF2"/>
    <w:multiLevelType w:val="hybridMultilevel"/>
    <w:tmpl w:val="8104E4D8"/>
    <w:lvl w:tplc="4A9C9F16" w:ilvl="0">
      <w:numFmt w:val="bullet"/>
      <w:lvlText w:val="-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0372A"/>
    <w:rsid w:val="000809A8"/>
    <w:rsid w:val="00095B71"/>
    <w:rsid w:val="000C733D"/>
    <w:rsid w:val="001513FF"/>
    <w:rsid w:val="001A4AF2"/>
    <w:rsid w:val="001A7633"/>
    <w:rsid w:val="001F7EB7"/>
    <w:rsid w:val="00210717"/>
    <w:rsid w:val="00210CDE"/>
    <w:rsid w:val="002348F0"/>
    <w:rsid w:val="00283117"/>
    <w:rsid w:val="00292F46"/>
    <w:rsid w:val="002D112E"/>
    <w:rsid w:val="002F2478"/>
    <w:rsid w:val="002F799A"/>
    <w:rsid w:val="00302C16"/>
    <w:rsid w:val="00385531"/>
    <w:rsid w:val="003A08B9"/>
    <w:rsid w:val="003C4FE0"/>
    <w:rsid w:val="003D0AD2"/>
    <w:rsid w:val="003F745A"/>
    <w:rsid w:val="00403E10"/>
    <w:rsid w:val="004078A6"/>
    <w:rsid w:val="00407BDA"/>
    <w:rsid w:val="00424C0C"/>
    <w:rsid w:val="00432EB5"/>
    <w:rsid w:val="00455BCE"/>
    <w:rsid w:val="004C7FEB"/>
    <w:rsid w:val="004D0391"/>
    <w:rsid w:val="004D05CD"/>
    <w:rsid w:val="004F62DD"/>
    <w:rsid w:val="00510FEE"/>
    <w:rsid w:val="00543F80"/>
    <w:rsid w:val="00573C13"/>
    <w:rsid w:val="00582C40"/>
    <w:rsid w:val="005851F9"/>
    <w:rsid w:val="00597CFE"/>
    <w:rsid w:val="005B3E0C"/>
    <w:rsid w:val="005C0589"/>
    <w:rsid w:val="005D5FFD"/>
    <w:rsid w:val="005E09A7"/>
    <w:rsid w:val="00603883"/>
    <w:rsid w:val="00616C12"/>
    <w:rsid w:val="0062759B"/>
    <w:rsid w:val="00640587"/>
    <w:rsid w:val="006C2F82"/>
    <w:rsid w:val="0070050D"/>
    <w:rsid w:val="00713CF8"/>
    <w:rsid w:val="00725D77"/>
    <w:rsid w:val="0073755C"/>
    <w:rsid w:val="007764EE"/>
    <w:rsid w:val="007B455E"/>
    <w:rsid w:val="007F51A4"/>
    <w:rsid w:val="00815E6C"/>
    <w:rsid w:val="00826238"/>
    <w:rsid w:val="00870477"/>
    <w:rsid w:val="00894041"/>
    <w:rsid w:val="008A5603"/>
    <w:rsid w:val="008C522C"/>
    <w:rsid w:val="009026AF"/>
    <w:rsid w:val="00930CEE"/>
    <w:rsid w:val="00984806"/>
    <w:rsid w:val="009F189A"/>
    <w:rsid w:val="00A25457"/>
    <w:rsid w:val="00A65C4E"/>
    <w:rsid w:val="00AB6B83"/>
    <w:rsid w:val="00AC1A48"/>
    <w:rsid w:val="00B15C06"/>
    <w:rsid w:val="00B35AD9"/>
    <w:rsid w:val="00B66981"/>
    <w:rsid w:val="00B72BD8"/>
    <w:rsid w:val="00B8647E"/>
    <w:rsid w:val="00B922AF"/>
    <w:rsid w:val="00BC7BAE"/>
    <w:rsid w:val="00BD6152"/>
    <w:rsid w:val="00BF64D1"/>
    <w:rsid w:val="00C65399"/>
    <w:rsid w:val="00CB21D2"/>
    <w:rsid w:val="00CC1902"/>
    <w:rsid w:val="00CC6B15"/>
    <w:rsid w:val="00CF2E4D"/>
    <w:rsid w:val="00D338EE"/>
    <w:rsid w:val="00D50C9B"/>
    <w:rsid w:val="00D61D5D"/>
    <w:rsid w:val="00D61FAB"/>
    <w:rsid w:val="00DB0971"/>
    <w:rsid w:val="00DD4FDC"/>
    <w:rsid w:val="00E0101B"/>
    <w:rsid w:val="00E06C95"/>
    <w:rsid w:val="00E15A29"/>
    <w:rsid w:val="00E94D30"/>
    <w:rsid w:val="00EA46B8"/>
    <w:rsid w:val="00ED1E23"/>
    <w:rsid w:val="00EF5456"/>
    <w:rsid w:val="00F1661E"/>
    <w:rsid w:val="00F54B47"/>
    <w:rsid w:val="00F81397"/>
    <w:rsid w:val="00FD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0CE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6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ZLATNA UVALA d.o.o. za poslovne usluge i trgovinu</izvorni_sadrzaj>
    <derivirana_varijabla naziv="DomainObject.Predmet.ProtustrankaFormated_1">  ZLATNA UVALA d.o.o. za poslovne usluge i trgovinu</derivirana_varijabla>
  </DomainObject.Predmet.ProtustrankaFormated>
  <DomainObject.Predmet.ProtustrankaFormatedOIB>
    <izvorni_sadrzaj>  ZLATNA UVALA d.o.o. za poslovne usluge i trgovinu, OIB 94668976506</izvorni_sadrzaj>
    <derivirana_varijabla naziv="DomainObject.Predmet.ProtustrankaFormatedOIB_1">  ZLATNA UVALA d.o.o. za poslovne usluge i trgovinu, OIB 94668976506</derivirana_varijabla>
  </DomainObject.Predmet.ProtustrankaFormatedOIB>
  <DomainObject.Predmet.ProtustrankaFormatedWithAdress>
    <izvorni_sadrzaj> ZLATNA UVALA d.o.o. za poslovne usluge i trgovinu, Ljudevita Posavskog 6, 23000 Zadar</izvorni_sadrzaj>
    <derivirana_varijabla naziv="DomainObject.Predmet.ProtustrankaFormatedWithAdress_1"> ZLATNA UVALA d.o.o. za poslovne usluge i trgovinu, Ljudevita Posavskog 6, 23000 Zadar</derivirana_varijabla>
  </DomainObject.Predmet.ProtustrankaFormatedWithAdress>
  <DomainObject.Predmet.ProtustrankaFormatedWithAdressOIB>
    <izvorni_sadrzaj> ZLATNA UVALA d.o.o. za poslovne usluge i trgovinu, OIB 94668976506, Ljudevita Posavskog 6, 23000 Zadar</izvorni_sadrzaj>
    <derivirana_varijabla naziv="DomainObject.Predmet.ProtustrankaFormatedWithAdressOIB_1"> ZLATNA UVALA d.o.o. za poslovne usluge i trgovinu, OIB 94668976506, Ljudevita Posavskog 6, 23000 Zadar</derivirana_varijabla>
  </DomainObject.Predmet.ProtustrankaFormatedWithAdressOIB>
  <DomainObject.Predmet.ProtustrankaWithAdress>
    <izvorni_sadrzaj>ZLATNA UVALA d.o.o. za poslovne usluge i trgovinu Ljudevita Posavskog 6, 23000 Zadar</izvorni_sadrzaj>
    <derivirana_varijabla naziv="DomainObject.Predmet.ProtustrankaWithAdress_1">ZLATNA UVALA d.o.o. za poslovne usluge i trgovinu Ljudevita Posavskog 6, 23000 Zadar</derivirana_varijabla>
  </DomainObject.Predmet.ProtustrankaWithAdress>
  <DomainObject.Predmet.ProtustrankaWithAdressOIB>
    <izvorni_sadrzaj>ZLATNA UVALA d.o.o. za poslovne usluge i trgovinu, OIB 94668976506, Ljudevita Posavskog 6, 23000 Zadar</izvorni_sadrzaj>
    <derivirana_varijabla naziv="DomainObject.Predmet.ProtustrankaWithAdressOIB_1">ZLATNA UVALA d.o.o. za poslovne usluge i trgovinu, OIB 94668976506, Ljudevita Posavskog 6, 23000 Zadar</derivirana_varijabla>
  </DomainObject.Predmet.ProtustrankaWithAdressOIB>
  <DomainObject.Predmet.ProtustrankaNazivFormated>
    <izvorni_sadrzaj>ZLATNA UVALA d.o.o. za poslovne usluge i trgovinu</izvorni_sadrzaj>
    <derivirana_varijabla naziv="DomainObject.Predmet.ProtustrankaNazivFormated_1">ZLATNA UVALA d.o.o. za poslovne usluge i trgovinu</derivirana_varijabla>
  </DomainObject.Predmet.ProtustrankaNazivFormated>
  <DomainObject.Predmet.ProtustrankaNazivFormatedOIB>
    <izvorni_sadrzaj>ZLATNA UVALA d.o.o. za poslovne usluge i trgovinu, OIB 94668976506</izvorni_sadrzaj>
    <derivirana_varijabla naziv="DomainObject.Predmet.ProtustrankaNazivFormatedOIB_1">ZLATNA UVALA d.o.o. za poslovne usluge i trgovinu, OIB 94668976506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ZLATNA UVALA d.o.o. za poslovne usluge i trgovinu</item>
    </izvorni_sadrzaj>
    <derivirana_varijabla naziv="DomainObject.Predmet.ProtuStrankaListFormated_1">
      <item>ZLATNA UVALA d.o.o. za poslovne usluge i trgovinu</item>
    </derivirana_varijabla>
  </DomainObject.Predmet.ProtuStrankaListFormated>
  <DomainObject.Predmet.ProtuStrankaListFormatedOIB>
    <izvorni_sadrzaj>
      <item>ZLATNA UVALA d.o.o. za poslovne usluge i trgovinu, OIB 94668976506</item>
    </izvorni_sadrzaj>
    <derivirana_varijabla naziv="DomainObject.Predmet.ProtuStrankaListFormatedOIB_1">
      <item>ZLATNA UVALA d.o.o. za poslovne usluge i trgovinu, OIB 94668976506</item>
    </derivirana_varijabla>
  </DomainObject.Predmet.ProtuStrankaListFormatedOIB>
  <DomainObject.Predmet.ProtuStrankaListFormatedWithAdress>
    <izvorni_sadrzaj>
      <item>ZLATNA UVALA d.o.o. za poslovne usluge i trgovinu, Ljudevita Posavskog 6, 23000 Zadar</item>
    </izvorni_sadrzaj>
    <derivirana_varijabla naziv="DomainObject.Predmet.ProtuStrankaListFormatedWithAdress_1">
      <item>ZLATNA UVALA d.o.o. za poslovne usluge i trgovinu, Ljudevita Posavskog 6, 23000 Zadar</item>
    </derivirana_varijabla>
  </DomainObject.Predmet.ProtuStrankaListFormatedWithAdress>
  <DomainObject.Predmet.ProtuStrankaListFormatedWithAdressOIB>
    <izvorni_sadrzaj>
      <item>ZLATNA UVALA d.o.o. za poslovne usluge i trgovinu, OIB 94668976506, Ljudevita Posavskog 6, 23000 Zadar</item>
    </izvorni_sadrzaj>
    <derivirana_varijabla naziv="DomainObject.Predmet.ProtuStrankaListFormatedWithAdressOIB_1">
      <item>ZLATNA UVALA d.o.o. za poslovne usluge i trgovinu, OIB 94668976506, Ljudevita Posavskog 6, 23000 Zadar</item>
    </derivirana_varijabla>
  </DomainObject.Predmet.ProtuStrankaListFormatedWithAdressOIB>
  <DomainObject.Predmet.ProtuStrankaListNazivFormated>
    <izvorni_sadrzaj>
      <item>ZLATNA UVALA d.o.o. za poslovne usluge i trgovinu</item>
    </izvorni_sadrzaj>
    <derivirana_varijabla naziv="DomainObject.Predmet.ProtuStrankaListNazivFormated_1">
      <item>ZLATNA UVALA d.o.o. za poslovne usluge i trgovinu</item>
    </derivirana_varijabla>
  </DomainObject.Predmet.ProtuStrankaListNazivFormated>
  <DomainObject.Predmet.ProtuStrankaListNazivFormatedOIB>
    <izvorni_sadrzaj>
      <item>ZLATNA UVALA d.o.o. za poslovne usluge i trgovinu, OIB 94668976506</item>
    </izvorni_sadrzaj>
    <derivirana_varijabla naziv="DomainObject.Predmet.ProtuStrankaListNazivFormatedOIB_1">
      <item>ZLATNA UVALA d.o.o. za poslovne usluge i trgovinu, OIB 94668976506</item>
    </derivirana_varijabla>
  </DomainObject.Predmet.ProtuStrankaListNazivFormatedOIB>
  <DomainObject.Predmet.OstaliListFormated>
    <izvorni_sadrzaj>
      <item>Miroslav Fuzul</item>
    </izvorni_sadrzaj>
    <derivirana_varijabla naziv="DomainObject.Predmet.OstaliListFormated_1">
      <item>Miroslav Fuzul</item>
    </derivirana_varijabla>
  </DomainObject.Predmet.OstaliListFormated>
  <DomainObject.Predmet.OstaliListFormatedOIB>
    <izvorni_sadrzaj>
      <item>Miroslav Fuzul, OIB 92461856137</item>
    </izvorni_sadrzaj>
    <derivirana_varijabla naziv="DomainObject.Predmet.OstaliListFormatedOIB_1">
      <item>Miroslav Fuzul, OIB 92461856137</item>
    </derivirana_varijabla>
  </DomainObject.Predmet.OstaliListFormatedOIB>
  <DomainObject.Predmet.OstaliListFormatedWithAdress>
    <izvorni_sadrzaj>
      <item>Miroslav Fuzul, Obala Kneza Branimira 8, 23000 Zadar</item>
    </izvorni_sadrzaj>
    <derivirana_varijabla naziv="DomainObject.Predmet.OstaliListFormatedWithAdress_1">
      <item>Miroslav Fuzul, Obala Kneza Branimira 8, 23000 Zadar</item>
    </derivirana_varijabla>
  </DomainObject.Predmet.OstaliListFormatedWithAdress>
  <DomainObject.Predmet.OstaliListFormatedWithAdressOIB>
    <izvorni_sadrzaj>
      <item>Miroslav Fuzul, OIB 92461856137, Obala Kneza Branimira 8, 23000 Zadar</item>
    </izvorni_sadrzaj>
    <derivirana_varijabla naziv="DomainObject.Predmet.OstaliListFormatedWithAdressOIB_1">
      <item>Miroslav Fuzul, OIB 92461856137, Obala Kneza Branimira 8, 23000 Zadar</item>
    </derivirana_varijabla>
  </DomainObject.Predmet.OstaliListFormatedWithAdressOIB>
  <DomainObject.Predmet.OstaliListNazivFormated>
    <izvorni_sadrzaj>
      <item>Miroslav Fuzul</item>
    </izvorni_sadrzaj>
    <derivirana_varijabla naziv="DomainObject.Predmet.OstaliListNazivFormated_1">
      <item>Miroslav Fuzul</item>
    </derivirana_varijabla>
  </DomainObject.Predmet.OstaliListNazivFormated>
  <DomainObject.Predmet.OstaliListNazivFormatedOIB>
    <izvorni_sadrzaj>
      <item>Miroslav Fuzul, OIB 92461856137</item>
    </izvorni_sadrzaj>
    <derivirana_varijabla naziv="DomainObject.Predmet.OstaliListNazivFormatedOIB_1">
      <item>Miroslav Fuzul, OIB 92461856137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ZLATNA UVALA d.o.o. za poslovne usluge i trgovinu</izvorni_sadrzaj>
    <derivirana_varijabla naziv="DomainObject.Predmet.ProtustrankaIDrugi_1">ZLATNA UVALA d.o.o. za poslovne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ZLATNA UVALA d.o.o. za poslovne usluge i trgovinu, OIB 94668976506, Ljudevita Posavskog 6, 23000 Zadar</izvorni_sadrzaj>
    <derivirana_varijabla naziv="DomainObject.Predmet.ProtustrankaIDrugiAdressOIB_1">ZLATNA UVALA d.o.o. za poslovne usluge i trgovinu, OIB 94668976506, Ljudevita Posavskog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ZLATNA UVALA d.o.o. za poslovne usluge i trgovinu</item>
      <item>FINA</item>
      <item>Miroslav Fuzul</item>
    </izvorni_sadrzaj>
    <derivirana_varijabla naziv="DomainObject.Predmet.SudioniciListNaziv_1">
      <item>ZLATNA UVALA d.o.o. za poslovne usluge i trgovinu</item>
      <item>FINA</item>
      <item>Miroslav Fuzul</item>
    </derivirana_varijabla>
  </DomainObject.Predmet.SudioniciListNaziv>
  <DomainObject.Predmet.SudioniciListAdressOIB>
    <izvorni_sadrzaj>
      <item>ZLATNA UVALA d.o.o. za poslovne usluge i trgovinu, OIB 94668976506, Ljudevita Posavskog 6,23000 Zadar</item>
      <item>FINA, OIB 85821130368</item>
      <item>Miroslav Fuzul, OIB 92461856137, Obala Kneza Branimira 8,23000 Zadar</item>
    </izvorni_sadrzaj>
    <derivirana_varijabla naziv="DomainObject.Predmet.SudioniciListAdressOIB_1">
      <item>ZLATNA UVALA d.o.o. za poslovne usluge i trgovinu, OIB 94668976506, Ljudevita Posavskog 6,23000 Zadar</item>
      <item>FINA, OIB 85821130368</item>
      <item>Miroslav Fuzul, OIB 92461856137, Obala Kneza Branimira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94668976506</item>
      <item>, OIB 85821130368</item>
      <item>, OIB 92461856137</item>
    </izvorni_sadrzaj>
    <derivirana_varijabla naziv="DomainObject.Predmet.SudioniciListNazivOIB_1">
      <item>, OIB 94668976506</item>
      <item>, OIB 85821130368</item>
      <item>, OIB 92461856137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772</properties:Characters>
  <properties:Lines>39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2018-09-11T08:52:00Z</dcterms:created>
  <dc:creator>Ardena Bajlo</dc:creator>
  <cp:lastModifiedBy>Ante Rubelj</cp:lastModifiedBy>
  <cp:lastPrinted>2018-09-11T08:52:00Z</cp:lastPrinted>
  <dcterms:modified xmlns:xsi="http://www.w3.org/2001/XMLSchema-instance" xsi:type="dcterms:W3CDTF">2018-09-11T12:20:00Z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(1St-573-16-89 ročište za diobu kupovnine --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