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1383d" w14:paraId="451383d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1F6E83">
        <w:t>3 St-1789/16-8</w:t>
      </w:r>
    </w:p>
    <w:p w:rsidRDefault="001C0148" w:rsidP="006B542C" w:rsidR="006B542C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534A17" w:rsidR="00747F2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                                </w:t>
      </w:r>
    </w:p>
    <w:p w:rsidRDefault="001F6E83" w:rsidP="002434F6" w:rsidR="001F6E83" w:rsidRPr="00534A17">
      <w:pPr>
        <w:rPr>
          <w:sz w:val="22"/>
          <w:szCs w:val="22"/>
        </w:rPr>
      </w:pPr>
    </w:p>
    <w:p w:rsidRDefault="0081250B" w:rsidP="00C50328" w:rsidR="0081250B">
      <w:pPr>
        <w:jc w:val="both"/>
      </w:pPr>
    </w:p>
    <w:p w:rsidRDefault="005B02ED" w:rsidP="001A6A6A" w:rsidR="00747F2C" w:rsidRPr="001A6A6A">
      <w:pPr>
        <w:jc w:val="center"/>
      </w:pPr>
      <w:r>
        <w:t>U   I M E   R E P U B L I K E    H R V A T S K E</w:t>
      </w:r>
    </w:p>
    <w:p w:rsidRDefault="00C50328" w:rsidP="005B02ED" w:rsidR="005B02ED">
      <w:pPr>
        <w:jc w:val="center"/>
      </w:pPr>
      <w:r w:rsidRPr="001A6A6A">
        <w:t>R J E Š E N J E</w:t>
      </w:r>
    </w:p>
    <w:p w:rsidRDefault="005B02ED" w:rsidP="005B02ED" w:rsidR="005B02ED">
      <w:pPr>
        <w:jc w:val="both"/>
      </w:pPr>
    </w:p>
    <w:p w:rsidRDefault="005B02ED" w:rsidP="005B02ED" w:rsidR="005B02ED">
      <w:pPr>
        <w:jc w:val="both"/>
      </w:pPr>
    </w:p>
    <w:p w:rsidRDefault="001F6E83" w:rsidP="005B02ED" w:rsidR="002434F6">
      <w:pPr>
        <w:ind w:firstLine="1004" w:left="-284"/>
        <w:jc w:val="both"/>
      </w:pPr>
      <w:r w:rsidRPr="001F6E83">
        <w:t xml:space="preserve">Trgovački sud u Osijeku, po sucu Jadranki Herman, kao stečajnom sucu, povodom prijedloga FINANCIJSKE AGENCIJE ZAGREB  Regionalni centar Osijek, Podružnica Osijek, Lorenza Jegera 3, za otvaranje stečajnog  postupka nad dužnikom SRNA j.d.o.o. za proizvodnju i usluge, Osijek, Park Kr. Katarine Kosača 8, MBS: 030153536, OIB: 61981183407, dana </w:t>
      </w:r>
      <w:r>
        <w:t xml:space="preserve">15. veljače </w:t>
      </w:r>
      <w:r w:rsidRPr="001F6E83">
        <w:t xml:space="preserve">2017.                     </w:t>
      </w:r>
    </w:p>
    <w:p w:rsidRDefault="001F6E83" w:rsidP="005B02ED" w:rsidR="0081250B">
      <w:pPr>
        <w:ind w:firstLine="1004" w:left="-284"/>
        <w:jc w:val="both"/>
      </w:pPr>
      <w:r w:rsidRPr="001F6E83">
        <w:t xml:space="preserve">                </w:t>
      </w:r>
      <w:r w:rsidR="005B02ED" w:rsidRPr="005B02ED">
        <w:t xml:space="preserve">    </w:t>
      </w:r>
    </w:p>
    <w:p w:rsidRDefault="00C50328" w:rsidP="00C50328" w:rsidR="00C50328" w:rsidRPr="001A6A6A">
      <w:pPr>
        <w:jc w:val="center"/>
      </w:pPr>
      <w:r w:rsidRPr="001A6A6A">
        <w:t>r i j e š i o  j e</w:t>
      </w:r>
    </w:p>
    <w:p w:rsidRDefault="009F0973" w:rsidP="00C50328" w:rsidR="009F0973">
      <w:pPr>
        <w:jc w:val="both"/>
      </w:pPr>
    </w:p>
    <w:p w:rsidRDefault="0081250B" w:rsidP="00C50328" w:rsidR="0081250B">
      <w:pPr>
        <w:jc w:val="both"/>
      </w:pPr>
    </w:p>
    <w:p w:rsidRDefault="00AA24A4" w:rsidP="002434F6" w:rsidR="00AA24A4">
      <w:pPr>
        <w:pStyle w:val="Tijeloteksta"/>
        <w:ind w:left="1080"/>
      </w:pPr>
      <w:r>
        <w:t xml:space="preserve">OBUSTAVLJA se postupak radi utvrđivanja pretpostavki za otvaranje stečajnog postupka (prethodni postupak) nad dužnikom </w:t>
      </w:r>
      <w:r w:rsidR="001F6E83" w:rsidRPr="001F6E83">
        <w:t>SRNA j.d.o.o. za proizvodnju i usluge, Osijek, Park Kr. Katarine Kosača 8, MBS: 030153536, OIB: 61981183407</w:t>
      </w:r>
      <w:r w:rsidR="001F6E83">
        <w:t>.</w:t>
      </w:r>
    </w:p>
    <w:p w:rsidRDefault="0081250B" w:rsidP="008039B7" w:rsidR="0081250B">
      <w:pPr>
        <w:pStyle w:val="Tijeloteksta"/>
        <w:ind w:left="720"/>
      </w:pPr>
    </w:p>
    <w:p w:rsidRDefault="002434F6" w:rsidP="008039B7" w:rsidR="002434F6">
      <w:pPr>
        <w:pStyle w:val="Tijeloteksta"/>
        <w:ind w:left="720"/>
      </w:pPr>
    </w:p>
    <w:p w:rsidRDefault="00C50328" w:rsidP="0081250B" w:rsidR="000B15B8" w:rsidRPr="0081250B">
      <w:pPr>
        <w:jc w:val="center"/>
      </w:pPr>
      <w:r w:rsidRPr="00C670F6">
        <w:t>Obrazloženje</w:t>
      </w:r>
    </w:p>
    <w:p w:rsidRDefault="00D74CA1" w:rsidP="000B15B8" w:rsidR="00D74CA1">
      <w:pPr>
        <w:pStyle w:val="Tijeloteksta"/>
        <w:rPr>
          <w:b/>
          <w:bCs/>
        </w:rPr>
      </w:pPr>
    </w:p>
    <w:p w:rsidRDefault="008039B7" w:rsidP="000B15B8" w:rsidR="008039B7">
      <w:pPr>
        <w:pStyle w:val="Tijeloteksta"/>
        <w:rPr>
          <w:b/>
          <w:bCs/>
        </w:rPr>
      </w:pPr>
    </w:p>
    <w:p w:rsidRDefault="001F6E83" w:rsidP="001F6E83" w:rsidR="001F6E83">
      <w:pPr>
        <w:jc w:val="both"/>
      </w:pPr>
      <w:r>
        <w:rPr>
          <w:bCs/>
        </w:rPr>
        <w:t xml:space="preserve">Predlagatelj FINA je dana 2. lipnja 2016. podnijela ovom sudu prijedlog za pokretanje stečajnog postupka nad dužnikom </w:t>
      </w:r>
      <w:r>
        <w:t>SRNA j.d.o.o. za proizvodnju i usluge, Osijek, Park Kr. Katarine Kosača 8, MBS: 030153536, OIB: 61981183407, temeljem odredbe članka 110. stav 1. Stečajnog zakona (Narodne novine 71/15) .</w:t>
      </w:r>
    </w:p>
    <w:p w:rsidRDefault="001F6E83" w:rsidP="001F6E83" w:rsidR="001F6E83">
      <w:pPr>
        <w:jc w:val="both"/>
      </w:pPr>
    </w:p>
    <w:p w:rsidRDefault="001F6E83" w:rsidP="001F6E83" w:rsidR="001F6E83">
      <w:pPr>
        <w:jc w:val="both"/>
      </w:pPr>
      <w:r>
        <w:tab/>
        <w:t>U prijedlogu navodi da na dan 31. svibnja 2016.g. dužnik u Očevidniku redoslijeda osnova za plaćanje ima evidentirane neizvršene osnove za plaćanje u ukupnom iznosu od 35.666,83 kn, u koji iznos je uračunata i kamata i naknada FINE za provedbe ovrhe na novčanim sredstvima dužnika. Nadalje navodi da dužnik ima četiri zaposlena radnika.</w:t>
      </w:r>
    </w:p>
    <w:p w:rsidRDefault="001F6E83" w:rsidP="001F6E83" w:rsidR="001F6E83">
      <w:pPr>
        <w:jc w:val="both"/>
      </w:pPr>
    </w:p>
    <w:p w:rsidRDefault="001F6E83" w:rsidP="001F6E83" w:rsidR="005B02ED">
      <w:pPr>
        <w:jc w:val="both"/>
      </w:pPr>
      <w:r>
        <w:tab/>
        <w:t xml:space="preserve">Dostavlja popis računa i oročenih novčanih sredstava dužnika na dan 31. svibnja 2016. godine. </w:t>
      </w:r>
    </w:p>
    <w:p w:rsidRDefault="001F6E83" w:rsidP="001F6E83" w:rsidR="001F6E83" w:rsidRPr="001F6E83">
      <w:pPr>
        <w:jc w:val="both"/>
      </w:pPr>
    </w:p>
    <w:p w:rsidRDefault="003A02E7" w:rsidP="008039B7" w:rsidR="002434F6">
      <w:pPr>
        <w:pStyle w:val="Tijeloteksta"/>
        <w:ind w:firstLine="720" w:left="-284"/>
        <w:rPr>
          <w:bCs/>
        </w:rPr>
      </w:pPr>
      <w:r>
        <w:rPr>
          <w:bCs/>
        </w:rPr>
        <w:t>Rješenjem ovog suda poslovni broj St-</w:t>
      </w:r>
      <w:r w:rsidR="001F6E83">
        <w:rPr>
          <w:bCs/>
        </w:rPr>
        <w:t>1789/16-3 od 03. siječnja 2017</w:t>
      </w:r>
      <w:r>
        <w:rPr>
          <w:bCs/>
        </w:rPr>
        <w:t xml:space="preserve">. godine pokrenut je prethodni postupak radi utvrđivanja pretpostavki za otvaranje stečajnog postupka nad dužnikom. Istim rješenjem imenovan je privremeni stečajni upravitelj </w:t>
      </w:r>
      <w:r w:rsidR="00221D8B">
        <w:rPr>
          <w:bCs/>
        </w:rPr>
        <w:t>Ivana Krstić odvjetnica iz Osijeka</w:t>
      </w:r>
      <w:r w:rsidR="00AF32F8">
        <w:rPr>
          <w:bCs/>
        </w:rPr>
        <w:t xml:space="preserve">, kojoj </w:t>
      </w:r>
      <w:r>
        <w:rPr>
          <w:bCs/>
        </w:rPr>
        <w:t>je naloženo ispitati postoje li kod dužnika razlozi za otva</w:t>
      </w:r>
      <w:r w:rsidR="00EE3BAA">
        <w:rPr>
          <w:bCs/>
        </w:rPr>
        <w:t>ra</w:t>
      </w:r>
      <w:r>
        <w:rPr>
          <w:bCs/>
        </w:rPr>
        <w:t>nje stečajnog postupka</w:t>
      </w:r>
      <w:r w:rsidR="00EE3BAA">
        <w:rPr>
          <w:bCs/>
        </w:rPr>
        <w:t xml:space="preserve">, utvrditi </w:t>
      </w:r>
    </w:p>
    <w:p w:rsidRDefault="002434F6" w:rsidP="002434F6" w:rsidR="002434F6">
      <w:pPr>
        <w:pStyle w:val="Tijeloteksta"/>
        <w:ind w:left="-284"/>
        <w:rPr>
          <w:bCs/>
        </w:rPr>
      </w:pPr>
    </w:p>
    <w:p w:rsidRDefault="002434F6" w:rsidP="002434F6" w:rsidR="002434F6">
      <w:pPr>
        <w:pStyle w:val="Tijeloteksta"/>
        <w:ind w:left="-284"/>
        <w:jc w:val="right"/>
      </w:pPr>
    </w:p>
    <w:p w:rsidRDefault="002434F6" w:rsidP="002434F6" w:rsidR="002434F6">
      <w:pPr>
        <w:pStyle w:val="Tijeloteksta"/>
        <w:ind w:left="-284"/>
        <w:jc w:val="right"/>
      </w:pPr>
    </w:p>
    <w:p w:rsidRDefault="002434F6" w:rsidP="002434F6" w:rsidR="002434F6">
      <w:pPr>
        <w:pStyle w:val="Tijeloteksta"/>
        <w:ind w:left="-284"/>
        <w:jc w:val="right"/>
      </w:pPr>
      <w:r>
        <w:t>13 St-1789/16-8</w:t>
      </w:r>
    </w:p>
    <w:p w:rsidRDefault="002434F6" w:rsidP="002434F6" w:rsidR="002434F6">
      <w:pPr>
        <w:pStyle w:val="Tijeloteksta"/>
        <w:ind w:left="-284"/>
        <w:jc w:val="right"/>
      </w:pPr>
    </w:p>
    <w:p w:rsidRDefault="002434F6" w:rsidP="002434F6" w:rsidR="002434F6">
      <w:pPr>
        <w:pStyle w:val="Tijeloteksta"/>
        <w:ind w:left="-284"/>
        <w:rPr>
          <w:bCs/>
        </w:rPr>
      </w:pPr>
    </w:p>
    <w:p w:rsidRDefault="00EE3BAA" w:rsidP="002434F6" w:rsidR="003A02E7">
      <w:pPr>
        <w:pStyle w:val="Tijeloteksta"/>
        <w:ind w:left="-284"/>
        <w:rPr>
          <w:bCs/>
        </w:rPr>
      </w:pPr>
      <w:r>
        <w:rPr>
          <w:bCs/>
        </w:rPr>
        <w:t xml:space="preserve">stanje imovine dužnika te sačiniti izvješće o financijsko – gospodarskom stanju stečajnog dužnika. Sukladno članku 128. Stečajnog zakona rješenjem o pokretanju prethodnog postupka odmah je zakazano ročište radi rasprave o pretpostavkama za otvaranje stečajnog postupka i očitovanju o prijedlogu za otvaranje stečajnog postupka, za dan </w:t>
      </w:r>
      <w:r w:rsidR="00221D8B">
        <w:rPr>
          <w:bCs/>
        </w:rPr>
        <w:t>15. veljače 2017</w:t>
      </w:r>
      <w:r>
        <w:rPr>
          <w:bCs/>
        </w:rPr>
        <w:t>. godine.</w:t>
      </w:r>
    </w:p>
    <w:p w:rsidRDefault="00EE3BAA" w:rsidP="003A02E7" w:rsidR="00EE3BAA">
      <w:pPr>
        <w:pStyle w:val="Tijeloteksta"/>
        <w:ind w:firstLine="720"/>
        <w:rPr>
          <w:bCs/>
        </w:rPr>
      </w:pPr>
    </w:p>
    <w:p w:rsidRDefault="00AF32F8" w:rsidP="0031389F" w:rsidR="0031389F">
      <w:pPr>
        <w:pStyle w:val="Tijeloteksta"/>
        <w:ind w:firstLine="1004" w:left="-284"/>
        <w:rPr>
          <w:bCs/>
        </w:rPr>
      </w:pPr>
      <w:r>
        <w:rPr>
          <w:bCs/>
        </w:rPr>
        <w:t>Na ročištu održanom dana</w:t>
      </w:r>
      <w:r w:rsidR="00221D8B">
        <w:rPr>
          <w:bCs/>
        </w:rPr>
        <w:t xml:space="preserve"> 15. veljače 2017</w:t>
      </w:r>
      <w:r>
        <w:rPr>
          <w:bCs/>
        </w:rPr>
        <w:t xml:space="preserve">. godine zakonski zastupnik dužnika </w:t>
      </w:r>
      <w:r w:rsidR="00221D8B">
        <w:rPr>
          <w:bCs/>
        </w:rPr>
        <w:t xml:space="preserve"> protivio se prijedlogu za otvaranje stečajnog postupka budući kod dužnika ne postoji stečajni razlog nesposobnost za plaćanje. Dužnik je podmirio svoje dospjele obveze evidentirane u očevidniku osnova za plačanje FINE Osijek.</w:t>
      </w:r>
      <w:r w:rsidR="0031389F">
        <w:rPr>
          <w:bCs/>
        </w:rPr>
        <w:tab/>
      </w:r>
    </w:p>
    <w:p w:rsidRDefault="0031389F" w:rsidP="0031389F" w:rsidR="0031389F">
      <w:pPr>
        <w:pStyle w:val="Tijeloteksta"/>
        <w:ind w:firstLine="1004" w:left="-284"/>
        <w:rPr>
          <w:bCs/>
        </w:rPr>
      </w:pPr>
    </w:p>
    <w:p w:rsidRDefault="00221D8B" w:rsidP="0031389F" w:rsidR="0031389F">
      <w:pPr>
        <w:pStyle w:val="Tijeloteksta"/>
        <w:ind w:firstLine="1004" w:left="-284"/>
      </w:pPr>
      <w:r>
        <w:rPr>
          <w:bCs/>
        </w:rPr>
        <w:t>Na istom ročištu privremena stečajna upra</w:t>
      </w:r>
      <w:r w:rsidR="0031389F">
        <w:rPr>
          <w:bCs/>
        </w:rPr>
        <w:t>viteljica podnijela je izvješće iz kojeg je razvidno da</w:t>
      </w:r>
      <w:r w:rsidR="0031389F">
        <w:t xml:space="preserve"> na dan 11. siječanj 2017. godine žiro račun dužnika nije blokiran. Dužnik obavlja poslovnu djelatnost i ima zaposlena četiri radnika. Poslovnu godinu 2016. godinu zaključio je s dobiti, te je otklonjena blokada žiro računa dužnika. Dužnik također nema nepodmirenih obveza prema Republici Hrvatskoj niti prema svojim radnicima. Imovinu dužnika čine zalihe u vrijednosti od 59.073,43 kn te potraživanja u iznosu od 63.970,69 kn.  </w:t>
      </w:r>
    </w:p>
    <w:p w:rsidRDefault="0031389F" w:rsidP="0031389F" w:rsidR="0031389F">
      <w:pPr>
        <w:pStyle w:val="Tijeloteksta"/>
        <w:ind w:firstLine="1004" w:left="-284"/>
      </w:pPr>
    </w:p>
    <w:p w:rsidRDefault="0031389F" w:rsidP="0031389F" w:rsidR="00CB52CA">
      <w:pPr>
        <w:pStyle w:val="Tijeloteksta"/>
        <w:ind w:firstLine="1004" w:left="-284"/>
        <w:rPr>
          <w:bCs/>
        </w:rPr>
      </w:pPr>
      <w:r>
        <w:t xml:space="preserve">Na temelju podataka navedenih u izvješću privremena stečajna upraviteljica izvodi zaključak da kod dužnika nisu ostvareni stečajni razlozi predviđeni člankom 5. Stečajnog zakona (Narodne novine 71/15), niti nesposobnost za plaćanje niti prezaduženosti. Predlaže da se temeljem članka 128. stav 9. Stečajnog zakona prethodni postupak nad dužnikom obustavi. </w:t>
      </w:r>
    </w:p>
    <w:p w:rsidRDefault="0031389F" w:rsidP="0031389F" w:rsidR="0031389F">
      <w:pPr>
        <w:pStyle w:val="Tijeloteksta"/>
        <w:ind w:firstLine="1004" w:left="-284"/>
        <w:rPr>
          <w:bCs/>
        </w:rPr>
      </w:pPr>
    </w:p>
    <w:p w:rsidRDefault="00CB52CA" w:rsidP="0099485B" w:rsidR="006B3772">
      <w:pPr>
        <w:pStyle w:val="Tijeloteksta"/>
        <w:ind w:firstLine="1004" w:left="-284"/>
        <w:rPr>
          <w:bCs/>
        </w:rPr>
      </w:pPr>
      <w:r>
        <w:rPr>
          <w:bCs/>
        </w:rPr>
        <w:t xml:space="preserve">Kako je uvidom u </w:t>
      </w:r>
      <w:r w:rsidR="00AF32F8">
        <w:rPr>
          <w:bCs/>
        </w:rPr>
        <w:t xml:space="preserve">potvrdu FINE </w:t>
      </w:r>
      <w:r w:rsidR="0031389F">
        <w:rPr>
          <w:bCs/>
        </w:rPr>
        <w:t>Osijek od 11. siječnja 2017.</w:t>
      </w:r>
      <w:r>
        <w:rPr>
          <w:bCs/>
        </w:rPr>
        <w:t xml:space="preserve"> godine utvrđeno da </w:t>
      </w:r>
      <w:r w:rsidR="006B3772">
        <w:rPr>
          <w:bCs/>
        </w:rPr>
        <w:t xml:space="preserve">nepodmirene obveze predmetnog </w:t>
      </w:r>
      <w:r>
        <w:rPr>
          <w:bCs/>
        </w:rPr>
        <w:t xml:space="preserve"> dužnik</w:t>
      </w:r>
      <w:r w:rsidR="006B3772">
        <w:rPr>
          <w:bCs/>
        </w:rPr>
        <w:t>a na dan izdavanja potvrde iznose 0,00 kn</w:t>
      </w:r>
      <w:r w:rsidR="002434F6">
        <w:rPr>
          <w:bCs/>
        </w:rPr>
        <w:t>, tj. kod dužnika više ne postoji stečajni razlog nesposobnost za plaćanje,</w:t>
      </w:r>
      <w:r w:rsidR="0031389F">
        <w:rPr>
          <w:bCs/>
        </w:rPr>
        <w:t xml:space="preserve"> primjenom članka 128. stav 9. Stečajnog zakona riješeno je kao u izreci.</w:t>
      </w:r>
    </w:p>
    <w:p w:rsidRDefault="002E5F1F" w:rsidP="008039B7" w:rsidR="002E5F1F">
      <w:pPr>
        <w:ind w:firstLine="1004" w:left="-284"/>
        <w:jc w:val="both"/>
      </w:pPr>
    </w:p>
    <w:p w:rsidRDefault="00C50328" w:rsidP="002434F6" w:rsidR="00D74CA1">
      <w:pPr>
        <w:jc w:val="center"/>
      </w:pPr>
      <w:r>
        <w:t>U Osij</w:t>
      </w:r>
      <w:r w:rsidR="002434F6">
        <w:t xml:space="preserve">eku 15. veljače 2017. </w:t>
      </w:r>
    </w:p>
    <w:p w:rsidRDefault="00B60746" w:rsidP="005B58BA" w:rsidR="00D5764C">
      <w:r>
        <w:t>Zapisničar</w:t>
      </w:r>
    </w:p>
    <w:p w:rsidRDefault="00B60746" w:rsidP="006F6674" w:rsidR="00001B9D">
      <w:r>
        <w:t xml:space="preserve">Maja Kocijan </w:t>
      </w:r>
      <w:r w:rsidR="00D5764C">
        <w:t xml:space="preserve">             </w:t>
      </w:r>
    </w:p>
    <w:p w:rsidRDefault="00F40EAD" w:rsidP="002225DA" w:rsidR="00747F2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F40EAD" w:rsidP="00F40EAD" w:rsidR="00F40EAD">
      <w:pPr>
        <w:ind w:firstLine="720" w:left="5760"/>
      </w:pPr>
      <w:r>
        <w:t xml:space="preserve">  Jadranka Herman </w:t>
      </w:r>
    </w:p>
    <w:p w:rsidRDefault="002434F6" w:rsidP="00F40EAD" w:rsidR="002434F6">
      <w:pPr>
        <w:ind w:firstLine="720" w:left="5760"/>
      </w:pPr>
    </w:p>
    <w:p w:rsidRDefault="00D5764C" w:rsidP="00D5764C" w:rsidR="00D5764C">
      <w:pPr>
        <w:jc w:val="both"/>
      </w:pPr>
      <w:r>
        <w:t xml:space="preserve">NAPUTAK  O PRAVNOM LIJEKU </w:t>
      </w:r>
    </w:p>
    <w:p w:rsidRDefault="0081250B" w:rsidP="0081250B" w:rsidR="0081250B">
      <w:pPr>
        <w:jc w:val="both"/>
      </w:pPr>
      <w:r>
        <w:t>Protiv ovog rješenja može nezadovoljna stranka uložiti žalbu Visokom trgovačkom sudu Republike Hrvatske u Zagrebu u roku od 8 dana pismeno u 3 primjerka putem ovoga suda.</w:t>
      </w:r>
    </w:p>
    <w:p w:rsidRDefault="0081250B" w:rsidP="0081250B" w:rsidR="00B60746">
      <w:pPr>
        <w:jc w:val="both"/>
      </w:pPr>
      <w:r>
        <w:t xml:space="preserve"> </w:t>
      </w:r>
    </w:p>
    <w:p w:rsidRDefault="008E6F41" w:rsidP="008E6F41" w:rsidR="008E6F41">
      <w:r>
        <w:t>DNA</w:t>
      </w:r>
    </w:p>
    <w:p w:rsidRDefault="00D74CA1" w:rsidP="008E6F41" w:rsidR="00D74CA1">
      <w:pPr>
        <w:numPr>
          <w:ilvl w:val="0"/>
          <w:numId w:val="6"/>
        </w:numPr>
      </w:pPr>
      <w:r>
        <w:t>FINA</w:t>
      </w:r>
      <w:r w:rsidR="00B25AF6">
        <w:t xml:space="preserve"> Osijek</w:t>
      </w:r>
    </w:p>
    <w:p w:rsidRDefault="002434F6" w:rsidP="002434F6" w:rsidR="00CB52CA">
      <w:pPr>
        <w:numPr>
          <w:ilvl w:val="0"/>
          <w:numId w:val="6"/>
        </w:numPr>
      </w:pPr>
      <w:r>
        <w:t>dužnik</w:t>
      </w:r>
    </w:p>
    <w:p w:rsidRDefault="00CB52CA" w:rsidP="00D74CA1" w:rsidR="00D74CA1">
      <w:pPr>
        <w:numPr>
          <w:ilvl w:val="0"/>
          <w:numId w:val="6"/>
        </w:numPr>
      </w:pPr>
      <w:r>
        <w:t>Privremeni stečajni upravitelj</w:t>
      </w:r>
      <w:r w:rsidR="00D74CA1">
        <w:t xml:space="preserve"> </w:t>
      </w:r>
      <w:r w:rsidR="002434F6">
        <w:t xml:space="preserve"> </w:t>
      </w:r>
    </w:p>
    <w:p w:rsidRDefault="002434F6" w:rsidP="00D74CA1" w:rsidR="0099485B">
      <w:pPr>
        <w:numPr>
          <w:ilvl w:val="0"/>
          <w:numId w:val="6"/>
        </w:numPr>
      </w:pPr>
      <w:r>
        <w:t>ŽDO Osijek</w:t>
      </w:r>
    </w:p>
    <w:p w:rsidRDefault="00D74CA1" w:rsidP="00D74CA1" w:rsidR="00D74CA1">
      <w:pPr>
        <w:numPr>
          <w:ilvl w:val="0"/>
          <w:numId w:val="6"/>
        </w:numPr>
      </w:pPr>
      <w:r>
        <w:t xml:space="preserve">e-oglasna ploča </w:t>
      </w:r>
    </w:p>
    <w:p w:rsidRDefault="00D74CA1" w:rsidP="008E6F41" w:rsidR="008E6F41">
      <w:pPr>
        <w:numPr>
          <w:ilvl w:val="0"/>
          <w:numId w:val="6"/>
        </w:numPr>
      </w:pPr>
      <w:r>
        <w:t>RNDN – obustavom</w:t>
      </w:r>
    </w:p>
    <w:p w:rsidRDefault="002434F6" w:rsidP="00432548" w:rsidR="00C93055">
      <w:pPr>
        <w:numPr>
          <w:ilvl w:val="0"/>
          <w:numId w:val="6"/>
        </w:numPr>
      </w:pPr>
      <w:r>
        <w:t>kal. 15/3</w:t>
      </w:r>
    </w:p>
    <w:sectPr w:rsidSect="002434F6" w:rsidR="00C93055">
      <w:headerReference w:type="even" r:id="rId11"/>
      <w:headerReference w:type="default" r:id="rId12"/>
      <w:pgSz w:h="15840" w:w="12240"/>
      <w:pgMar w:gutter="0" w:footer="708" w:header="708" w:left="1560" w:bottom="567" w:right="146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38C6" w:rsidR="004F38C6">
      <w:r>
        <w:separator/>
      </w:r>
    </w:p>
  </w:endnote>
  <w:endnote w:id="0" w:type="continuationSeparator">
    <w:p w:rsidRDefault="004F38C6" w:rsidR="004F3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38C6" w:rsidR="004F38C6">
      <w:r>
        <w:separator/>
      </w:r>
    </w:p>
  </w:footnote>
  <w:footnote w:id="0" w:type="continuationSeparator">
    <w:p w:rsidRDefault="004F38C6" w:rsidR="004F3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112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5415" w:rsidP="00083BA6" w:rsidR="00083BA6">
    <w:pPr>
      <w:jc w:val="right"/>
    </w:pPr>
    <w:r>
      <w:t xml:space="preserve">                                                                             </w:t>
    </w:r>
    <w:r w:rsidR="00B13635">
      <w:t xml:space="preserve">                   </w:t>
    </w:r>
    <w:r w:rsidR="006177EE">
      <w:t xml:space="preserve">  </w:t>
    </w:r>
    <w:r w:rsidR="00341331">
      <w:t xml:space="preserve">     </w:t>
    </w:r>
    <w:r w:rsidR="00707D92">
      <w:t xml:space="preserve">    </w:t>
    </w:r>
    <w:r w:rsidR="00011A92">
      <w:t xml:space="preserve"> </w:t>
    </w:r>
    <w:r w:rsidR="001E75C5">
      <w:t xml:space="preserve"> </w:t>
    </w:r>
    <w:r w:rsidR="009F1F74">
      <w:t xml:space="preserve">  </w:t>
    </w:r>
    <w:r w:rsidR="00F80854">
      <w:t xml:space="preserve">  </w:t>
    </w:r>
    <w:r w:rsidR="0044266D">
      <w:t xml:space="preserve">    </w:t>
    </w:r>
    <w:r w:rsidR="00083BA6">
      <w:t xml:space="preserve">            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0D66ED3"/>
    <w:multiLevelType w:val="hybridMultilevel"/>
    <w:tmpl w:val="E2A098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551DE3"/>
    <w:multiLevelType w:val="hybridMultilevel"/>
    <w:tmpl w:val="A63A76A4"/>
    <w:lvl w:tplc="A0928AA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1B9D"/>
    <w:rsid w:val="00006CAC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6B3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5B86"/>
    <w:rsid w:val="00156403"/>
    <w:rsid w:val="00157007"/>
    <w:rsid w:val="00157B3C"/>
    <w:rsid w:val="00160CD3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BC5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148"/>
    <w:rsid w:val="001C0411"/>
    <w:rsid w:val="001C0CF4"/>
    <w:rsid w:val="001C20C0"/>
    <w:rsid w:val="001C30B1"/>
    <w:rsid w:val="001C7042"/>
    <w:rsid w:val="001C77E6"/>
    <w:rsid w:val="001C78B9"/>
    <w:rsid w:val="001D0DD9"/>
    <w:rsid w:val="001D286A"/>
    <w:rsid w:val="001E75C5"/>
    <w:rsid w:val="001F0178"/>
    <w:rsid w:val="001F0C1C"/>
    <w:rsid w:val="001F1CAC"/>
    <w:rsid w:val="001F2E5C"/>
    <w:rsid w:val="001F4AAB"/>
    <w:rsid w:val="001F6B6D"/>
    <w:rsid w:val="001F6E83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E48"/>
    <w:rsid w:val="002174C1"/>
    <w:rsid w:val="00221D8B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12A"/>
    <w:rsid w:val="0024161D"/>
    <w:rsid w:val="002434F6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DA9"/>
    <w:rsid w:val="00274FE3"/>
    <w:rsid w:val="00275825"/>
    <w:rsid w:val="00275CCC"/>
    <w:rsid w:val="002800FE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30BD"/>
    <w:rsid w:val="002D3E63"/>
    <w:rsid w:val="002D3F01"/>
    <w:rsid w:val="002D49A8"/>
    <w:rsid w:val="002D55ED"/>
    <w:rsid w:val="002D6CE4"/>
    <w:rsid w:val="002D72AC"/>
    <w:rsid w:val="002E4001"/>
    <w:rsid w:val="002E498E"/>
    <w:rsid w:val="002E534E"/>
    <w:rsid w:val="002E5F1F"/>
    <w:rsid w:val="002E7835"/>
    <w:rsid w:val="002F02F8"/>
    <w:rsid w:val="002F0F86"/>
    <w:rsid w:val="002F22A3"/>
    <w:rsid w:val="002F2736"/>
    <w:rsid w:val="002F5C4C"/>
    <w:rsid w:val="00303FA0"/>
    <w:rsid w:val="00304441"/>
    <w:rsid w:val="00305348"/>
    <w:rsid w:val="003066AE"/>
    <w:rsid w:val="00306A74"/>
    <w:rsid w:val="00310A21"/>
    <w:rsid w:val="0031389F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2E7"/>
    <w:rsid w:val="003A09C1"/>
    <w:rsid w:val="003A1040"/>
    <w:rsid w:val="003A1061"/>
    <w:rsid w:val="003A2751"/>
    <w:rsid w:val="003A2AD0"/>
    <w:rsid w:val="003A5D67"/>
    <w:rsid w:val="003A63B0"/>
    <w:rsid w:val="003B25B5"/>
    <w:rsid w:val="003B4C4B"/>
    <w:rsid w:val="003B4E79"/>
    <w:rsid w:val="003B6B58"/>
    <w:rsid w:val="003C362D"/>
    <w:rsid w:val="003C5470"/>
    <w:rsid w:val="003C5D02"/>
    <w:rsid w:val="003D1576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400C2A"/>
    <w:rsid w:val="00401319"/>
    <w:rsid w:val="00402ED6"/>
    <w:rsid w:val="004040F9"/>
    <w:rsid w:val="0040527E"/>
    <w:rsid w:val="00405387"/>
    <w:rsid w:val="00405F56"/>
    <w:rsid w:val="004060ED"/>
    <w:rsid w:val="00411779"/>
    <w:rsid w:val="004138D3"/>
    <w:rsid w:val="00421B37"/>
    <w:rsid w:val="0042228C"/>
    <w:rsid w:val="0042609D"/>
    <w:rsid w:val="00426764"/>
    <w:rsid w:val="0043020D"/>
    <w:rsid w:val="00432272"/>
    <w:rsid w:val="004323E4"/>
    <w:rsid w:val="00432548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603D"/>
    <w:rsid w:val="00496629"/>
    <w:rsid w:val="00496C23"/>
    <w:rsid w:val="004A336C"/>
    <w:rsid w:val="004A501D"/>
    <w:rsid w:val="004B09DD"/>
    <w:rsid w:val="004B0E6C"/>
    <w:rsid w:val="004B15CB"/>
    <w:rsid w:val="004B22F5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6B70"/>
    <w:rsid w:val="004E7185"/>
    <w:rsid w:val="004F38C6"/>
    <w:rsid w:val="00500B6C"/>
    <w:rsid w:val="0050129A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A17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7123E"/>
    <w:rsid w:val="0057171E"/>
    <w:rsid w:val="00572C23"/>
    <w:rsid w:val="00575511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2ED"/>
    <w:rsid w:val="005B0D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79D"/>
    <w:rsid w:val="006177EE"/>
    <w:rsid w:val="006230F5"/>
    <w:rsid w:val="00623DFE"/>
    <w:rsid w:val="006276E9"/>
    <w:rsid w:val="00631932"/>
    <w:rsid w:val="00631F61"/>
    <w:rsid w:val="00632BB3"/>
    <w:rsid w:val="00632F38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751"/>
    <w:rsid w:val="0068710A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3772"/>
    <w:rsid w:val="006B542C"/>
    <w:rsid w:val="006B7CF4"/>
    <w:rsid w:val="006C078E"/>
    <w:rsid w:val="006C3CC6"/>
    <w:rsid w:val="006C4AE7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6674"/>
    <w:rsid w:val="00700A24"/>
    <w:rsid w:val="00701BF7"/>
    <w:rsid w:val="00707389"/>
    <w:rsid w:val="00707D92"/>
    <w:rsid w:val="00715C14"/>
    <w:rsid w:val="00717482"/>
    <w:rsid w:val="00720CCD"/>
    <w:rsid w:val="0072310E"/>
    <w:rsid w:val="00724922"/>
    <w:rsid w:val="007316AE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8130E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3205"/>
    <w:rsid w:val="007B3691"/>
    <w:rsid w:val="007B526D"/>
    <w:rsid w:val="007B639A"/>
    <w:rsid w:val="007C4BCA"/>
    <w:rsid w:val="007C5BEA"/>
    <w:rsid w:val="007C6E47"/>
    <w:rsid w:val="007D1036"/>
    <w:rsid w:val="007D14B9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9B7"/>
    <w:rsid w:val="00805DAD"/>
    <w:rsid w:val="008067E5"/>
    <w:rsid w:val="0080703E"/>
    <w:rsid w:val="00807BCC"/>
    <w:rsid w:val="00807DF4"/>
    <w:rsid w:val="00810F59"/>
    <w:rsid w:val="0081250B"/>
    <w:rsid w:val="00812594"/>
    <w:rsid w:val="00813B37"/>
    <w:rsid w:val="00814886"/>
    <w:rsid w:val="0081738D"/>
    <w:rsid w:val="00817CE7"/>
    <w:rsid w:val="00826521"/>
    <w:rsid w:val="00827C05"/>
    <w:rsid w:val="0083080F"/>
    <w:rsid w:val="008308FB"/>
    <w:rsid w:val="00833E27"/>
    <w:rsid w:val="00837C8C"/>
    <w:rsid w:val="00845269"/>
    <w:rsid w:val="008454CB"/>
    <w:rsid w:val="008455B6"/>
    <w:rsid w:val="00847324"/>
    <w:rsid w:val="008532AE"/>
    <w:rsid w:val="008552DE"/>
    <w:rsid w:val="008556B4"/>
    <w:rsid w:val="00855F22"/>
    <w:rsid w:val="00860C28"/>
    <w:rsid w:val="00861937"/>
    <w:rsid w:val="0087260B"/>
    <w:rsid w:val="00876FA0"/>
    <w:rsid w:val="00880889"/>
    <w:rsid w:val="00885A50"/>
    <w:rsid w:val="00885D4B"/>
    <w:rsid w:val="008902EE"/>
    <w:rsid w:val="00892897"/>
    <w:rsid w:val="00896AF4"/>
    <w:rsid w:val="00896DC9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6F41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4FEA"/>
    <w:rsid w:val="009865D7"/>
    <w:rsid w:val="00991311"/>
    <w:rsid w:val="00991855"/>
    <w:rsid w:val="009922E9"/>
    <w:rsid w:val="0099453A"/>
    <w:rsid w:val="0099485B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732B"/>
    <w:rsid w:val="009E1829"/>
    <w:rsid w:val="009E4B8F"/>
    <w:rsid w:val="009E7960"/>
    <w:rsid w:val="009F03EB"/>
    <w:rsid w:val="009F0973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5D40"/>
    <w:rsid w:val="00A87E7E"/>
    <w:rsid w:val="00A9005D"/>
    <w:rsid w:val="00A92193"/>
    <w:rsid w:val="00A95D41"/>
    <w:rsid w:val="00AA24A4"/>
    <w:rsid w:val="00AA2C45"/>
    <w:rsid w:val="00AA2DD7"/>
    <w:rsid w:val="00AA65F4"/>
    <w:rsid w:val="00AA710B"/>
    <w:rsid w:val="00AB0566"/>
    <w:rsid w:val="00AB1799"/>
    <w:rsid w:val="00AB732E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3878"/>
    <w:rsid w:val="00AE4FED"/>
    <w:rsid w:val="00AE6E45"/>
    <w:rsid w:val="00AF32F8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5AF6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0746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3DFD"/>
    <w:rsid w:val="00B95EE6"/>
    <w:rsid w:val="00B972F2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24C5"/>
    <w:rsid w:val="00BF53DD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5E05"/>
    <w:rsid w:val="00C372CA"/>
    <w:rsid w:val="00C37AC9"/>
    <w:rsid w:val="00C4143F"/>
    <w:rsid w:val="00C4296A"/>
    <w:rsid w:val="00C43553"/>
    <w:rsid w:val="00C50328"/>
    <w:rsid w:val="00C5127B"/>
    <w:rsid w:val="00C53676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7350"/>
    <w:rsid w:val="00CA7E0F"/>
    <w:rsid w:val="00CA7EBD"/>
    <w:rsid w:val="00CB3083"/>
    <w:rsid w:val="00CB52CA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14AB"/>
    <w:rsid w:val="00D465A1"/>
    <w:rsid w:val="00D52518"/>
    <w:rsid w:val="00D55A26"/>
    <w:rsid w:val="00D56915"/>
    <w:rsid w:val="00D5764C"/>
    <w:rsid w:val="00D65A71"/>
    <w:rsid w:val="00D67F59"/>
    <w:rsid w:val="00D7085E"/>
    <w:rsid w:val="00D70CD0"/>
    <w:rsid w:val="00D74CA1"/>
    <w:rsid w:val="00D7614A"/>
    <w:rsid w:val="00D777FD"/>
    <w:rsid w:val="00D8193F"/>
    <w:rsid w:val="00D842FE"/>
    <w:rsid w:val="00D85A0F"/>
    <w:rsid w:val="00D868EE"/>
    <w:rsid w:val="00D91DB7"/>
    <w:rsid w:val="00D96880"/>
    <w:rsid w:val="00DA1F5E"/>
    <w:rsid w:val="00DA25A9"/>
    <w:rsid w:val="00DA43AC"/>
    <w:rsid w:val="00DA47A2"/>
    <w:rsid w:val="00DB0F83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4E7B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824"/>
    <w:rsid w:val="00E405E9"/>
    <w:rsid w:val="00E43139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5C2"/>
    <w:rsid w:val="00EA095C"/>
    <w:rsid w:val="00EA45DC"/>
    <w:rsid w:val="00EB1A68"/>
    <w:rsid w:val="00EB539E"/>
    <w:rsid w:val="00EB6124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BAA"/>
    <w:rsid w:val="00EE502D"/>
    <w:rsid w:val="00EE575C"/>
    <w:rsid w:val="00EF06F5"/>
    <w:rsid w:val="00EF19ED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0EAD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43AD"/>
    <w:rsid w:val="00F84D99"/>
    <w:rsid w:val="00F85697"/>
    <w:rsid w:val="00F93B6A"/>
    <w:rsid w:val="00FA1EEF"/>
    <w:rsid w:val="00FA2012"/>
    <w:rsid w:val="00FA2F6F"/>
    <w:rsid w:val="00FA3102"/>
    <w:rsid w:val="00FA79B1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41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987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2910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0996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1789</izvorni_sadrzaj>
    <derivirana_varijabla naziv="DomainObject.Predmet.Broj_1">1789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St-1789/2016</izvorni_sadrzaj>
    <derivirana_varijabla naziv="DomainObject.Predmet.OznakaBroj_1">St-1789/2016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ročište 15.02.2017. u 11</izvorni_sadrzaj>
    <derivirana_varijabla naziv="DomainObject.Predmet.PrimjedbaSuca_1">ročište 15.02.2017. u 11</derivirana_varijabla>
  </DomainObject.Predmet.PrimjedbaSuca>
  <DomainObject.Predmet.ProtustrankaFormated>
    <izvorni_sadrzaj>  SRNA j.d.o.o. za proizvodnju i usluge</izvorni_sadrzaj>
    <derivirana_varijabla naziv="DomainObject.Predmet.ProtustrankaFormated_1">  SRNA j.d.o.o. za proizvodnju i usluge</derivirana_varijabla>
  </DomainObject.Predmet.ProtustrankaFormated>
  <DomainObject.Predmet.ProtustrankaFormatedOIB>
    <izvorni_sadrzaj>  SRNA j.d.o.o. za proizvodnju i usluge, OIB 61981183407</izvorni_sadrzaj>
    <derivirana_varijabla naziv="DomainObject.Predmet.ProtustrankaFormatedOIB_1">  SRNA j.d.o.o. za proizvodnju i usluge, OIB 61981183407</derivirana_varijabla>
  </DomainObject.Predmet.ProtustrankaFormatedOIB>
  <DomainObject.Predmet.ProtustrankaFormatedWithAdress>
    <izvorni_sadrzaj> SRNA j.d.o.o. za proizvodnju i usluge, Park. Kr. Katarine Kosača 8, 31000 Osijek</izvorni_sadrzaj>
    <derivirana_varijabla naziv="DomainObject.Predmet.ProtustrankaFormatedWithAdress_1"> SRNA j.d.o.o. za proizvodnju i usluge, Park. Kr. Katarine Kosača 8, 31000 Osijek</derivirana_varijabla>
  </DomainObject.Predmet.ProtustrankaFormatedWithAdress>
  <DomainObject.Predmet.ProtustrankaFormatedWithAdressOIB>
    <izvorni_sadrzaj> SRNA j.d.o.o. za proizvodnju i usluge, OIB 61981183407, Park. Kr. Katarine Kosača 8, 31000 Osijek</izvorni_sadrzaj>
    <derivirana_varijabla naziv="DomainObject.Predmet.ProtustrankaFormatedWithAdressOIB_1"> SRNA j.d.o.o. za proizvodnju i usluge, OIB 61981183407, Park. Kr. Katarine Kosača 8, 31000 Osijek</derivirana_varijabla>
  </DomainObject.Predmet.ProtustrankaFormatedWithAdressOIB>
  <DomainObject.Predmet.ProtustrankaWithAdress>
    <izvorni_sadrzaj>SRNA j.d.o.o. za proizvodnju i usluge Park. Kr. Katarine Kosača 8, 31000 Osijek</izvorni_sadrzaj>
    <derivirana_varijabla naziv="DomainObject.Predmet.ProtustrankaWithAdress_1">SRNA j.d.o.o. za proizvodnju i usluge Park. Kr. Katarine Kosača 8, 31000 Osijek</derivirana_varijabla>
  </DomainObject.Predmet.ProtustrankaWithAdress>
  <DomainObject.Predmet.ProtustrankaWithAdressOIB>
    <izvorni_sadrzaj>SRNA j.d.o.o. za proizvodnju i usluge, OIB 61981183407, Park. Kr. Katarine Kosača 8, 31000 Osijek</izvorni_sadrzaj>
    <derivirana_varijabla naziv="DomainObject.Predmet.ProtustrankaWithAdressOIB_1">SRNA j.d.o.o. za proizvodnju i usluge, OIB 61981183407, Park. Kr. Katarine Kosača 8, 31000 Osijek</derivirana_varijabla>
  </DomainObject.Predmet.ProtustrankaWithAdressOIB>
  <DomainObject.Predmet.ProtustrankaNazivFormated>
    <izvorni_sadrzaj>SRNA j.d.o.o. za proizvodnju i usluge</izvorni_sadrzaj>
    <derivirana_varijabla naziv="DomainObject.Predmet.ProtustrankaNazivFormated_1">SRNA j.d.o.o. za proizvodnju i usluge</derivirana_varijabla>
  </DomainObject.Predmet.ProtustrankaNazivFormated>
  <DomainObject.Predmet.ProtustrankaNazivFormatedOIB>
    <izvorni_sadrzaj>SRNA j.d.o.o. za proizvodnju i usluge, OIB 61981183407</izvorni_sadrzaj>
    <derivirana_varijabla naziv="DomainObject.Predmet.ProtustrankaNazivFormatedOIB_1">SRNA j.d.o.o. za proizvodnju i usluge, OIB 61981183407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SRNA j.d.o.o. za proizvodnju i usluge</item>
    </izvorni_sadrzaj>
    <derivirana_varijabla naziv="DomainObject.Predmet.ProtuStrankaListFormated_1">
      <item>SRNA j.d.o.o. za proizvodnju i usluge</item>
    </derivirana_varijabla>
  </DomainObject.Predmet.ProtuStrankaListFormated>
  <DomainObject.Predmet.ProtuStrankaListFormatedOIB>
    <izvorni_sadrzaj>
      <item>SRNA j.d.o.o. za proizvodnju i usluge, OIB 61981183407</item>
    </izvorni_sadrzaj>
    <derivirana_varijabla naziv="DomainObject.Predmet.ProtuStrankaListFormatedOIB_1">
      <item>SRNA j.d.o.o. za proizvodnju i usluge, OIB 61981183407</item>
    </derivirana_varijabla>
  </DomainObject.Predmet.ProtuStrankaListFormatedOIB>
  <DomainObject.Predmet.ProtuStrankaListFormatedWithAdress>
    <izvorni_sadrzaj>
      <item>SRNA j.d.o.o. za proizvodnju i usluge, Park. Kr. Katarine Kosača 8, 31000 Osijek</item>
    </izvorni_sadrzaj>
    <derivirana_varijabla naziv="DomainObject.Predmet.ProtuStrankaListFormatedWithAdress_1">
      <item>SRNA j.d.o.o. za proizvodnju i usluge, Park. Kr. Katarine Kosača 8, 31000 Osijek</item>
    </derivirana_varijabla>
  </DomainObject.Predmet.ProtuStrankaListFormatedWithAdress>
  <DomainObject.Predmet.ProtuStrankaListFormatedWithAdressOIB>
    <izvorni_sadrzaj>
      <item>SRNA j.d.o.o. za proizvodnju i usluge, OIB 61981183407, Park. Kr. Katarine Kosača 8, 31000 Osijek</item>
    </izvorni_sadrzaj>
    <derivirana_varijabla naziv="DomainObject.Predmet.ProtuStrankaListFormatedWithAdressOIB_1">
      <item>SRNA j.d.o.o. za proizvodnju i usluge, OIB 61981183407, Park. Kr. Katarine Kosača 8, 31000 Osijek</item>
    </derivirana_varijabla>
  </DomainObject.Predmet.ProtuStrankaListFormatedWithAdressOIB>
  <DomainObject.Predmet.ProtuStrankaListNazivFormated>
    <izvorni_sadrzaj>
      <item>SRNA j.d.o.o. za proizvodnju i usluge</item>
    </izvorni_sadrzaj>
    <derivirana_varijabla naziv="DomainObject.Predmet.ProtuStrankaListNazivFormated_1">
      <item>SRNA j.d.o.o. za proizvodnju i usluge</item>
    </derivirana_varijabla>
  </DomainObject.Predmet.ProtuStrankaListNazivFormated>
  <DomainObject.Predmet.ProtuStrankaListNazivFormatedOIB>
    <izvorni_sadrzaj>
      <item>SRNA j.d.o.o. za proizvodnju i usluge, OIB 61981183407</item>
    </izvorni_sadrzaj>
    <derivirana_varijabla naziv="DomainObject.Predmet.ProtuStrankaListNazivFormatedOIB_1">
      <item>SRNA j.d.o.o. za proizvodnju i usluge, OIB 61981183407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SRNA j.d.o.o. za proizvodnju i usluge</izvorni_sadrzaj>
    <derivirana_varijabla naziv="DomainObject.Predmet.ProtustrankaIDrugi_1">SRNA j.d.o.o.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SRNA j.d.o.o. za proizvodnju i usluge, OIB 61981183407, Park. Kr. Katarine Kosača 8, 31000 Osijek</izvorni_sadrzaj>
    <derivirana_varijabla naziv="DomainObject.Predmet.ProtustrankaIDrugiAdressOIB_1">SRNA j.d.o.o. za proizvodnju i usluge, OIB 61981183407, Park. Kr. Katarine Kosača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SRNA j.d.o.o. za proizvodnju i usluge</item>
    </izvorni_sadrzaj>
    <derivirana_varijabla naziv="DomainObject.Predmet.SudioniciListNaziv_1">
      <item>FINA RC OSIJEK</item>
      <item>SRNA j.d.o.o. za proizvodnju i usluge</item>
    </derivirana_varijabla>
  </DomainObject.Predmet.SudioniciListNaziv>
  <DomainObject.Predmet.SudioniciListAdressOIB>
    <izvorni_sadrzaj>
      <item>FINA RC OSIJEK, OIB 85821130368</item>
      <item>SRNA j.d.o.o. za proizvodnju i usluge, OIB 61981183407, Park. Kr. Katarine Kosača 8,31000 Osijek</item>
    </izvorni_sadrzaj>
    <derivirana_varijabla naziv="DomainObject.Predmet.SudioniciListAdressOIB_1">
      <item>FINA RC OSIJEK, OIB 85821130368</item>
      <item>SRNA j.d.o.o. za proizvodnju i usluge, OIB 61981183407, Park. Kr. Katarine Kosača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61981183407</item>
    </izvorni_sadrzaj>
    <derivirana_varijabla naziv="DomainObject.Predmet.SudioniciListNazivOIB_1">
      <item>, OIB 85821130368</item>
      <item>, OIB 61981183407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615142-6725-470B-847A-FAB7DCC9ED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618</properties:Words>
  <properties:Characters>3500</properties:Characters>
  <properties:Lines>98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4265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2017-02-15T10:21:00Z</dcterms:created>
  <dc:creator>sban</dc:creator>
  <cp:lastModifiedBy>Maja Kocijan</cp:lastModifiedBy>
  <cp:lastPrinted>2017-02-15T10:31:00Z</cp:lastPrinted>
  <dcterms:modified xmlns:xsi="http://www.w3.org/2001/XMLSchema-instance" xsi:type="dcterms:W3CDTF">2017-02-15T10:38:00Z</dcterms:modified>
  <cp:revision>4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