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7ff4" w14:paraId="1c77ff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6E77B7">
        <w:t>1656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A620BF">
        <w:t>07</w:t>
      </w:r>
      <w:r w:rsidR="008F7633">
        <w:t xml:space="preserve">. </w:t>
      </w:r>
      <w:r w:rsidR="00A620BF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E77B7">
        <w:t>RADE ZORIĆ j.d.o.o., Zagreb, Hebrangova 16</w:t>
      </w:r>
      <w:r w:rsidR="006E77B7" w:rsidRPr="00133DAD">
        <w:t xml:space="preserve">, </w:t>
      </w:r>
      <w:r w:rsidR="006E77B7" w:rsidRPr="00D34B2A">
        <w:t xml:space="preserve">OIB: </w:t>
      </w:r>
      <w:r w:rsidR="006E77B7">
        <w:t>11395941075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E77B7">
        <w:t>64.153,21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620BF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770FE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St-1656/2018</izvorni_sadrzaj>
    <derivirana_varijabla naziv="DomainObject.Predmet.OznakaBroj_1">St-1656/2018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 ZORIĆ j.d.o.o. za ugostiteljstvo zastupanog po punomoćniku RADE ZORIĆ</izvorni_sadrzaj>
    <derivirana_varijabla naziv="DomainObject.Predmet.ProtustrankaFormated_1">  RADE ZORIĆ j.d.o.o. za ugostiteljstvo zastupanog po punomoćniku RADE ZORIĆ</derivirana_varijabla>
  </DomainObject.Predmet.ProtustrankaFormated>
  <DomainObject.Predmet.ProtustrankaFormatedOIB>
    <izvorni_sadrzaj>  RADE ZORIĆ j.d.o.o. za ugostiteljstvo, OIB 11395941075 zastupanog po punomoćniku RADE ZORIĆ</izvorni_sadrzaj>
    <derivirana_varijabla naziv="DomainObject.Predmet.ProtustrankaFormatedOIB_1">  RADE ZORIĆ j.d.o.o. za ugostiteljstvo, OIB 11395941075 zastupanog po punomoćniku RADE ZORIĆ</derivirana_varijabla>
  </DomainObject.Predmet.ProtustrankaFormatedOIB>
  <DomainObject.Predmet.ProtustrankaFormatedWithAdress>
    <izvorni_sadrzaj> RADE ZORIĆ j.d.o.o. za ugostiteljstvo, Hebrangova 16, 10000 Zagreb zastupanog po punomoćniku RADE ZORIĆ</izvorni_sadrzaj>
    <derivirana_varijabla naziv="DomainObject.Predmet.ProtustrankaFormatedWithAdress_1"> RADE ZORIĆ j.d.o.o. za ugostiteljstvo, Hebrangova 16, 10000 Zagreb zastupanog po punomoćniku RADE ZORIĆ</derivirana_varijabla>
  </DomainObject.Predmet.ProtustrankaFormatedWithAdress>
  <DomainObject.Predmet.ProtustrankaFormatedWithAdressOIB>
    <izvorni_sadrzaj> RADE ZORIĆ j.d.o.o. za ugostiteljstvo, OIB 11395941075, Hebrangova 16, 10000 Zagreb zastupanog po punomoćniku RADE ZORIĆ</izvorni_sadrzaj>
    <derivirana_varijabla naziv="DomainObject.Predmet.ProtustrankaFormatedWithAdressOIB_1"> RADE ZORIĆ j.d.o.o. za ugostiteljstvo, OIB 11395941075, Hebrangova 16, 10000 Zagreb zastupanog po punomoćniku RADE ZORIĆ</derivirana_varijabla>
  </DomainObject.Predmet.ProtustrankaFormatedWithAdressOIB>
  <DomainObject.Predmet.ProtustrankaWithAdress>
    <izvorni_sadrzaj>RADE ZORIĆ j.d.o.o. za ugostiteljstvo Hebrangova 16, 10000 Zagreb</izvorni_sadrzaj>
    <derivirana_varijabla naziv="DomainObject.Predmet.ProtustrankaWithAdress_1">RADE ZORIĆ j.d.o.o. za ugostiteljstvo Hebrangova 16, 10000 Zagreb</derivirana_varijabla>
  </DomainObject.Predmet.ProtustrankaWithAdress>
  <DomainObject.Predmet.ProtustrankaWithAdressOIB>
    <izvorni_sadrzaj>RADE ZORIĆ j.d.o.o. za ugostiteljstvo, OIB 11395941075, Hebrangova 16, 10000 Zagreb</izvorni_sadrzaj>
    <derivirana_varijabla naziv="DomainObject.Predmet.ProtustrankaWithAdressOIB_1">RADE ZORIĆ j.d.o.o. za ugostiteljstvo, OIB 11395941075, Hebrangova 16, 10000 Zagreb</derivirana_varijabla>
  </DomainObject.Predmet.ProtustrankaWithAdressOIB>
  <DomainObject.Predmet.ProtustrankaNazivFormated>
    <izvorni_sadrzaj>RADE ZORIĆ j.d.o.o. za ugostiteljstvo</izvorni_sadrzaj>
    <derivirana_varijabla naziv="DomainObject.Predmet.ProtustrankaNazivFormated_1">RADE ZORIĆ j.d.o.o. za ugostiteljstvo</derivirana_varijabla>
  </DomainObject.Predmet.ProtustrankaNazivFormated>
  <DomainObject.Predmet.ProtustrankaNazivFormatedOIB>
    <izvorni_sadrzaj>RADE ZORIĆ j.d.o.o. za ugostiteljstvo, OIB 11395941075</izvorni_sadrzaj>
    <derivirana_varijabla naziv="DomainObject.Predmet.ProtustrankaNazivFormatedOIB_1">RADE ZORIĆ j.d.o.o. za ugostiteljstvo, OIB 11395941075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 ZORIĆ j.d.o.o. za ugostiteljstvo zastupanog po punomoćniku RADE ZORIĆ</item>
    </izvorni_sadrzaj>
    <derivirana_varijabla naziv="DomainObject.Predmet.ProtuStrankaListFormated_1">
      <item>RADE ZORIĆ j.d.o.o. za ugostiteljstvo zastupanog po punomoćniku RADE ZORIĆ</item>
    </derivirana_varijabla>
  </DomainObject.Predmet.ProtuStrankaListFormated>
  <DomainObject.Predmet.ProtuStrankaListFormatedOIB>
    <izvorni_sadrzaj>
      <item>RADE ZORIĆ j.d.o.o. za ugostiteljstvo, OIB 11395941075 zastupanog po punomoćniku RADE ZORIĆ</item>
    </izvorni_sadrzaj>
    <derivirana_varijabla naziv="DomainObject.Predmet.ProtuStrankaListFormatedOIB_1">
      <item>RADE ZORIĆ j.d.o.o. za ugostiteljstvo, OIB 11395941075 zastupanog po punomoćniku RADE ZORIĆ</item>
    </derivirana_varijabla>
  </DomainObject.Predmet.ProtuStrankaListFormatedOIB>
  <DomainObject.Predmet.ProtuStrankaListFormatedWithAdress>
    <izvorni_sadrzaj>
      <item>RADE ZORIĆ j.d.o.o. za ugostiteljstvo, Hebrangova 16, 10000 Zagreb zastupanog po punomoćniku RADE ZORIĆ</item>
    </izvorni_sadrzaj>
    <derivirana_varijabla naziv="DomainObject.Predmet.ProtuStrankaListFormatedWithAdress_1">
      <item>RADE ZORIĆ j.d.o.o. za ugostiteljstvo, Hebrangova 16, 10000 Zagreb zastupanog po punomoćniku RADE ZORIĆ</item>
    </derivirana_varijabla>
  </DomainObject.Predmet.ProtuStrankaListFormatedWithAdress>
  <DomainObject.Predmet.ProtuStrankaListFormatedWithAdressOIB>
    <izvorni_sadrzaj>
      <item>RADE ZORIĆ j.d.o.o. za ugostiteljstvo, OIB 11395941075, Hebrangova 16, 10000 Zagreb zastupanog po punomoćniku RADE ZORIĆ</item>
    </izvorni_sadrzaj>
    <derivirana_varijabla naziv="DomainObject.Predmet.ProtuStrankaListFormatedWithAdressOIB_1">
      <item>RADE ZORIĆ j.d.o.o. za ugostiteljstvo, OIB 11395941075, Hebrangova 16, 10000 Zagreb zastupanog po punomoćniku RADE ZORIĆ</item>
    </derivirana_varijabla>
  </DomainObject.Predmet.ProtuStrankaListFormatedWithAdressOIB>
  <DomainObject.Predmet.ProtuStrankaListNazivFormated>
    <izvorni_sadrzaj>
      <item>RADE ZORIĆ j.d.o.o. za ugostiteljstvo</item>
    </izvorni_sadrzaj>
    <derivirana_varijabla naziv="DomainObject.Predmet.ProtuStrankaListNazivFormated_1">
      <item>RADE ZORIĆ j.d.o.o. za ugostiteljstvo</item>
    </derivirana_varijabla>
  </DomainObject.Predmet.ProtuStrankaListNazivFormated>
  <DomainObject.Predmet.ProtuStrankaListNazivFormatedOIB>
    <izvorni_sadrzaj>
      <item>RADE ZORIĆ j.d.o.o. za ugostiteljstvo, OIB 11395941075</item>
    </izvorni_sadrzaj>
    <derivirana_varijabla naziv="DomainObject.Predmet.ProtuStrankaListNazivFormatedOIB_1">
      <item>RADE ZORIĆ j.d.o.o. za ugostiteljstvo, OIB 11395941075</item>
    </derivirana_varijabla>
  </DomainObject.Predmet.ProtuStrankaListNazivFormatedOIB>
  <DomainObject.Predmet.OstaliListFormated>
    <izvorni_sadrzaj>
      <item>RADE ZORIĆ punomoćnik sudionika u postupku RADE ZORIĆ j.d.o.o. za ugostiteljstvo</item>
    </izvorni_sadrzaj>
    <derivirana_varijabla naziv="DomainObject.Predmet.OstaliListFormated_1">
      <item>RADE ZORIĆ punomoćnik sudionika u postupku RADE ZORIĆ j.d.o.o. za ugostiteljstvo</item>
    </derivirana_varijabla>
  </DomainObject.Predmet.OstaliListFormated>
  <DomainObject.Predmet.OstaliListFormatedOIB>
    <izvorni_sadrzaj>
      <item>RADE ZORIĆ punomoćnik sudionika u postupku RADE ZORIĆ j.d.o.o. za ugostiteljstvo</item>
    </izvorni_sadrzaj>
    <derivirana_varijabla naziv="DomainObject.Predmet.OstaliListFormatedOIB_1">
      <item>RADE ZORIĆ punomoćnik sudionika u postupku RADE ZORIĆ j.d.o.o. za ugostiteljstvo</item>
    </derivirana_varijabla>
  </DomainObject.Predmet.OstaliListFormatedOIB>
  <DomainObject.Predmet.OstaliListFormatedWithAdress>
    <izvorni_sadrzaj>
      <item>RADE ZORIĆ, Radićevo šetalište 28/F, 10000 Zagreb punomoćnik sudionika u postupku RADE ZORIĆ j.d.o.o. za ugostiteljstvo</item>
    </izvorni_sadrzaj>
    <derivirana_varijabla naziv="DomainObject.Predmet.OstaliListFormatedWithAdress_1">
      <item>RADE ZORIĆ, Radićevo šetalište 28/F, 10000 Zagreb punomoćnik sudionika u postupku RADE ZORIĆ j.d.o.o. za ugostiteljstvo</item>
    </derivirana_varijabla>
  </DomainObject.Predmet.OstaliListFormatedWithAdress>
  <DomainObject.Predmet.OstaliListFormatedWithAdressOIB>
    <izvorni_sadrzaj>
      <item>RADE ZORIĆ, Radićevo šetalište 28/F, 10000 Zagreb punomoćnik sudionika u postupku RADE ZORIĆ j.d.o.o. za ugostiteljstvo</item>
    </izvorni_sadrzaj>
    <derivirana_varijabla naziv="DomainObject.Predmet.OstaliListFormatedWithAdressOIB_1">
      <item>RADE ZORIĆ, Radićevo šetalište 28/F, 10000 Zagreb punomoćnik sudionika u postupku RADE ZORIĆ j.d.o.o. za ugostiteljstvo</item>
    </derivirana_varijabla>
  </DomainObject.Predmet.OstaliListFormatedWithAdressOIB>
  <DomainObject.Predmet.OstaliListNazivFormated>
    <izvorni_sadrzaj>
      <item>RADE ZORIĆ</item>
    </izvorni_sadrzaj>
    <derivirana_varijabla naziv="DomainObject.Predmet.OstaliListNazivFormated_1">
      <item>RADE ZORIĆ</item>
    </derivirana_varijabla>
  </DomainObject.Predmet.OstaliListNazivFormated>
  <DomainObject.Predmet.OstaliListNazivFormatedOIB>
    <izvorni_sadrzaj>
      <item>RADE ZORIĆ</item>
    </izvorni_sadrzaj>
    <derivirana_varijabla naziv="DomainObject.Predmet.OstaliListNazivFormatedOIB_1">
      <item>RADE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 ZORIĆ j.d.o.o. za ugostiteljstvo</izvorni_sadrzaj>
    <derivirana_varijabla naziv="DomainObject.Predmet.ProtustrankaIDrugi_1">RADE ZORIĆ j.d.o.o. za ugostiteljstvo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RADE ZORIĆ j.d.o.o. za ugostiteljstvo, OIB 11395941075, Hebrangova 16, 10000 Zagreb</izvorni_sadrzaj>
    <derivirana_varijabla naziv="DomainObject.Predmet.ProtustrankaIDrugiAdressOIB_1">RADE ZORIĆ j.d.o.o. za ugostiteljstvo, OIB 11395941075, Hebrangova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RADE ZORIĆ j.d.o.o. za ugostiteljstvo</item>
      <item>RADE ZORIĆ</item>
    </izvorni_sadrzaj>
    <derivirana_varijabla naziv="DomainObject.Predmet.SudioniciListNaziv_1">
      <item>FINA Regionalni centar Zagreb</item>
      <item>RADE ZORIĆ j.d.o.o. za ugostiteljstvo</item>
      <item>RADE ZORIĆ</item>
    </derivirana_varijabla>
  </DomainObject.Predmet.SudioniciListNaziv>
  <DomainObject.Predmet.SudioniciListAdressOIB>
    <izvorni_sadrzaj>
      <item>FINA Regionalni centar Zagreb, OIB 85821130368, Trg svibanjskih žrtava 1995 br.1,10000 Zagreb</item>
      <item>RADE ZORIĆ j.d.o.o. za ugostiteljstvo, OIB 11395941075, Hebrangova 16,10000 Zagreb</item>
      <item>RADE ZORIĆ, Radićevo šetalište 28/F,10000 Zagreb</item>
    </izvorni_sadrzaj>
    <derivirana_varijabla naziv="DomainObject.Predmet.SudioniciListAdressOIB_1">
      <item>FINA Regionalni centar Zagreb, OIB 85821130368, Trg svibanjskih žrtava 1995 br.1,10000 Zagreb</item>
      <item>RADE ZORIĆ j.d.o.o. za ugostiteljstvo, OIB 11395941075, Hebrangova 16,10000 Zagreb</item>
      <item>RADE ZORIĆ, Radićevo šetalište 28/F,10000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11395941075</item>
      <item>, OIB null</item>
    </izvorni_sadrzaj>
    <derivirana_varijabla naziv="DomainObject.Predmet.SudioniciListNazivOIB_1">
      <item>, OIB 85821130368</item>
      <item>, OIB 11395941075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2018-08-07T06:03:00Z</dcterms:created>
  <dc:creator>ilukac</dc:creator>
  <cp:lastModifiedBy>Nevenka Furić</cp:lastModifiedBy>
  <cp:lastPrinted>2018-08-07T06:05:00Z</cp:lastPrinted>
  <dcterms:modified xmlns:xsi="http://www.w3.org/2001/XMLSchema-instance" xsi:type="dcterms:W3CDTF">2018-08-07T09:49:00Z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(St-1656-18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