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694E" w:rsidR="00907AEF" w:rsidP="00ED3AAE" w:rsidRDefault="004976FA" w14:paraId="567392d" w14:textId="567392d">
      <w:pPr>
        <w:jc w:val="both"/>
        <w:outlineLvl w:val="0"/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6C694E">
        <w:rPr>
          <w:rFonts w:ascii="Times New Roman" w:hAnsi="Times New Roman" w:cs="Times New Roman"/>
        </w:rPr>
        <w:tab/>
      </w:r>
    </w:p>
    <w:p w:rsidRPr="006C694E" w:rsidR="00837C51" w:rsidP="003921D4" w:rsidRDefault="00ED3AAE">
      <w:pPr>
        <w:jc w:val="center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E P U B L I K A  H R V A T S K A</w:t>
      </w:r>
    </w:p>
    <w:p w:rsidRPr="006C694E" w:rsidR="00ED3AAE" w:rsidP="00ED3AAE" w:rsidRDefault="00ED3AAE">
      <w:pPr>
        <w:jc w:val="center"/>
        <w:rPr>
          <w:rFonts w:ascii="Times New Roman" w:hAnsi="Times New Roman" w:cs="Times New Roman"/>
        </w:rPr>
      </w:pPr>
    </w:p>
    <w:p w:rsidRPr="006C694E" w:rsidR="00EF2A53" w:rsidP="003921D4" w:rsidRDefault="00EF2A53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J E Š E N J E</w:t>
      </w:r>
    </w:p>
    <w:p w:rsidRPr="006C694E" w:rsidR="00AC0D4B" w:rsidP="00ED3AAE" w:rsidRDefault="00AC0D4B">
      <w:pPr>
        <w:jc w:val="both"/>
        <w:rPr>
          <w:rFonts w:ascii="Times New Roman" w:hAnsi="Times New Roman" w:cs="Times New Roman"/>
        </w:rPr>
      </w:pPr>
    </w:p>
    <w:p w:rsidR="00267457" w:rsidP="004903DE" w:rsidRDefault="006C694E">
      <w:pPr>
        <w:ind w:firstLine="720"/>
        <w:jc w:val="both"/>
        <w:rPr>
          <w:rFonts w:ascii="Times New Roman" w:hAnsi="Times New Roman"/>
        </w:rPr>
      </w:pPr>
      <w:r w:rsidRPr="006C694E">
        <w:rPr>
          <w:rFonts w:ascii="Times New Roman" w:hAnsi="Times New Roman"/>
        </w:rPr>
        <w:t>Trgovački sud u Zagrebu po sucu pojedincu</w:t>
      </w:r>
      <w:r w:rsidRPr="006C694E">
        <w:rPr>
          <w:rFonts w:ascii="Times New Roman" w:hAnsi="Times New Roman"/>
          <w:b/>
        </w:rPr>
        <w:t xml:space="preserve"> </w:t>
      </w:r>
      <w:r w:rsidRPr="006C694E">
        <w:rPr>
          <w:rFonts w:ascii="Times New Roman" w:hAns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ascii="Times New Roman" w:hAnsi="Times New Roman"/>
        </w:rPr>
        <w:t xml:space="preserve"> </w:t>
      </w:r>
      <w:r w:rsidRPr="006C694E">
        <w:rPr>
          <w:rFonts w:ascii="Times New Roman" w:hAnsi="Times New Roman"/>
        </w:rPr>
        <w:t>05937759187 i njegovim ovisni</w:t>
      </w:r>
      <w:r w:rsidR="00423F75">
        <w:rPr>
          <w:rFonts w:ascii="Times New Roman" w:hAnsi="Times New Roman"/>
        </w:rPr>
        <w:t>m i povezanim društvima,</w:t>
      </w:r>
      <w:r w:rsidR="007412D7">
        <w:rPr>
          <w:rFonts w:ascii="Times New Roman" w:hAnsi="Times New Roman"/>
        </w:rPr>
        <w:t xml:space="preserve"> povodom </w:t>
      </w:r>
      <w:r w:rsidR="008E0A0C">
        <w:rPr>
          <w:rFonts w:ascii="Times New Roman" w:hAnsi="Times New Roman"/>
        </w:rPr>
        <w:t>prijedloga</w:t>
      </w:r>
      <w:r w:rsidR="007412D7">
        <w:rPr>
          <w:rFonts w:ascii="Times New Roman" w:hAnsi="Times New Roman"/>
        </w:rPr>
        <w:t xml:space="preserve"> vjerovnika</w:t>
      </w:r>
      <w:r w:rsidR="00423F75">
        <w:rPr>
          <w:rFonts w:ascii="Times New Roman" w:hAnsi="Times New Roman"/>
        </w:rPr>
        <w:t xml:space="preserve"> </w:t>
      </w:r>
      <w:r w:rsidR="00D74EC9">
        <w:rPr>
          <w:rFonts w:ascii="Times New Roman" w:hAnsi="Times New Roman"/>
        </w:rPr>
        <w:t>LOZNICA</w:t>
      </w:r>
      <w:r w:rsidRPr="0025140D" w:rsidR="00D74EC9">
        <w:rPr>
          <w:rFonts w:ascii="Times New Roman" w:hAnsi="Times New Roman"/>
        </w:rPr>
        <w:t xml:space="preserve"> d.o.o.</w:t>
      </w:r>
      <w:r w:rsidR="00D74EC9">
        <w:rPr>
          <w:rFonts w:ascii="Times New Roman" w:hAnsi="Times New Roman"/>
        </w:rPr>
        <w:t xml:space="preserve">, </w:t>
      </w:r>
      <w:r w:rsidRPr="00903802" w:rsidR="00D74EC9">
        <w:rPr>
          <w:rFonts w:ascii="Times New Roman" w:hAnsi="Times New Roman"/>
        </w:rPr>
        <w:t>Zagreb</w:t>
      </w:r>
      <w:r w:rsidR="00D74EC9">
        <w:rPr>
          <w:rFonts w:ascii="Times New Roman" w:hAnsi="Times New Roman"/>
        </w:rPr>
        <w:t xml:space="preserve">, Ivana Lučića 2A, OIB: </w:t>
      </w:r>
      <w:r w:rsidRPr="00D74EC9" w:rsidR="00D74EC9">
        <w:rPr>
          <w:rFonts w:ascii="Times New Roman" w:hAnsi="Times New Roman"/>
        </w:rPr>
        <w:t>25317889185</w:t>
      </w:r>
      <w:r w:rsidR="00421D2F">
        <w:rPr>
          <w:rFonts w:ascii="Times New Roman" w:hAnsi="Times New Roman"/>
        </w:rPr>
        <w:t xml:space="preserve">, </w:t>
      </w:r>
      <w:r w:rsidR="007412D7">
        <w:rPr>
          <w:rFonts w:ascii="Times New Roman" w:hAnsi="Times New Roman"/>
        </w:rPr>
        <w:t xml:space="preserve">za ispravkom </w:t>
      </w:r>
      <w:r w:rsidR="00545376">
        <w:rPr>
          <w:rFonts w:ascii="Times New Roman" w:hAnsi="Times New Roman"/>
        </w:rPr>
        <w:t>rješenj</w:t>
      </w:r>
      <w:r w:rsidR="00F841F8">
        <w:rPr>
          <w:rFonts w:ascii="Times New Roman" w:hAnsi="Times New Roman"/>
        </w:rPr>
        <w:t>a poslovni broj St-1138/17-1855 od</w:t>
      </w:r>
      <w:r w:rsidR="00545376">
        <w:rPr>
          <w:rFonts w:ascii="Times New Roman" w:hAnsi="Times New Roman"/>
        </w:rPr>
        <w:t xml:space="preserve"> </w:t>
      </w:r>
      <w:r w:rsidR="008E0761">
        <w:rPr>
          <w:rFonts w:ascii="Times New Roman" w:hAnsi="Times New Roman"/>
        </w:rPr>
        <w:t>dana 15. siječnja</w:t>
      </w:r>
      <w:r w:rsidRPr="006C694E">
        <w:rPr>
          <w:rFonts w:ascii="Times New Roman" w:hAnsi="Times New Roman"/>
        </w:rPr>
        <w:t xml:space="preserve"> 2018. godine</w:t>
      </w:r>
      <w:r w:rsidRPr="00C36ACB" w:rsidR="00F841F8">
        <w:rPr>
          <w:rFonts w:ascii="Times New Roman" w:hAnsi="Times New Roman"/>
        </w:rPr>
        <w:t xml:space="preserve">, </w:t>
      </w:r>
      <w:r w:rsidRPr="00C36ACB" w:rsidR="00C36ACB">
        <w:rPr>
          <w:rFonts w:ascii="Times New Roman" w:hAnsi="Times New Roman"/>
        </w:rPr>
        <w:t>dana 11. rujna</w:t>
      </w:r>
      <w:r w:rsidRPr="00C36ACB" w:rsidR="00F841F8">
        <w:rPr>
          <w:rFonts w:ascii="Times New Roman" w:hAnsi="Times New Roman"/>
        </w:rPr>
        <w:t xml:space="preserve"> 2019. godine,</w:t>
      </w:r>
      <w:r w:rsidR="00F841F8">
        <w:rPr>
          <w:rFonts w:ascii="Times New Roman" w:hAnsi="Times New Roman"/>
        </w:rPr>
        <w:t xml:space="preserve"> </w:t>
      </w:r>
      <w:r w:rsidR="00AC4E56">
        <w:rPr>
          <w:rFonts w:ascii="Times New Roman" w:hAnsi="Times New Roman"/>
        </w:rPr>
        <w:t xml:space="preserve"> </w:t>
      </w:r>
    </w:p>
    <w:p w:rsidRPr="006C694E" w:rsidR="00AD329A" w:rsidP="00A151CB" w:rsidRDefault="00AD329A">
      <w:pPr>
        <w:ind w:firstLine="720"/>
        <w:jc w:val="both"/>
        <w:rPr>
          <w:rFonts w:ascii="Times New Roman" w:hAnsi="Times New Roman"/>
        </w:rPr>
      </w:pPr>
    </w:p>
    <w:p w:rsidRPr="006C694E" w:rsidR="00EF2A53" w:rsidP="00ED3AAE" w:rsidRDefault="00EF2A53">
      <w:pPr>
        <w:jc w:val="center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r i j e š i o   j e</w:t>
      </w:r>
    </w:p>
    <w:p w:rsidRPr="006C694E" w:rsidR="00694942" w:rsidP="00ED3AAE" w:rsidRDefault="00694942">
      <w:pPr>
        <w:jc w:val="both"/>
        <w:rPr>
          <w:rFonts w:ascii="Times New Roman" w:hAnsi="Times New Roman" w:cs="Times New Roman"/>
        </w:rPr>
      </w:pPr>
    </w:p>
    <w:p w:rsidR="00E12CB5" w:rsidP="00AC4E56" w:rsidRDefault="00AC4E56">
      <w:pPr>
        <w:jc w:val="both"/>
        <w:rPr>
          <w:rFonts w:ascii="Times New Roman" w:hAnsi="Times New Roman"/>
        </w:rPr>
      </w:pPr>
      <w:r w:rsidRPr="00AC4E56">
        <w:rPr>
          <w:rFonts w:ascii="Times New Roman" w:hAnsi="Times New Roman"/>
          <w:b/>
        </w:rPr>
        <w:t>I.</w:t>
      </w:r>
      <w:r>
        <w:rPr>
          <w:rFonts w:ascii="Times New Roman" w:hAnsi="Times New Roman"/>
        </w:rPr>
        <w:tab/>
      </w:r>
      <w:r w:rsidRPr="001845EC" w:rsidR="00E12CB5">
        <w:rPr>
          <w:rFonts w:ascii="Times New Roman" w:hAnsi="Times New Roman"/>
        </w:rPr>
        <w:t>Ispravlja se rješenje ovog suda</w:t>
      </w:r>
      <w:r w:rsidR="0001238F">
        <w:rPr>
          <w:rFonts w:ascii="Times New Roman" w:hAnsi="Times New Roman"/>
        </w:rPr>
        <w:t xml:space="preserve"> pod</w:t>
      </w:r>
      <w:r w:rsidRPr="001845EC" w:rsidR="00E12CB5">
        <w:rPr>
          <w:rFonts w:ascii="Times New Roman" w:hAnsi="Times New Roman"/>
        </w:rPr>
        <w:t xml:space="preserve"> poslovni</w:t>
      </w:r>
      <w:r w:rsidR="0001238F">
        <w:rPr>
          <w:rFonts w:ascii="Times New Roman" w:hAnsi="Times New Roman"/>
        </w:rPr>
        <w:t>m</w:t>
      </w:r>
      <w:r w:rsidRPr="001845EC" w:rsidR="00E12CB5">
        <w:rPr>
          <w:rFonts w:ascii="Times New Roman" w:hAnsi="Times New Roman"/>
        </w:rPr>
        <w:t xml:space="preserve"> broj</w:t>
      </w:r>
      <w:r w:rsidR="0001238F">
        <w:rPr>
          <w:rFonts w:ascii="Times New Roman" w:hAnsi="Times New Roman"/>
        </w:rPr>
        <w:t>em</w:t>
      </w:r>
      <w:r w:rsidRPr="001845EC" w:rsidR="00E12CB5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St-1138/17-1855 od 15. siječnja 2018. godine,</w:t>
      </w:r>
      <w:r w:rsidR="00E12CB5">
        <w:rPr>
          <w:rFonts w:ascii="Times New Roman" w:hAnsi="Times New Roman"/>
        </w:rPr>
        <w:t xml:space="preserve"> </w:t>
      </w:r>
      <w:r w:rsidRPr="001845EC" w:rsidR="00E12CB5">
        <w:rPr>
          <w:rFonts w:ascii="Times New Roman" w:hAnsi="Times New Roman"/>
        </w:rPr>
        <w:t>u izreci, u dijelu odnosećem na potraživanje vjerovnika</w:t>
      </w:r>
      <w:r w:rsidR="00E12CB5">
        <w:rPr>
          <w:rFonts w:ascii="Times New Roman" w:hAnsi="Times New Roman"/>
        </w:rPr>
        <w:t xml:space="preserve"> </w:t>
      </w:r>
      <w:r w:rsidR="00D74EC9">
        <w:rPr>
          <w:rFonts w:ascii="Times New Roman" w:hAnsi="Times New Roman"/>
        </w:rPr>
        <w:t>LOZNICA</w:t>
      </w:r>
      <w:r w:rsidRPr="0025140D" w:rsidR="0025140D">
        <w:rPr>
          <w:rFonts w:ascii="Times New Roman" w:hAnsi="Times New Roman"/>
        </w:rPr>
        <w:t xml:space="preserve"> d.o.o.</w:t>
      </w:r>
      <w:r w:rsidR="0025140D">
        <w:rPr>
          <w:rFonts w:ascii="Times New Roman" w:hAnsi="Times New Roman"/>
        </w:rPr>
        <w:t xml:space="preserve">, </w:t>
      </w:r>
      <w:r w:rsidRPr="00903802" w:rsidR="0025140D">
        <w:rPr>
          <w:rFonts w:ascii="Times New Roman" w:hAnsi="Times New Roman"/>
        </w:rPr>
        <w:t>Zagreb</w:t>
      </w:r>
      <w:r w:rsidR="0025140D">
        <w:rPr>
          <w:rFonts w:ascii="Times New Roman" w:hAnsi="Times New Roman"/>
        </w:rPr>
        <w:t xml:space="preserve">, </w:t>
      </w:r>
      <w:r w:rsidR="00D74EC9">
        <w:rPr>
          <w:rFonts w:ascii="Times New Roman" w:hAnsi="Times New Roman"/>
        </w:rPr>
        <w:t>Ivana Lučića 2A</w:t>
      </w:r>
      <w:r w:rsidR="0025140D">
        <w:rPr>
          <w:rFonts w:ascii="Times New Roman" w:hAnsi="Times New Roman"/>
        </w:rPr>
        <w:t xml:space="preserve">, OIB: </w:t>
      </w:r>
      <w:r w:rsidRPr="00D74EC9" w:rsidR="00D74EC9">
        <w:rPr>
          <w:rFonts w:ascii="Times New Roman" w:hAnsi="Times New Roman"/>
        </w:rPr>
        <w:t xml:space="preserve">25317889185 </w:t>
      </w:r>
      <w:r w:rsidR="00E12CB5">
        <w:rPr>
          <w:rFonts w:ascii="Times New Roman" w:hAnsi="Times New Roman"/>
        </w:rPr>
        <w:t xml:space="preserve">prema društvu </w:t>
      </w:r>
      <w:r w:rsidRPr="0025140D" w:rsidR="0025140D">
        <w:rPr>
          <w:rFonts w:ascii="Times New Roman" w:hAnsi="Times New Roman"/>
        </w:rPr>
        <w:t xml:space="preserve">KONZUM </w:t>
      </w:r>
      <w:r w:rsidR="0025140D">
        <w:rPr>
          <w:rFonts w:ascii="Times New Roman" w:hAnsi="Times New Roman"/>
        </w:rPr>
        <w:t>d.d</w:t>
      </w:r>
      <w:r w:rsidRPr="00E12CB5" w:rsidR="00E12CB5">
        <w:rPr>
          <w:rFonts w:ascii="Times New Roman" w:hAnsi="Times New Roman"/>
        </w:rPr>
        <w:t xml:space="preserve">., Zagreb, </w:t>
      </w:r>
      <w:r w:rsidRPr="0025140D" w:rsidR="0025140D">
        <w:rPr>
          <w:rFonts w:ascii="Times New Roman" w:hAnsi="Times New Roman"/>
        </w:rPr>
        <w:t>Marijana Čavića 1/a</w:t>
      </w:r>
      <w:r w:rsidRPr="00E12CB5" w:rsidR="00E12CB5">
        <w:rPr>
          <w:rFonts w:ascii="Times New Roman" w:hAnsi="Times New Roman"/>
        </w:rPr>
        <w:t xml:space="preserve">, OIB: </w:t>
      </w:r>
      <w:r w:rsidRPr="0025140D" w:rsidR="0025140D">
        <w:rPr>
          <w:rFonts w:ascii="Times New Roman" w:hAnsi="Times New Roman"/>
        </w:rPr>
        <w:t>29955634590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tako da se navodi da je</w:t>
      </w:r>
      <w:r w:rsidR="0025140D">
        <w:rPr>
          <w:rFonts w:ascii="Times New Roman" w:hAnsi="Times New Roman"/>
        </w:rPr>
        <w:t xml:space="preserve"> temeljem pravomoćne presude</w:t>
      </w:r>
      <w:r w:rsidR="00544710">
        <w:rPr>
          <w:rFonts w:ascii="Times New Roman" w:hAnsi="Times New Roman"/>
        </w:rPr>
        <w:t xml:space="preserve"> na temelju odricanja</w:t>
      </w:r>
      <w:r w:rsidR="0025140D">
        <w:rPr>
          <w:rFonts w:ascii="Times New Roman" w:hAnsi="Times New Roman"/>
        </w:rPr>
        <w:t xml:space="preserve"> ovog suda</w:t>
      </w:r>
      <w:r w:rsidRPr="00E12CB5" w:rsidR="00E12CB5">
        <w:rPr>
          <w:rFonts w:ascii="Times New Roman" w:hAnsi="Times New Roman"/>
        </w:rPr>
        <w:t xml:space="preserve"> </w:t>
      </w:r>
      <w:r w:rsidR="00842C51">
        <w:rPr>
          <w:rFonts w:ascii="Times New Roman" w:hAnsi="Times New Roman"/>
        </w:rPr>
        <w:t>pod poslovnim brojem P-</w:t>
      </w:r>
      <w:r w:rsidR="00D74EC9">
        <w:rPr>
          <w:rFonts w:ascii="Times New Roman" w:hAnsi="Times New Roman"/>
        </w:rPr>
        <w:t>1177</w:t>
      </w:r>
      <w:r w:rsidR="00842C51">
        <w:rPr>
          <w:rFonts w:ascii="Times New Roman" w:hAnsi="Times New Roman"/>
        </w:rPr>
        <w:t>/2019</w:t>
      </w:r>
      <w:r w:rsidR="00C5675C">
        <w:rPr>
          <w:rFonts w:ascii="Times New Roman" w:hAnsi="Times New Roman"/>
        </w:rPr>
        <w:t xml:space="preserve"> </w:t>
      </w:r>
      <w:r w:rsidR="00842C51">
        <w:rPr>
          <w:rFonts w:ascii="Times New Roman" w:hAnsi="Times New Roman"/>
        </w:rPr>
        <w:t xml:space="preserve">od dana </w:t>
      </w:r>
      <w:r w:rsidR="00D74EC9">
        <w:rPr>
          <w:rFonts w:ascii="Times New Roman" w:hAnsi="Times New Roman"/>
        </w:rPr>
        <w:t>7</w:t>
      </w:r>
      <w:r w:rsidR="00842C51">
        <w:rPr>
          <w:rFonts w:ascii="Times New Roman" w:hAnsi="Times New Roman"/>
        </w:rPr>
        <w:t xml:space="preserve">. </w:t>
      </w:r>
      <w:r w:rsidR="00D74EC9">
        <w:rPr>
          <w:rFonts w:ascii="Times New Roman" w:hAnsi="Times New Roman"/>
        </w:rPr>
        <w:t>lipnja</w:t>
      </w:r>
      <w:r w:rsidR="00842C51">
        <w:rPr>
          <w:rFonts w:ascii="Times New Roman" w:hAnsi="Times New Roman"/>
        </w:rPr>
        <w:t xml:space="preserve"> 2019. godine </w:t>
      </w:r>
      <w:r w:rsidRPr="00E12CB5" w:rsidR="00E12CB5">
        <w:rPr>
          <w:rFonts w:ascii="Times New Roman" w:hAnsi="Times New Roman"/>
        </w:rPr>
        <w:t>utvrđena tražbina vjerovnika</w:t>
      </w:r>
      <w:r w:rsidR="00E12CB5">
        <w:rPr>
          <w:rFonts w:ascii="Times New Roman" w:hAnsi="Times New Roman"/>
        </w:rPr>
        <w:t xml:space="preserve"> </w:t>
      </w:r>
      <w:r w:rsidR="00D74EC9">
        <w:rPr>
          <w:rFonts w:ascii="Times New Roman" w:hAnsi="Times New Roman"/>
        </w:rPr>
        <w:t>LOZNICA</w:t>
      </w:r>
      <w:r w:rsidRPr="0025140D" w:rsidR="00D74EC9">
        <w:rPr>
          <w:rFonts w:ascii="Times New Roman" w:hAnsi="Times New Roman"/>
        </w:rPr>
        <w:t xml:space="preserve"> d.o.o.</w:t>
      </w:r>
      <w:r w:rsidR="0025140D">
        <w:rPr>
          <w:rFonts w:ascii="Times New Roman" w:hAnsi="Times New Roman"/>
        </w:rPr>
        <w:t xml:space="preserve"> </w:t>
      </w:r>
      <w:r w:rsidR="00E12CB5">
        <w:rPr>
          <w:rFonts w:ascii="Times New Roman" w:hAnsi="Times New Roman"/>
        </w:rPr>
        <w:t xml:space="preserve">prema društvu </w:t>
      </w:r>
      <w:r w:rsidRPr="0025140D" w:rsidR="0025140D">
        <w:rPr>
          <w:rFonts w:ascii="Times New Roman" w:hAnsi="Times New Roman"/>
        </w:rPr>
        <w:t xml:space="preserve">KONZUM </w:t>
      </w:r>
      <w:r w:rsidR="0025140D">
        <w:rPr>
          <w:rFonts w:ascii="Times New Roman" w:hAnsi="Times New Roman"/>
        </w:rPr>
        <w:t>d.d</w:t>
      </w:r>
      <w:r w:rsidRPr="00E12CB5" w:rsidR="0025140D">
        <w:rPr>
          <w:rFonts w:ascii="Times New Roman" w:hAnsi="Times New Roman"/>
        </w:rPr>
        <w:t>.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 xml:space="preserve">u iznosu od </w:t>
      </w:r>
      <w:r w:rsidRPr="00D74EC9" w:rsidR="00D74EC9">
        <w:rPr>
          <w:rFonts w:ascii="Times New Roman" w:hAnsi="Times New Roman"/>
        </w:rPr>
        <w:t>38.248.783,29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kuna</w:t>
      </w:r>
      <w:r w:rsidR="00E12CB5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 xml:space="preserve">i tražbina s osnove jamstva prema društvu AGROKOR d.d. u iznosu od </w:t>
      </w:r>
      <w:r w:rsidRPr="00D74EC9" w:rsidR="00D74EC9">
        <w:rPr>
          <w:rFonts w:ascii="Times New Roman" w:hAnsi="Times New Roman"/>
        </w:rPr>
        <w:t>38.248.783,29</w:t>
      </w:r>
      <w:r w:rsidR="00D74EC9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kuna</w:t>
      </w:r>
      <w:r w:rsidR="00E12CB5">
        <w:rPr>
          <w:rFonts w:ascii="Times New Roman" w:hAnsi="Times New Roman"/>
        </w:rPr>
        <w:t xml:space="preserve">. S obzirom na navedeno vjerovnik se </w:t>
      </w:r>
      <w:r w:rsidRPr="00E12CB5" w:rsidR="00E12CB5">
        <w:rPr>
          <w:rFonts w:ascii="Times New Roman" w:hAnsi="Times New Roman"/>
        </w:rPr>
        <w:t xml:space="preserve">umjesto u točci III izreke rješenja pod Rb. suda </w:t>
      </w:r>
      <w:r w:rsidRPr="00D74EC9" w:rsidR="00D74EC9">
        <w:rPr>
          <w:rFonts w:ascii="Times New Roman" w:hAnsi="Times New Roman"/>
        </w:rPr>
        <w:t>450</w:t>
      </w:r>
      <w:r w:rsidRPr="00E12CB5" w:rsidR="00E12CB5">
        <w:rPr>
          <w:rFonts w:ascii="Times New Roman" w:hAnsi="Times New Roman"/>
        </w:rPr>
        <w:t xml:space="preserve">, Rb. tablica </w:t>
      </w:r>
      <w:r w:rsidRPr="00D74EC9" w:rsidR="00D74EC9">
        <w:rPr>
          <w:rFonts w:ascii="Times New Roman" w:hAnsi="Times New Roman"/>
        </w:rPr>
        <w:t>4.288</w:t>
      </w:r>
      <w:r w:rsidR="0025140D">
        <w:rPr>
          <w:rFonts w:ascii="Times New Roman" w:hAnsi="Times New Roman"/>
        </w:rPr>
        <w:t xml:space="preserve"> </w:t>
      </w:r>
      <w:r w:rsidRPr="00E12CB5" w:rsidR="00E12CB5">
        <w:rPr>
          <w:rFonts w:ascii="Times New Roman" w:hAnsi="Times New Roman"/>
        </w:rPr>
        <w:t>uvrštava pod točku I izreke rješenja kojom su utvrđene tražbine vjerovnika drugog višeg isplatnog reda kako slijedi:</w:t>
      </w:r>
    </w:p>
    <w:tbl>
      <w:tblPr>
        <w:tblpPr w:leftFromText="180" w:rightFromText="180" w:vertAnchor="text" w:horzAnchor="margin" w:tblpY="189"/>
        <w:tblW w:w="9061" w:type="dxa"/>
        <w:tblLayout w:type="fixed"/>
        <w:tblLook w:firstRow="1" w:lastRow="0" w:firstColumn="1" w:lastColumn="0" w:noHBand="0" w:noVBand="1" w:val="04A0"/>
      </w:tblPr>
      <w:tblGrid>
        <w:gridCol w:w="765"/>
        <w:gridCol w:w="755"/>
        <w:gridCol w:w="949"/>
        <w:gridCol w:w="1059"/>
        <w:gridCol w:w="1145"/>
        <w:gridCol w:w="992"/>
        <w:gridCol w:w="1197"/>
        <w:gridCol w:w="1027"/>
        <w:gridCol w:w="1172"/>
      </w:tblGrid>
      <w:tr w:rsidRPr="009743E5" w:rsidR="009743E5" w:rsidTr="00CD4F46">
        <w:trPr>
          <w:trHeight w:val="696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RB sud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RB tablica</w:t>
            </w: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Tvrtka dužnika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Ime i prezime/ tvrtka ili naziv vjerovnika</w:t>
            </w: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Iznos utvrđene tražbine (kn)</w:t>
            </w: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Jamci/ sudužnici /regresni dužnici</w:t>
            </w:r>
          </w:p>
        </w:tc>
        <w:tc>
          <w:tcPr>
            <w:tcW w:w="11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Iznos za koji se jamči (kn)</w:t>
            </w:r>
          </w:p>
        </w:tc>
      </w:tr>
      <w:tr w:rsidRPr="009743E5" w:rsidR="009743E5" w:rsidTr="00CD4F46">
        <w:trPr>
          <w:trHeight w:val="625"/>
        </w:trPr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C36ACB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10148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4.288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KONZUM D.D.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LOZNICA D.O.O.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25317889185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IVANA LUČIĆA</w:t>
            </w:r>
            <w:r w:rsidRPr="00974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2A, ZAGREB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38.248.783,29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9743E5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>AGROKOR D.D.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743E5" w:rsidR="009743E5" w:rsidP="009743E5" w:rsidRDefault="00A86918">
            <w:pPr>
              <w:autoSpaceDE/>
              <w:autoSpaceDN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43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38.248.783,29</w:t>
            </w:r>
          </w:p>
        </w:tc>
      </w:tr>
    </w:tbl>
    <w:p w:rsidR="008E0A0C" w:rsidP="009743E5" w:rsidRDefault="008E0A0C">
      <w:pPr>
        <w:jc w:val="center"/>
        <w:rPr>
          <w:rFonts w:ascii="Times New Roman" w:hAnsi="Times New Roman"/>
        </w:rPr>
      </w:pPr>
    </w:p>
    <w:p w:rsidRPr="00BF2AE7" w:rsidR="00BF2AE7" w:rsidP="00BF2AE7" w:rsidRDefault="00BF2AE7">
      <w:pPr>
        <w:jc w:val="both"/>
        <w:outlineLvl w:val="0"/>
        <w:rPr>
          <w:rFonts w:ascii="Times New Roman" w:hAnsi="Times New Roman"/>
        </w:rPr>
      </w:pPr>
    </w:p>
    <w:p w:rsidRPr="006C694E" w:rsidR="00657A5C" w:rsidP="00ED3AAE" w:rsidRDefault="00657A5C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Obrazloženje</w:t>
      </w:r>
    </w:p>
    <w:p w:rsidR="00657A5C" w:rsidP="00ED3AAE" w:rsidRDefault="00657A5C">
      <w:pPr>
        <w:jc w:val="both"/>
        <w:outlineLvl w:val="0"/>
        <w:rPr>
          <w:rFonts w:ascii="Times New Roman" w:hAnsi="Times New Roman" w:cs="Times New Roman"/>
        </w:rPr>
      </w:pPr>
    </w:p>
    <w:p w:rsidR="00085E4B" w:rsidP="00CA569D" w:rsidRDefault="00CA569D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</w:rPr>
        <w:t>U</w:t>
      </w:r>
      <w:r w:rsidRPr="006C694E">
        <w:rPr>
          <w:rFonts w:ascii="Times New Roman" w:hAnsi="Times New Roman"/>
        </w:rPr>
        <w:t xml:space="preserve"> postupku izvanredne uprave nad dužnikom AGROKOR koncern za upravljanje društvima, proizvodnju i trgovinu poljoprivrednim proizvodima, dioničko društvo Zagreb (Grad Zagreb) Marijana Čavića 1, OIB:</w:t>
      </w:r>
      <w:r w:rsidR="00311017">
        <w:rPr>
          <w:rFonts w:ascii="Times New Roman" w:hAnsi="Times New Roman"/>
        </w:rPr>
        <w:t xml:space="preserve"> </w:t>
      </w:r>
      <w:r w:rsidRPr="006C694E">
        <w:rPr>
          <w:rFonts w:ascii="Times New Roman" w:hAnsi="Times New Roman"/>
        </w:rPr>
        <w:t>05937759187 i njegovim ovisni</w:t>
      </w:r>
      <w:r>
        <w:rPr>
          <w:rFonts w:ascii="Times New Roman" w:hAnsi="Times New Roman"/>
        </w:rPr>
        <w:t xml:space="preserve">m i povezanim društvima, ovaj je sud </w:t>
      </w:r>
      <w:r>
        <w:rPr>
          <w:rFonts w:ascii="Times New Roman" w:hAnsi="Times New Roman" w:cs="Times New Roman"/>
        </w:rPr>
        <w:t>r</w:t>
      </w:r>
      <w:r w:rsidRPr="006C694E" w:rsidR="006C694E">
        <w:rPr>
          <w:rFonts w:ascii="Times New Roman" w:hAnsi="Times New Roman" w:cs="Times New Roman"/>
        </w:rPr>
        <w:t>ješenje</w:t>
      </w:r>
      <w:r>
        <w:rPr>
          <w:rFonts w:ascii="Times New Roman" w:hAnsi="Times New Roman" w:cs="Times New Roman"/>
        </w:rPr>
        <w:t>m</w:t>
      </w:r>
      <w:r w:rsidRPr="006C694E" w:rsidR="006C694E">
        <w:rPr>
          <w:rFonts w:ascii="Times New Roman" w:hAnsi="Times New Roman" w:cs="Times New Roman"/>
        </w:rPr>
        <w:t xml:space="preserve"> o utvrđenim i osporenim tražbinama</w:t>
      </w:r>
      <w:r w:rsidR="00311017">
        <w:rPr>
          <w:rFonts w:ascii="Times New Roman" w:hAnsi="Times New Roman" w:cs="Times New Roman"/>
        </w:rPr>
        <w:t xml:space="preserve"> poslovni broj St-1138/17-</w:t>
      </w:r>
      <w:r>
        <w:rPr>
          <w:rFonts w:ascii="Times New Roman" w:hAnsi="Times New Roman" w:cs="Times New Roman"/>
        </w:rPr>
        <w:t>1855</w:t>
      </w:r>
      <w:r w:rsidRPr="006C694E" w:rsidR="006C694E">
        <w:rPr>
          <w:rFonts w:ascii="Times New Roman" w:hAnsi="Times New Roman" w:cs="Times New Roman"/>
        </w:rPr>
        <w:t xml:space="preserve"> </w:t>
      </w:r>
      <w:r w:rsidR="00062405">
        <w:rPr>
          <w:rFonts w:ascii="Times New Roman" w:hAnsi="Times New Roman" w:cs="Times New Roman"/>
        </w:rPr>
        <w:t xml:space="preserve">od 15. siječnja 2018. godine, </w:t>
      </w:r>
      <w:r w:rsidRPr="001D3F41" w:rsidR="001D3F41">
        <w:rPr>
          <w:rFonts w:ascii="Times New Roman" w:hAnsi="Times New Roman" w:cs="Times New Roman"/>
        </w:rPr>
        <w:t xml:space="preserve">vjerovnika </w:t>
      </w:r>
      <w:r w:rsidRPr="009743E5" w:rsidR="009743E5">
        <w:rPr>
          <w:rFonts w:ascii="Times New Roman" w:hAnsi="Times New Roman" w:cs="Times New Roman"/>
        </w:rPr>
        <w:t>LOZNICA d.o.o., Zagreb, Ivana Lučića 2A, OIB: 25317889185</w:t>
      </w:r>
      <w:r w:rsidR="005175F0">
        <w:rPr>
          <w:rFonts w:ascii="Times New Roman" w:hAnsi="Times New Roman"/>
        </w:rPr>
        <w:t xml:space="preserve"> </w:t>
      </w:r>
      <w:r w:rsidR="005175F0">
        <w:rPr>
          <w:rFonts w:ascii="Times New Roman" w:hAnsi="Times New Roman" w:cs="Times New Roman"/>
        </w:rPr>
        <w:t>svrstao pod točkom III</w:t>
      </w:r>
      <w:r w:rsidR="00062405">
        <w:rPr>
          <w:rFonts w:ascii="Times New Roman" w:hAnsi="Times New Roman" w:cs="Times New Roman"/>
        </w:rPr>
        <w:t xml:space="preserve"> izreke rješenja</w:t>
      </w:r>
      <w:r w:rsidRPr="006C694E" w:rsidR="006C694E">
        <w:rPr>
          <w:rFonts w:ascii="Times New Roman" w:hAnsi="Times New Roman" w:cs="Times New Roman"/>
        </w:rPr>
        <w:t xml:space="preserve"> </w:t>
      </w:r>
      <w:r w:rsidR="005175F0">
        <w:rPr>
          <w:rFonts w:ascii="Times New Roman" w:hAnsi="Times New Roman"/>
        </w:rPr>
        <w:t xml:space="preserve">Rb. suda </w:t>
      </w:r>
      <w:r w:rsidR="009743E5">
        <w:rPr>
          <w:rFonts w:ascii="Times New Roman" w:hAnsi="Times New Roman"/>
        </w:rPr>
        <w:t>450</w:t>
      </w:r>
      <w:r w:rsidR="00062405">
        <w:rPr>
          <w:rFonts w:ascii="Times New Roman" w:hAnsi="Times New Roman"/>
        </w:rPr>
        <w:t xml:space="preserve">, Rb. </w:t>
      </w:r>
      <w:r w:rsidR="001D3F41">
        <w:rPr>
          <w:rFonts w:ascii="Times New Roman" w:hAnsi="Times New Roman"/>
        </w:rPr>
        <w:lastRenderedPageBreak/>
        <w:t>tablic</w:t>
      </w:r>
      <w:r w:rsidR="00F841F8">
        <w:rPr>
          <w:rFonts w:ascii="Times New Roman" w:hAnsi="Times New Roman"/>
        </w:rPr>
        <w:t>e</w:t>
      </w:r>
      <w:r w:rsidR="001D3F41">
        <w:rPr>
          <w:rFonts w:ascii="Times New Roman" w:hAnsi="Times New Roman"/>
        </w:rPr>
        <w:t xml:space="preserve"> </w:t>
      </w:r>
      <w:r w:rsidRPr="009743E5" w:rsidR="009743E5">
        <w:rPr>
          <w:rFonts w:ascii="Times New Roman" w:hAnsi="Times New Roman"/>
        </w:rPr>
        <w:t>4.288</w:t>
      </w:r>
      <w:r w:rsidR="009743E5">
        <w:rPr>
          <w:rFonts w:ascii="Times New Roman" w:hAnsi="Times New Roman"/>
        </w:rPr>
        <w:t xml:space="preserve"> </w:t>
      </w:r>
      <w:r w:rsidR="00062405">
        <w:rPr>
          <w:rFonts w:ascii="Times New Roman" w:hAnsi="Times New Roman"/>
        </w:rPr>
        <w:t xml:space="preserve">kao vjerovnika osporene tražbine </w:t>
      </w:r>
      <w:r w:rsidR="00E8796C">
        <w:rPr>
          <w:rFonts w:ascii="Times New Roman" w:hAnsi="Times New Roman"/>
        </w:rPr>
        <w:t>prema</w:t>
      </w:r>
      <w:r w:rsidR="00E01A5F">
        <w:rPr>
          <w:rFonts w:ascii="Times New Roman" w:hAnsi="Times New Roman" w:cs="Times New Roman"/>
        </w:rPr>
        <w:t xml:space="preserve"> društvu </w:t>
      </w:r>
      <w:r w:rsidR="00842C51">
        <w:rPr>
          <w:rFonts w:ascii="Times New Roman" w:hAnsi="Times New Roman" w:cs="Times New Roman"/>
        </w:rPr>
        <w:t xml:space="preserve">KONZUM </w:t>
      </w:r>
      <w:r w:rsidRPr="00F841F8" w:rsidR="00F841F8">
        <w:rPr>
          <w:rFonts w:ascii="Times New Roman" w:hAnsi="Times New Roman" w:cs="Times New Roman"/>
        </w:rPr>
        <w:t>d.d</w:t>
      </w:r>
      <w:r w:rsidR="00F841F8">
        <w:rPr>
          <w:rFonts w:ascii="Times New Roman" w:hAnsi="Times New Roman" w:cs="Times New Roman"/>
        </w:rPr>
        <w:t>.,</w:t>
      </w:r>
      <w:r w:rsidRPr="001D3F41" w:rsidR="001D3F41">
        <w:rPr>
          <w:rFonts w:ascii="Times New Roman" w:hAnsi="Times New Roman" w:cs="Times New Roman"/>
        </w:rPr>
        <w:t xml:space="preserve"> Zagreb</w:t>
      </w:r>
      <w:r w:rsidR="00E8796C">
        <w:rPr>
          <w:rFonts w:ascii="Times New Roman" w:hAnsi="Times New Roman" w:cs="Times New Roman"/>
        </w:rPr>
        <w:t xml:space="preserve">, </w:t>
      </w:r>
      <w:r w:rsidR="00062405">
        <w:rPr>
          <w:rFonts w:ascii="Times New Roman" w:hAnsi="Times New Roman" w:cs="Times New Roman"/>
        </w:rPr>
        <w:t xml:space="preserve">koju novčanu tražbinu je osporio </w:t>
      </w:r>
      <w:r w:rsidR="00E8796C">
        <w:rPr>
          <w:rFonts w:ascii="Times New Roman" w:hAnsi="Times New Roman" w:cs="Times New Roman"/>
        </w:rPr>
        <w:t>izvanredni povjerenik</w:t>
      </w:r>
      <w:r w:rsidR="00311017">
        <w:rPr>
          <w:rFonts w:ascii="Times New Roman" w:hAnsi="Times New Roman" w:cs="Times New Roman"/>
        </w:rPr>
        <w:t>.</w:t>
      </w:r>
    </w:p>
    <w:p w:rsidR="00AC4E56" w:rsidP="00CA569D" w:rsidRDefault="00AC4E56">
      <w:pPr>
        <w:jc w:val="both"/>
        <w:outlineLvl w:val="0"/>
        <w:rPr>
          <w:rFonts w:ascii="Times New Roman" w:hAnsi="Times New Roman" w:cs="Times New Roman"/>
        </w:rPr>
      </w:pPr>
    </w:p>
    <w:p w:rsidR="003145CE" w:rsidP="00CA569D" w:rsidRDefault="003145CE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823F7">
        <w:rPr>
          <w:rFonts w:ascii="Times New Roman" w:hAnsi="Times New Roman" w:cs="Times New Roman"/>
        </w:rPr>
        <w:t>Ovaj sud je u rješenju pod poslovnim brojem St-1138/17-1855</w:t>
      </w:r>
      <w:r w:rsidRPr="006C694E" w:rsidR="00D823F7">
        <w:rPr>
          <w:rFonts w:ascii="Times New Roman" w:hAnsi="Times New Roman" w:cs="Times New Roman"/>
        </w:rPr>
        <w:t xml:space="preserve"> </w:t>
      </w:r>
      <w:r w:rsidR="00D823F7">
        <w:rPr>
          <w:rFonts w:ascii="Times New Roman" w:hAnsi="Times New Roman" w:cs="Times New Roman"/>
        </w:rPr>
        <w:t>od 15. siječnja 2018. godine u točci IX uputio osporavatelje tražbina za koju postoji ovršna isprava na pokretanje postupka radi utvrđivanja osnovanosti osporavanja jer će se u protivnom</w:t>
      </w:r>
      <w:r w:rsidR="00B00C18">
        <w:rPr>
          <w:rFonts w:ascii="Times New Roman" w:hAnsi="Times New Roman" w:cs="Times New Roman"/>
        </w:rPr>
        <w:t xml:space="preserve"> osporavanje</w:t>
      </w:r>
      <w:r w:rsidR="00D823F7">
        <w:rPr>
          <w:rFonts w:ascii="Times New Roman" w:hAnsi="Times New Roman" w:cs="Times New Roman"/>
        </w:rPr>
        <w:t xml:space="preserve"> smatrati otklonjenim, a što je u ovom slučaju osporavatelj tražbine, odnosno dužnik i učinio.</w:t>
      </w:r>
    </w:p>
    <w:p w:rsidR="00881678" w:rsidP="000B2F33" w:rsidRDefault="00881678">
      <w:pPr>
        <w:jc w:val="both"/>
        <w:rPr>
          <w:rFonts w:ascii="Times New Roman" w:hAnsi="Times New Roman" w:cs="Times New Roman"/>
        </w:rPr>
      </w:pPr>
    </w:p>
    <w:p w:rsidR="00881678" w:rsidP="00881678" w:rsidRDefault="0088167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Temeljem presude</w:t>
      </w:r>
      <w:r w:rsidR="00544710">
        <w:rPr>
          <w:rFonts w:ascii="Times New Roman" w:hAnsi="Times New Roman" w:cs="Times New Roman"/>
        </w:rPr>
        <w:t xml:space="preserve"> na temelju odricanja</w:t>
      </w:r>
      <w:r>
        <w:rPr>
          <w:rFonts w:ascii="Times New Roman" w:hAnsi="Times New Roman" w:cs="Times New Roman"/>
        </w:rPr>
        <w:t xml:space="preserve"> ovog suda poslovni broj P-</w:t>
      </w:r>
      <w:r w:rsidR="009743E5">
        <w:rPr>
          <w:rFonts w:ascii="Times New Roman" w:hAnsi="Times New Roman" w:cs="Times New Roman"/>
        </w:rPr>
        <w:t>1177</w:t>
      </w:r>
      <w:r>
        <w:rPr>
          <w:rFonts w:ascii="Times New Roman" w:hAnsi="Times New Roman" w:cs="Times New Roman"/>
        </w:rPr>
        <w:t>/2019 (ranije P-15</w:t>
      </w:r>
      <w:r w:rsidR="009743E5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 xml:space="preserve">/2018) od </w:t>
      </w:r>
      <w:r w:rsidR="009743E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 </w:t>
      </w:r>
      <w:r w:rsidR="009743E5">
        <w:rPr>
          <w:rFonts w:ascii="Times New Roman" w:hAnsi="Times New Roman" w:cs="Times New Roman"/>
        </w:rPr>
        <w:t>lipnja</w:t>
      </w:r>
      <w:r>
        <w:rPr>
          <w:rFonts w:ascii="Times New Roman" w:hAnsi="Times New Roman" w:cs="Times New Roman"/>
        </w:rPr>
        <w:t xml:space="preserve"> 2019. godine, a koja je postala pravomoćna </w:t>
      </w:r>
      <w:r w:rsidR="009743E5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 xml:space="preserve">. lipnja 2019. godine, proizlazi da je istom utvrđeno da postoji tražbina vjerovnika </w:t>
      </w:r>
      <w:r w:rsidRPr="009743E5" w:rsidR="009743E5">
        <w:rPr>
          <w:rFonts w:ascii="Times New Roman" w:hAnsi="Times New Roman" w:cs="Times New Roman"/>
        </w:rPr>
        <w:t>LOZNICA d.o.o.</w:t>
      </w:r>
      <w:r>
        <w:rPr>
          <w:rFonts w:ascii="Times New Roman" w:hAnsi="Times New Roman" w:cs="Times New Roman"/>
        </w:rPr>
        <w:t xml:space="preserve"> prema društvu KONZUM </w:t>
      </w:r>
      <w:r w:rsidRPr="00F841F8">
        <w:rPr>
          <w:rFonts w:ascii="Times New Roman" w:hAnsi="Times New Roman" w:cs="Times New Roman"/>
        </w:rPr>
        <w:t>d.d</w:t>
      </w:r>
      <w:r>
        <w:rPr>
          <w:rFonts w:ascii="Times New Roman" w:hAnsi="Times New Roman" w:cs="Times New Roman"/>
        </w:rPr>
        <w:t>.</w:t>
      </w:r>
      <w:r w:rsidRPr="00B65B5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B65B5A">
        <w:rPr>
          <w:rFonts w:ascii="Times New Roman" w:hAnsi="Times New Roman" w:cs="Times New Roman"/>
        </w:rPr>
        <w:t xml:space="preserve">u iznosu od </w:t>
      </w:r>
      <w:r w:rsidRPr="00D74EC9" w:rsidR="009743E5">
        <w:rPr>
          <w:rFonts w:ascii="Times New Roman" w:hAnsi="Times New Roman"/>
        </w:rPr>
        <w:t>38.248.783,29</w:t>
      </w:r>
      <w:r>
        <w:rPr>
          <w:rFonts w:ascii="Times New Roman" w:hAnsi="Times New Roman" w:cs="Times New Roman"/>
        </w:rPr>
        <w:t xml:space="preserve"> </w:t>
      </w:r>
      <w:r w:rsidRPr="00B65B5A">
        <w:rPr>
          <w:rFonts w:ascii="Times New Roman" w:hAnsi="Times New Roman" w:cs="Times New Roman"/>
        </w:rPr>
        <w:t>kun</w:t>
      </w:r>
      <w:r>
        <w:rPr>
          <w:rFonts w:ascii="Times New Roman" w:hAnsi="Times New Roman" w:cs="Times New Roman"/>
        </w:rPr>
        <w:t xml:space="preserve">a, te </w:t>
      </w:r>
      <w:r w:rsidR="009743E5">
        <w:rPr>
          <w:rFonts w:ascii="Times New Roman" w:hAnsi="Times New Roman" w:cs="Times New Roman"/>
        </w:rPr>
        <w:t xml:space="preserve">s osnove jamstva prema društvu </w:t>
      </w:r>
      <w:r w:rsidRPr="00E12CB5">
        <w:rPr>
          <w:rFonts w:ascii="Times New Roman" w:hAnsi="Times New Roman"/>
        </w:rPr>
        <w:t xml:space="preserve">AGROKOR d.d. u iznosu od </w:t>
      </w:r>
      <w:r w:rsidRPr="00D74EC9" w:rsidR="009743E5">
        <w:rPr>
          <w:rFonts w:ascii="Times New Roman" w:hAnsi="Times New Roman"/>
        </w:rPr>
        <w:t>38.248.783,29</w:t>
      </w:r>
      <w:r w:rsidR="009743E5">
        <w:rPr>
          <w:rFonts w:ascii="Times New Roman" w:hAnsi="Times New Roman" w:cs="Times New Roman"/>
        </w:rPr>
        <w:t xml:space="preserve"> </w:t>
      </w:r>
      <w:r w:rsidRPr="00E12CB5">
        <w:rPr>
          <w:rFonts w:ascii="Times New Roman" w:hAnsi="Times New Roman"/>
        </w:rPr>
        <w:t>kuna</w:t>
      </w:r>
      <w:r>
        <w:rPr>
          <w:rFonts w:ascii="Times New Roman" w:hAnsi="Times New Roman" w:cs="Times New Roman"/>
        </w:rPr>
        <w:t xml:space="preserve"> kao tražbina drugog višeg isplatnog reda. </w:t>
      </w:r>
    </w:p>
    <w:p w:rsidRPr="00B65B5A" w:rsidR="00881678" w:rsidP="00881678" w:rsidRDefault="00881678">
      <w:pPr>
        <w:jc w:val="both"/>
        <w:rPr>
          <w:rFonts w:ascii="Times New Roman" w:hAnsi="Times New Roman" w:cs="Times New Roman"/>
        </w:rPr>
      </w:pPr>
    </w:p>
    <w:p w:rsidR="00881678" w:rsidP="00881678" w:rsidRDefault="00881678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="000B2F33" w:rsidP="000B2F33" w:rsidRDefault="000B2F33">
      <w:pPr>
        <w:jc w:val="both"/>
        <w:outlineLvl w:val="0"/>
        <w:rPr>
          <w:rFonts w:ascii="Times New Roman" w:hAnsi="Times New Roman" w:cs="Times New Roman"/>
        </w:rPr>
      </w:pPr>
    </w:p>
    <w:p w:rsidR="000B2F33" w:rsidP="000B2F33" w:rsidRDefault="000B2F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Ovo rješenje će se objaviti na e-oglasnoj ploči ovog suda, te se temeljem odredbe čl. 12 Stečajnog zakona (NN 71/15, 104/17, dalje SZ) u svezi s odredbom čl. 8 ZPIUTD-a dostava smatra obavljenom istekom osmog dana od objave pismena na mrežnoj stranici e-oglasne ploče suda. Objava pismena smatra se dokazom da je dostava obavljena svim sudionicima, pa i onima za koje je propisana posebna dostava. </w:t>
      </w:r>
    </w:p>
    <w:p w:rsidRPr="006C694E" w:rsidR="00881678" w:rsidP="00881678" w:rsidRDefault="00881678">
      <w:pPr>
        <w:jc w:val="both"/>
        <w:rPr>
          <w:rFonts w:ascii="Times New Roman" w:hAnsi="Times New Roman" w:cs="Times New Roman"/>
        </w:rPr>
      </w:pPr>
    </w:p>
    <w:p w:rsidRPr="006C694E" w:rsidR="00881678" w:rsidP="00881678" w:rsidRDefault="00881678">
      <w:pPr>
        <w:jc w:val="center"/>
        <w:outlineLvl w:val="0"/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>U Zagrebu,</w:t>
      </w:r>
      <w:r w:rsidR="00C36ACB">
        <w:rPr>
          <w:rFonts w:ascii="Times New Roman" w:hAnsi="Times New Roman" w:cs="Times New Roman"/>
        </w:rPr>
        <w:t xml:space="preserve"> 11. </w:t>
      </w:r>
      <w:r w:rsidR="00FC37C7">
        <w:rPr>
          <w:rFonts w:ascii="Times New Roman" w:hAnsi="Times New Roman" w:cs="Times New Roman"/>
        </w:rPr>
        <w:t>rujna</w:t>
      </w:r>
      <w:r w:rsidR="00C36AC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2019</w:t>
      </w:r>
      <w:r w:rsidRPr="006C694E">
        <w:rPr>
          <w:rFonts w:ascii="Times New Roman" w:hAnsi="Times New Roman" w:cs="Times New Roman"/>
        </w:rPr>
        <w:t xml:space="preserve">. </w:t>
      </w:r>
    </w:p>
    <w:p w:rsidRPr="006C694E" w:rsidR="00881678" w:rsidP="00881678" w:rsidRDefault="00881678">
      <w:pPr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  <w:t>SUDAC:</w:t>
      </w:r>
    </w:p>
    <w:p w:rsidRPr="006C694E" w:rsidR="00881678" w:rsidP="00881678" w:rsidRDefault="00881678">
      <w:pPr>
        <w:rPr>
          <w:rFonts w:ascii="Times New Roman" w:hAnsi="Times New Roman" w:cs="Times New Roman"/>
        </w:rPr>
      </w:pP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</w:r>
      <w:r w:rsidRPr="006C694E">
        <w:rPr>
          <w:rFonts w:ascii="Times New Roman" w:hAnsi="Times New Roman" w:cs="Times New Roman"/>
        </w:rPr>
        <w:tab/>
        <w:t xml:space="preserve">    </w:t>
      </w:r>
      <w:r w:rsidRPr="006C694E">
        <w:rPr>
          <w:rFonts w:ascii="Times New Roman" w:hAnsi="Times New Roman" w:cs="Times New Roman"/>
        </w:rPr>
        <w:tab/>
        <w:t>Nevenka</w:t>
      </w:r>
      <w:r>
        <w:rPr>
          <w:rFonts w:ascii="Times New Roman" w:hAnsi="Times New Roman" w:cs="Times New Roman"/>
        </w:rPr>
        <w:t xml:space="preserve"> Siladi</w:t>
      </w:r>
      <w:r w:rsidRPr="006C694E">
        <w:rPr>
          <w:rFonts w:ascii="Times New Roman" w:hAnsi="Times New Roman" w:cs="Times New Roman"/>
        </w:rPr>
        <w:t xml:space="preserve"> Rstić</w:t>
      </w:r>
      <w:r w:rsidR="00422A9F">
        <w:rPr>
          <w:rFonts w:ascii="Times New Roman" w:hAnsi="Times New Roman" w:cs="Times New Roman"/>
        </w:rPr>
        <w:t>, v.r.</w:t>
      </w:r>
    </w:p>
    <w:p w:rsidRPr="006C694E" w:rsidR="00881678" w:rsidP="00881678" w:rsidRDefault="00881678">
      <w:pPr>
        <w:jc w:val="both"/>
        <w:rPr>
          <w:rFonts w:ascii="Times New Roman" w:hAnsi="Times New Roman" w:cs="Times New Roman"/>
          <w:i/>
        </w:rPr>
      </w:pPr>
    </w:p>
    <w:p w:rsidRPr="006C694E" w:rsidR="00881678" w:rsidP="00881678" w:rsidRDefault="00881678">
      <w:pPr>
        <w:jc w:val="both"/>
        <w:rPr>
          <w:rFonts w:ascii="Times New Roman" w:hAnsi="Times New Roman" w:cs="Times New Roman"/>
          <w:i/>
        </w:rPr>
      </w:pPr>
      <w:r w:rsidRPr="006C694E">
        <w:rPr>
          <w:rFonts w:ascii="Times New Roman" w:hAnsi="Times New Roman" w:cs="Times New Roman"/>
          <w:i/>
        </w:rPr>
        <w:t>Uputa o pravnom lijeku:</w:t>
      </w:r>
    </w:p>
    <w:p w:rsidRPr="006C694E" w:rsidR="00881678" w:rsidP="00881678" w:rsidRDefault="00881678">
      <w:pPr>
        <w:jc w:val="both"/>
        <w:rPr>
          <w:rFonts w:ascii="Times New Roman" w:hAnsi="Times New Roman" w:cs="Times New Roman"/>
          <w:i/>
        </w:rPr>
      </w:pPr>
      <w:r w:rsidRPr="006C694E">
        <w:rPr>
          <w:rFonts w:ascii="Times New Roman" w:hAnsi="Times New Roman" w:cs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Pr="006C694E" w:rsidR="00881678" w:rsidP="00881678" w:rsidRDefault="00881678">
      <w:pPr>
        <w:jc w:val="both"/>
        <w:rPr>
          <w:rFonts w:ascii="Times New Roman" w:hAnsi="Times New Roman" w:cs="Times New Roman"/>
          <w:i/>
        </w:rPr>
      </w:pPr>
      <w:r w:rsidRPr="006C694E">
        <w:rPr>
          <w:rFonts w:ascii="Times New Roman" w:hAnsi="Times New Roman" w:cs="Times New Roman"/>
          <w:i/>
        </w:rPr>
        <w:tab/>
      </w:r>
    </w:p>
    <w:p w:rsidRPr="006C694E" w:rsidR="00881678" w:rsidP="009D55FE" w:rsidRDefault="00881678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52ACF" w:rsidP="00422A9F" w:rsidRDefault="00422A9F">
      <w:pPr>
        <w:pStyle w:val="Odlomakpopisa"/>
        <w:ind w:left="720"/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Za točnost otpravka- ovlašteni službenik:</w:t>
      </w:r>
    </w:p>
    <w:p w:rsidRPr="006C694E" w:rsidR="00422A9F" w:rsidP="00422A9F" w:rsidRDefault="00422A9F">
      <w:pPr>
        <w:pStyle w:val="Odlomakpopisa"/>
        <w:ind w:left="720"/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Valentina Gabud</w:t>
      </w:r>
    </w:p>
    <w:sectPr w:rsidRPr="006C694E" w:rsidR="00422A9F" w:rsidSect="00ED3AAE">
      <w:headerReference w:type="even" r:id="rId10"/>
      <w:headerReference w:type="default" r:id="rId11"/>
      <w:headerReference w:type="first" r:id="rId12"/>
      <w:pgSz w:w="11907" w:h="16840" w:code="9"/>
      <w:pgMar w:top="1418" w:right="1418" w:bottom="1418" w:left="1418" w:header="709" w:footer="709" w:gutter="0"/>
      <w:pgNumType w:fmt="numberInDash"/>
      <w:cols w:space="709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6755" w:rsidRDefault="00ED6755">
      <w:r>
        <w:separator/>
      </w:r>
    </w:p>
  </w:endnote>
  <w:endnote w:type="continuationSeparator" w:id="0">
    <w:p w:rsidR="00ED6755" w:rsidRDefault="00ED675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6755" w:rsidRDefault="00ED6755">
      <w:r>
        <w:separator/>
      </w:r>
    </w:p>
  </w:footnote>
  <w:footnote w:type="continuationSeparator" w:id="0">
    <w:p w:rsidR="00ED6755" w:rsidRDefault="00ED675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82581" w:rsidP="0057078E" w:rsidRDefault="0078258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82581" w:rsidRDefault="0078258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15D9" w:rsidR="00782581" w:rsidP="0057078E" w:rsidRDefault="00782581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5C15D9">
      <w:rPr>
        <w:rStyle w:val="Brojstranice"/>
        <w:rFonts w:ascii="Times New Roman" w:hAnsi="Times New Roman"/>
      </w:rPr>
      <w:fldChar w:fldCharType="begin"/>
    </w:r>
    <w:r w:rsidRPr="005C15D9">
      <w:rPr>
        <w:rStyle w:val="Brojstranice"/>
        <w:rFonts w:ascii="Times New Roman" w:hAnsi="Times New Roman"/>
      </w:rPr>
      <w:instrText xml:space="preserve">PAGE  </w:instrText>
    </w:r>
    <w:r w:rsidRPr="005C15D9">
      <w:rPr>
        <w:rStyle w:val="Brojstranice"/>
        <w:rFonts w:ascii="Times New Roman" w:hAnsi="Times New Roman"/>
      </w:rPr>
      <w:fldChar w:fldCharType="separate"/>
    </w:r>
    <w:r w:rsidR="00422A9F">
      <w:rPr>
        <w:rStyle w:val="Brojstranice"/>
        <w:rFonts w:ascii="Times New Roman" w:hAnsi="Times New Roman"/>
        <w:noProof/>
      </w:rPr>
      <w:t>- 2 -</w:t>
    </w:r>
    <w:r w:rsidRPr="005C15D9">
      <w:rPr>
        <w:rStyle w:val="Brojstranice"/>
        <w:rFonts w:ascii="Times New Roman" w:hAnsi="Times New Roman"/>
      </w:rPr>
      <w:fldChar w:fldCharType="end"/>
    </w:r>
  </w:p>
  <w:p w:rsidRPr="0089749F" w:rsidR="00782581" w:rsidP="00431EE3" w:rsidRDefault="00782581">
    <w:pPr>
      <w:pStyle w:val="Zaglavlj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</w:t>
    </w:r>
    <w:r>
      <w:rPr>
        <w:rFonts w:ascii="Times New Roman" w:hAnsi="Times New Roman"/>
      </w:rPr>
      <w:t xml:space="preserve">Poslovni broj: 47. </w:t>
    </w:r>
    <w:r w:rsidRPr="00483B7F">
      <w:rPr>
        <w:rFonts w:ascii="Times New Roman" w:hAnsi="Times New Roman"/>
      </w:rPr>
      <w:t>St-</w:t>
    </w:r>
    <w:r>
      <w:rPr>
        <w:rFonts w:ascii="Times New Roman" w:hAnsi="Times New Roman"/>
      </w:rPr>
      <w:t>1138/17</w:t>
    </w:r>
    <w:r w:rsidR="009D55FE">
      <w:rPr>
        <w:rFonts w:ascii="Times New Roman" w:hAnsi="Times New Roman"/>
      </w:rPr>
      <w:t>-3422</w:t>
    </w:r>
  </w:p>
  <w:p w:rsidRPr="0089749F" w:rsidR="00782581" w:rsidP="00700B50" w:rsidRDefault="00782581">
    <w:pPr>
      <w:pStyle w:val="Zaglavlje"/>
      <w:tabs>
        <w:tab w:val="clear" w:pos="4536"/>
        <w:tab w:val="clear" w:pos="9072"/>
      </w:tabs>
      <w:ind w:left="5760" w:right="-1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9749F" w:rsidR="00782581" w:rsidP="008E0761" w:rsidRDefault="00782581">
    <w:pPr>
      <w:pStyle w:val="Zaglavlj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/>
      </w:rPr>
      <w:t xml:space="preserve">Poslovni broj: 47. </w:t>
    </w:r>
    <w:r w:rsidRPr="00483B7F">
      <w:rPr>
        <w:rFonts w:ascii="Times New Roman" w:hAnsi="Times New Roman"/>
      </w:rPr>
      <w:t>St</w:t>
    </w:r>
    <w:r w:rsidR="00C36ACB">
      <w:rPr>
        <w:rFonts w:ascii="Times New Roman" w:hAnsi="Times New Roman"/>
      </w:rPr>
      <w:t>-1138/17-</w:t>
    </w:r>
    <w:r w:rsidR="009D55FE">
      <w:rPr>
        <w:rFonts w:ascii="Times New Roman" w:hAnsi="Times New Roman"/>
      </w:rPr>
      <w:t>3422</w:t>
    </w:r>
  </w:p>
  <w:p w:rsidR="00782581" w:rsidP="008E0761" w:rsidRDefault="00782581">
    <w:pPr>
      <w:pStyle w:val="Zaglavlje"/>
      <w:rPr>
        <w:rFonts w:ascii="Times New Roman" w:hAnsi="Times New Roman" w:cs="Times New Roman"/>
      </w:rPr>
    </w:pPr>
    <w:r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745490</wp:posOffset>
          </wp:positionH>
          <wp:positionV relativeFrom="paragraph">
            <wp:posOffset>114935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="00782581" w:rsidP="008E0761" w:rsidRDefault="00782581">
    <w:pPr>
      <w:pStyle w:val="Zaglavlje"/>
      <w:rPr>
        <w:rFonts w:ascii="Times New Roman" w:hAnsi="Times New Roman"/>
      </w:rPr>
    </w:pPr>
  </w:p>
  <w:p w:rsidRPr="00953077" w:rsidR="00782581" w:rsidP="008E0761" w:rsidRDefault="00782581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REPUBLIKA HRVAT</w:t>
    </w:r>
    <w:r>
      <w:rPr>
        <w:rFonts w:ascii="Times New Roman" w:hAnsi="Times New Roman"/>
      </w:rPr>
      <w:t>S</w:t>
    </w:r>
    <w:r w:rsidRPr="00953077">
      <w:rPr>
        <w:rFonts w:ascii="Times New Roman" w:hAnsi="Times New Roman"/>
      </w:rPr>
      <w:t>KA</w:t>
    </w:r>
  </w:p>
  <w:p w:rsidRPr="00953077" w:rsidR="00782581" w:rsidP="008E0761" w:rsidRDefault="00782581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Trgovački sud u Zagrebu</w:t>
    </w:r>
  </w:p>
  <w:p w:rsidRPr="00A66A41" w:rsidR="00782581" w:rsidP="00E313D3" w:rsidRDefault="00782581">
    <w:pPr>
      <w:pStyle w:val="Zaglavlje"/>
      <w:ind w:left="426"/>
      <w:rPr>
        <w:rFonts w:ascii="Times New Roman" w:hAnsi="Times New Roman" w:cs="Times New Roman"/>
      </w:rPr>
    </w:pPr>
    <w:r w:rsidRPr="00953077">
      <w:rPr>
        <w:rFonts w:ascii="Times New Roman" w:hAnsi="Times New Roman"/>
      </w:rPr>
      <w:t>Zagre</w:t>
    </w:r>
    <w:r>
      <w:rPr>
        <w:rFonts w:ascii="Times New Roman" w:hAnsi="Times New Roman"/>
      </w:rPr>
      <w:t>b, Amruševa 2/II, desno (p.p. 432</w:t>
    </w:r>
    <w:r w:rsidRPr="00953077">
      <w:rPr>
        <w:rFonts w:ascii="Times New Roman" w:hAnsi="Times New Roman"/>
      </w:rPr>
      <w:t>)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ilvl="0" w:tplc="94EA3D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B0A97"/>
    <w:multiLevelType w:val="hybridMultilevel"/>
    <w:tmpl w:val="0A86316A"/>
    <w:lvl w:ilvl="0" w:tplc="024C8A96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25490"/>
    <w:multiLevelType w:val="hybridMultilevel"/>
    <w:tmpl w:val="450EB1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B62971"/>
    <w:multiLevelType w:val="hybridMultilevel"/>
    <w:tmpl w:val="AE2C6D5C"/>
    <w:lvl w:ilvl="0" w:tplc="7D50F6E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095A02F7"/>
    <w:multiLevelType w:val="hybridMultilevel"/>
    <w:tmpl w:val="F1749C56"/>
    <w:lvl w:ilvl="0" w:tplc="29B0BB5A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356" w:hanging="360"/>
      </w:pPr>
    </w:lvl>
    <w:lvl w:ilvl="2" w:tplc="041A001B" w:tentative="true">
      <w:start w:val="1"/>
      <w:numFmt w:val="lowerRoman"/>
      <w:lvlText w:val="%3."/>
      <w:lvlJc w:val="right"/>
      <w:pPr>
        <w:ind w:left="3076" w:hanging="180"/>
      </w:pPr>
    </w:lvl>
    <w:lvl w:ilvl="3" w:tplc="041A000F" w:tentative="true">
      <w:start w:val="1"/>
      <w:numFmt w:val="decimal"/>
      <w:lvlText w:val="%4."/>
      <w:lvlJc w:val="left"/>
      <w:pPr>
        <w:ind w:left="3796" w:hanging="360"/>
      </w:pPr>
    </w:lvl>
    <w:lvl w:ilvl="4" w:tplc="041A0019" w:tentative="true">
      <w:start w:val="1"/>
      <w:numFmt w:val="lowerLetter"/>
      <w:lvlText w:val="%5."/>
      <w:lvlJc w:val="left"/>
      <w:pPr>
        <w:ind w:left="4516" w:hanging="360"/>
      </w:pPr>
    </w:lvl>
    <w:lvl w:ilvl="5" w:tplc="041A001B" w:tentative="true">
      <w:start w:val="1"/>
      <w:numFmt w:val="lowerRoman"/>
      <w:lvlText w:val="%6."/>
      <w:lvlJc w:val="right"/>
      <w:pPr>
        <w:ind w:left="5236" w:hanging="180"/>
      </w:pPr>
    </w:lvl>
    <w:lvl w:ilvl="6" w:tplc="041A000F" w:tentative="true">
      <w:start w:val="1"/>
      <w:numFmt w:val="decimal"/>
      <w:lvlText w:val="%7."/>
      <w:lvlJc w:val="left"/>
      <w:pPr>
        <w:ind w:left="5956" w:hanging="360"/>
      </w:pPr>
    </w:lvl>
    <w:lvl w:ilvl="7" w:tplc="041A0019" w:tentative="true">
      <w:start w:val="1"/>
      <w:numFmt w:val="lowerLetter"/>
      <w:lvlText w:val="%8."/>
      <w:lvlJc w:val="left"/>
      <w:pPr>
        <w:ind w:left="6676" w:hanging="360"/>
      </w:pPr>
    </w:lvl>
    <w:lvl w:ilvl="8" w:tplc="041A001B" w:tentative="true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098B3F1E"/>
    <w:multiLevelType w:val="hybridMultilevel"/>
    <w:tmpl w:val="55088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657D4"/>
    <w:multiLevelType w:val="hybridMultilevel"/>
    <w:tmpl w:val="4468CB7A"/>
    <w:lvl w:ilvl="0" w:tplc="041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16E5C5F"/>
    <w:multiLevelType w:val="hybridMultilevel"/>
    <w:tmpl w:val="FA7C0822"/>
    <w:lvl w:ilvl="0" w:tplc="A0288F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13427F58"/>
    <w:multiLevelType w:val="hybridMultilevel"/>
    <w:tmpl w:val="3792238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55105CA"/>
    <w:multiLevelType w:val="hybridMultilevel"/>
    <w:tmpl w:val="64B28E46"/>
    <w:lvl w:ilvl="0" w:tplc="2A0C8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29C05765"/>
    <w:multiLevelType w:val="hybridMultilevel"/>
    <w:tmpl w:val="8DEE90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069C2"/>
    <w:multiLevelType w:val="hybridMultilevel"/>
    <w:tmpl w:val="48F2F890"/>
    <w:lvl w:ilvl="0" w:tplc="700E51C4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E10681A"/>
    <w:multiLevelType w:val="hybridMultilevel"/>
    <w:tmpl w:val="7AF8FBF2"/>
    <w:lvl w:ilvl="0" w:tplc="9D9A82E2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316D63FE"/>
    <w:multiLevelType w:val="hybridMultilevel"/>
    <w:tmpl w:val="31F853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4F06"/>
    <w:multiLevelType w:val="hybridMultilevel"/>
    <w:tmpl w:val="B798FAC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17451"/>
    <w:multiLevelType w:val="hybridMultilevel"/>
    <w:tmpl w:val="2A569A30"/>
    <w:lvl w:ilvl="0" w:tplc="E9180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34A6802"/>
    <w:multiLevelType w:val="hybridMultilevel"/>
    <w:tmpl w:val="5052D3FE"/>
    <w:lvl w:ilvl="0" w:tplc="766EF2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 w:val="false"/>
        <w:bCs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361F0756"/>
    <w:multiLevelType w:val="hybridMultilevel"/>
    <w:tmpl w:val="1B3AD568"/>
    <w:lvl w:ilvl="0" w:tplc="107EFBBC">
      <w:start w:val="2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37E17439"/>
    <w:multiLevelType w:val="hybridMultilevel"/>
    <w:tmpl w:val="763A27FE"/>
    <w:lvl w:ilvl="0" w:tplc="2182E83A">
      <w:start w:val="8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1">
    <w:nsid w:val="3D0526E2"/>
    <w:multiLevelType w:val="hybridMultilevel"/>
    <w:tmpl w:val="AF12BF68"/>
    <w:lvl w:ilvl="0" w:tplc="04382AD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D553100"/>
    <w:multiLevelType w:val="hybridMultilevel"/>
    <w:tmpl w:val="CDE690CE"/>
    <w:lvl w:ilvl="0" w:tplc="040A6450">
      <w:start w:val="3"/>
      <w:numFmt w:val="decimal"/>
      <w:lvlText w:val="%1.)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EBD2472"/>
    <w:multiLevelType w:val="hybridMultilevel"/>
    <w:tmpl w:val="CF48ACA2"/>
    <w:lvl w:ilvl="0" w:tplc="D8249BEA">
      <w:start w:val="4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24">
    <w:nsid w:val="40C44E40"/>
    <w:multiLevelType w:val="hybridMultilevel"/>
    <w:tmpl w:val="A7F00E78"/>
    <w:lvl w:ilvl="0" w:tplc="EAEE2EAA">
      <w:start w:val="1"/>
      <w:numFmt w:val="upperRoman"/>
      <w:lvlText w:val="%1.)"/>
      <w:lvlJc w:val="left"/>
      <w:pPr>
        <w:ind w:left="216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5">
    <w:nsid w:val="42E462E4"/>
    <w:multiLevelType w:val="hybridMultilevel"/>
    <w:tmpl w:val="4490D8E0"/>
    <w:lvl w:ilvl="0" w:tplc="4DAE692C">
      <w:start w:val="1"/>
      <w:numFmt w:val="upperRoman"/>
      <w:lvlText w:val="%1."/>
      <w:lvlJc w:val="left"/>
      <w:pPr>
        <w:ind w:left="1440" w:hanging="72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8D316C"/>
    <w:multiLevelType w:val="hybridMultilevel"/>
    <w:tmpl w:val="7192835A"/>
    <w:lvl w:ilvl="0" w:tplc="984C1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35007F"/>
    <w:multiLevelType w:val="hybridMultilevel"/>
    <w:tmpl w:val="7DBCF310"/>
    <w:lvl w:ilvl="0" w:tplc="041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43535B9"/>
    <w:multiLevelType w:val="hybridMultilevel"/>
    <w:tmpl w:val="FADEC26A"/>
    <w:lvl w:ilvl="0" w:tplc="ED58E722">
      <w:start w:val="1"/>
      <w:numFmt w:val="upperRoman"/>
      <w:lvlText w:val="%1.)"/>
      <w:lvlJc w:val="left"/>
      <w:pPr>
        <w:ind w:left="108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450550D"/>
    <w:multiLevelType w:val="hybridMultilevel"/>
    <w:tmpl w:val="0D9EA986"/>
    <w:lvl w:ilvl="0" w:tplc="350ED3C6">
      <w:start w:val="1"/>
      <w:numFmt w:val="upperRoman"/>
      <w:lvlText w:val="%1.)"/>
      <w:lvlJc w:val="left"/>
      <w:pPr>
        <w:ind w:left="108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71A3C16"/>
    <w:multiLevelType w:val="hybridMultilevel"/>
    <w:tmpl w:val="DFDC9024"/>
    <w:lvl w:ilvl="0" w:tplc="1C9E1AC2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59D62190"/>
    <w:multiLevelType w:val="hybridMultilevel"/>
    <w:tmpl w:val="9D0EB2C6"/>
    <w:lvl w:ilvl="0" w:tplc="041A0011">
      <w:start w:val="1"/>
      <w:numFmt w:val="decimal"/>
      <w:lvlText w:val="%1)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7F789B"/>
    <w:multiLevelType w:val="hybridMultilevel"/>
    <w:tmpl w:val="65726442"/>
    <w:lvl w:ilvl="0" w:tplc="D26E4E68">
      <w:start w:val="4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>
    <w:nsid w:val="60821D46"/>
    <w:multiLevelType w:val="hybridMultilevel"/>
    <w:tmpl w:val="9CE48378"/>
    <w:lvl w:ilvl="0" w:tplc="E982A68A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34">
    <w:nsid w:val="622D36DA"/>
    <w:multiLevelType w:val="hybridMultilevel"/>
    <w:tmpl w:val="8CA4E1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9041CA5"/>
    <w:multiLevelType w:val="hybridMultilevel"/>
    <w:tmpl w:val="5590D788"/>
    <w:lvl w:ilvl="0" w:tplc="18CCBFF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AE35D49"/>
    <w:multiLevelType w:val="hybridMultilevel"/>
    <w:tmpl w:val="FAFA0A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05528"/>
    <w:multiLevelType w:val="hybridMultilevel"/>
    <w:tmpl w:val="993C142A"/>
    <w:lvl w:ilvl="0" w:tplc="5EE010D2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73E57536"/>
    <w:multiLevelType w:val="hybridMultilevel"/>
    <w:tmpl w:val="7DD25DA8"/>
    <w:lvl w:ilvl="0" w:tplc="F0C20CBA">
      <w:start w:val="2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39">
    <w:nsid w:val="74331026"/>
    <w:multiLevelType w:val="hybridMultilevel"/>
    <w:tmpl w:val="2F6C94B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B7641AA"/>
    <w:multiLevelType w:val="hybridMultilevel"/>
    <w:tmpl w:val="D83891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DA32A47"/>
    <w:multiLevelType w:val="hybridMultilevel"/>
    <w:tmpl w:val="68F853CC"/>
    <w:lvl w:ilvl="0" w:tplc="9DD0CA74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F373D6F"/>
    <w:multiLevelType w:val="hybridMultilevel"/>
    <w:tmpl w:val="384AE2F4"/>
    <w:lvl w:ilvl="0" w:tplc="328804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30"/>
  </w:num>
  <w:num w:numId="5">
    <w:abstractNumId w:val="8"/>
  </w:num>
  <w:num w:numId="6">
    <w:abstractNumId w:val="32"/>
  </w:num>
  <w:num w:numId="7">
    <w:abstractNumId w:val="34"/>
  </w:num>
  <w:num w:numId="8">
    <w:abstractNumId w:val="40"/>
  </w:num>
  <w:num w:numId="9">
    <w:abstractNumId w:val="39"/>
  </w:num>
  <w:num w:numId="10">
    <w:abstractNumId w:val="38"/>
  </w:num>
  <w:num w:numId="11">
    <w:abstractNumId w:val="33"/>
  </w:num>
  <w:num w:numId="12">
    <w:abstractNumId w:val="7"/>
  </w:num>
  <w:num w:numId="13">
    <w:abstractNumId w:val="23"/>
  </w:num>
  <w:num w:numId="14">
    <w:abstractNumId w:val="20"/>
  </w:num>
  <w:num w:numId="15">
    <w:abstractNumId w:val="2"/>
  </w:num>
  <w:num w:numId="16">
    <w:abstractNumId w:val="16"/>
  </w:num>
  <w:num w:numId="17">
    <w:abstractNumId w:val="35"/>
  </w:num>
  <w:num w:numId="18">
    <w:abstractNumId w:val="17"/>
  </w:num>
  <w:num w:numId="19">
    <w:abstractNumId w:val="26"/>
  </w:num>
  <w:num w:numId="20">
    <w:abstractNumId w:val="13"/>
  </w:num>
  <w:num w:numId="21">
    <w:abstractNumId w:val="42"/>
  </w:num>
  <w:num w:numId="22">
    <w:abstractNumId w:val="41"/>
  </w:num>
  <w:num w:numId="23">
    <w:abstractNumId w:val="24"/>
  </w:num>
  <w:num w:numId="24">
    <w:abstractNumId w:val="19"/>
  </w:num>
  <w:num w:numId="25">
    <w:abstractNumId w:val="37"/>
  </w:num>
  <w:num w:numId="26">
    <w:abstractNumId w:val="29"/>
  </w:num>
  <w:num w:numId="27">
    <w:abstractNumId w:val="28"/>
  </w:num>
  <w:num w:numId="28">
    <w:abstractNumId w:val="27"/>
  </w:num>
  <w:num w:numId="29">
    <w:abstractNumId w:val="15"/>
  </w:num>
  <w:num w:numId="30">
    <w:abstractNumId w:val="4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12"/>
  </w:num>
  <w:num w:numId="35">
    <w:abstractNumId w:val="6"/>
  </w:num>
  <w:num w:numId="36">
    <w:abstractNumId w:val="21"/>
  </w:num>
  <w:num w:numId="37">
    <w:abstractNumId w:val="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4"/>
  </w:num>
  <w:num w:numId="41">
    <w:abstractNumId w:val="36"/>
  </w:num>
  <w:num w:numId="42">
    <w:abstractNumId w:val="11"/>
  </w:num>
  <w:num w:numId="43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2B"/>
    <w:rsid w:val="00007F1A"/>
    <w:rsid w:val="0001238F"/>
    <w:rsid w:val="00012BC3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849AC"/>
    <w:rsid w:val="00085E4B"/>
    <w:rsid w:val="00085E5C"/>
    <w:rsid w:val="00091D48"/>
    <w:rsid w:val="00097ABB"/>
    <w:rsid w:val="000A2615"/>
    <w:rsid w:val="000A30DF"/>
    <w:rsid w:val="000A3EE9"/>
    <w:rsid w:val="000A3F1A"/>
    <w:rsid w:val="000B2F33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B662F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106D8"/>
    <w:rsid w:val="002135D3"/>
    <w:rsid w:val="00223259"/>
    <w:rsid w:val="00223266"/>
    <w:rsid w:val="00230165"/>
    <w:rsid w:val="00231E77"/>
    <w:rsid w:val="0023455A"/>
    <w:rsid w:val="00234B7D"/>
    <w:rsid w:val="00235B9B"/>
    <w:rsid w:val="00236C3C"/>
    <w:rsid w:val="00237A06"/>
    <w:rsid w:val="002403FF"/>
    <w:rsid w:val="00245F89"/>
    <w:rsid w:val="002473B0"/>
    <w:rsid w:val="0025140D"/>
    <w:rsid w:val="002539CC"/>
    <w:rsid w:val="002552C7"/>
    <w:rsid w:val="00256AEA"/>
    <w:rsid w:val="00262270"/>
    <w:rsid w:val="00267457"/>
    <w:rsid w:val="002703A5"/>
    <w:rsid w:val="00273D34"/>
    <w:rsid w:val="00277CE7"/>
    <w:rsid w:val="00280386"/>
    <w:rsid w:val="00282457"/>
    <w:rsid w:val="002829D1"/>
    <w:rsid w:val="0029132A"/>
    <w:rsid w:val="002933F0"/>
    <w:rsid w:val="00293BB6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3B9F"/>
    <w:rsid w:val="003145CE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94824"/>
    <w:rsid w:val="003A52DC"/>
    <w:rsid w:val="003B0C47"/>
    <w:rsid w:val="003C080A"/>
    <w:rsid w:val="003C23F5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1D2F"/>
    <w:rsid w:val="00422A9F"/>
    <w:rsid w:val="0042389F"/>
    <w:rsid w:val="00423F75"/>
    <w:rsid w:val="0042750D"/>
    <w:rsid w:val="00431EE3"/>
    <w:rsid w:val="0045037E"/>
    <w:rsid w:val="004504AD"/>
    <w:rsid w:val="004507AE"/>
    <w:rsid w:val="00450F72"/>
    <w:rsid w:val="00451F5B"/>
    <w:rsid w:val="0046134E"/>
    <w:rsid w:val="00462A14"/>
    <w:rsid w:val="004718F6"/>
    <w:rsid w:val="00484F1F"/>
    <w:rsid w:val="00485607"/>
    <w:rsid w:val="004903DE"/>
    <w:rsid w:val="00490C21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33F47"/>
    <w:rsid w:val="005350B4"/>
    <w:rsid w:val="00544710"/>
    <w:rsid w:val="00544AF8"/>
    <w:rsid w:val="00545376"/>
    <w:rsid w:val="00550DDA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6B71"/>
    <w:rsid w:val="00597640"/>
    <w:rsid w:val="005A061B"/>
    <w:rsid w:val="005A3E56"/>
    <w:rsid w:val="005B314F"/>
    <w:rsid w:val="005C15D9"/>
    <w:rsid w:val="005C1D7C"/>
    <w:rsid w:val="005C237B"/>
    <w:rsid w:val="005C7DEF"/>
    <w:rsid w:val="005D07FC"/>
    <w:rsid w:val="005D08D1"/>
    <w:rsid w:val="005E1A13"/>
    <w:rsid w:val="005E7844"/>
    <w:rsid w:val="005F41C5"/>
    <w:rsid w:val="00602D22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D6776"/>
    <w:rsid w:val="006E2038"/>
    <w:rsid w:val="006E31BB"/>
    <w:rsid w:val="006E37F1"/>
    <w:rsid w:val="006E3E50"/>
    <w:rsid w:val="006F4C45"/>
    <w:rsid w:val="006F5B14"/>
    <w:rsid w:val="00700B0D"/>
    <w:rsid w:val="00700B50"/>
    <w:rsid w:val="00702714"/>
    <w:rsid w:val="007031A2"/>
    <w:rsid w:val="0071008C"/>
    <w:rsid w:val="00727E0C"/>
    <w:rsid w:val="00731880"/>
    <w:rsid w:val="00733C70"/>
    <w:rsid w:val="00733F1E"/>
    <w:rsid w:val="0073538A"/>
    <w:rsid w:val="007412D7"/>
    <w:rsid w:val="007501C6"/>
    <w:rsid w:val="007529C0"/>
    <w:rsid w:val="0076329C"/>
    <w:rsid w:val="00763BC2"/>
    <w:rsid w:val="007666CF"/>
    <w:rsid w:val="00771C88"/>
    <w:rsid w:val="00771EA0"/>
    <w:rsid w:val="007732AD"/>
    <w:rsid w:val="0077350E"/>
    <w:rsid w:val="00782581"/>
    <w:rsid w:val="007860AC"/>
    <w:rsid w:val="00792AF3"/>
    <w:rsid w:val="007A02FE"/>
    <w:rsid w:val="007A0B19"/>
    <w:rsid w:val="007A35F0"/>
    <w:rsid w:val="007A473B"/>
    <w:rsid w:val="007A6271"/>
    <w:rsid w:val="007B5430"/>
    <w:rsid w:val="007B5570"/>
    <w:rsid w:val="007B5E13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42C51"/>
    <w:rsid w:val="0084616F"/>
    <w:rsid w:val="00862C08"/>
    <w:rsid w:val="00870AAB"/>
    <w:rsid w:val="00881678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114"/>
    <w:rsid w:val="008B5A50"/>
    <w:rsid w:val="008B72C1"/>
    <w:rsid w:val="008C01B6"/>
    <w:rsid w:val="008C2F62"/>
    <w:rsid w:val="008E0761"/>
    <w:rsid w:val="008E0A0C"/>
    <w:rsid w:val="008E1F91"/>
    <w:rsid w:val="008E501C"/>
    <w:rsid w:val="008E615C"/>
    <w:rsid w:val="00901672"/>
    <w:rsid w:val="00901E2E"/>
    <w:rsid w:val="00903802"/>
    <w:rsid w:val="00904122"/>
    <w:rsid w:val="00906AE9"/>
    <w:rsid w:val="00907AEF"/>
    <w:rsid w:val="009161E5"/>
    <w:rsid w:val="0092521A"/>
    <w:rsid w:val="00934887"/>
    <w:rsid w:val="00935DCA"/>
    <w:rsid w:val="009463A6"/>
    <w:rsid w:val="00957D99"/>
    <w:rsid w:val="009743E5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A3645"/>
    <w:rsid w:val="009B4C5F"/>
    <w:rsid w:val="009C0C5E"/>
    <w:rsid w:val="009C413F"/>
    <w:rsid w:val="009C5999"/>
    <w:rsid w:val="009C5D0B"/>
    <w:rsid w:val="009D3DE1"/>
    <w:rsid w:val="009D43C9"/>
    <w:rsid w:val="009D55FE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2FD0"/>
    <w:rsid w:val="00A25558"/>
    <w:rsid w:val="00A257E4"/>
    <w:rsid w:val="00A27556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861F7"/>
    <w:rsid w:val="00A86918"/>
    <w:rsid w:val="00A928D0"/>
    <w:rsid w:val="00AA7FEA"/>
    <w:rsid w:val="00AB1CFA"/>
    <w:rsid w:val="00AC0D4B"/>
    <w:rsid w:val="00AC4E56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0C18"/>
    <w:rsid w:val="00B04248"/>
    <w:rsid w:val="00B042AE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751"/>
    <w:rsid w:val="00C312FB"/>
    <w:rsid w:val="00C34406"/>
    <w:rsid w:val="00C36ACB"/>
    <w:rsid w:val="00C53D01"/>
    <w:rsid w:val="00C53E9F"/>
    <w:rsid w:val="00C5409A"/>
    <w:rsid w:val="00C552FF"/>
    <w:rsid w:val="00C5675C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2DA"/>
    <w:rsid w:val="00CA569D"/>
    <w:rsid w:val="00CB1DEF"/>
    <w:rsid w:val="00CB4C0C"/>
    <w:rsid w:val="00CC6645"/>
    <w:rsid w:val="00CD4F46"/>
    <w:rsid w:val="00CD76BF"/>
    <w:rsid w:val="00CE76AD"/>
    <w:rsid w:val="00CF343C"/>
    <w:rsid w:val="00CF7813"/>
    <w:rsid w:val="00D045F2"/>
    <w:rsid w:val="00D114D2"/>
    <w:rsid w:val="00D3348D"/>
    <w:rsid w:val="00D47FF5"/>
    <w:rsid w:val="00D5763A"/>
    <w:rsid w:val="00D70856"/>
    <w:rsid w:val="00D74EC9"/>
    <w:rsid w:val="00D75F70"/>
    <w:rsid w:val="00D823F7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AE4"/>
    <w:rsid w:val="00DC3C41"/>
    <w:rsid w:val="00DC3C5F"/>
    <w:rsid w:val="00DD637D"/>
    <w:rsid w:val="00DE577E"/>
    <w:rsid w:val="00DF1E92"/>
    <w:rsid w:val="00E01A5F"/>
    <w:rsid w:val="00E0340A"/>
    <w:rsid w:val="00E06ECB"/>
    <w:rsid w:val="00E126E3"/>
    <w:rsid w:val="00E12CB5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C52CC"/>
    <w:rsid w:val="00EC5519"/>
    <w:rsid w:val="00EC66C6"/>
    <w:rsid w:val="00EC7684"/>
    <w:rsid w:val="00ED3AAE"/>
    <w:rsid w:val="00ED6755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557A9"/>
    <w:rsid w:val="00F5743F"/>
    <w:rsid w:val="00F712AC"/>
    <w:rsid w:val="00F71880"/>
    <w:rsid w:val="00F841F8"/>
    <w:rsid w:val="00F9043D"/>
    <w:rsid w:val="00F92F38"/>
    <w:rsid w:val="00FA2CF7"/>
    <w:rsid w:val="00FB0537"/>
    <w:rsid w:val="00FB408A"/>
    <w:rsid w:val="00FB7BBB"/>
    <w:rsid w:val="00FC37C7"/>
    <w:rsid w:val="00FC3824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F2AE7"/>
    <w:pPr>
      <w:autoSpaceDE w:val="false"/>
      <w:autoSpaceDN w:val="false"/>
      <w:spacing w:after="0" w:line="240" w:lineRule="auto"/>
    </w:pPr>
    <w:rPr>
      <w:rFonts w:ascii="Arial" w:hAnsi="Arial" w:cs="Arial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val="en-GB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uiPriority w:val="9"/>
    <w:semiHidden/>
    <w:locked/>
    <w:rPr>
      <w:rFonts w:cs="Times New Roman" w:asciiTheme="majorHAnsi" w:hAnsiTheme="majorHAnsi" w:eastAsiaTheme="majorEastAsia"/>
      <w:b/>
      <w:bCs/>
      <w:sz w:val="26"/>
      <w:szCs w:val="26"/>
    </w:rPr>
  </w:style>
  <w:style w:type="paragraph" w:styleId="Kartadokumenta">
    <w:name w:val="Document Map"/>
    <w:basedOn w:val="Normal"/>
    <w:link w:val="Kartadokumenta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styleId="KartadokumentaChar" w:customStyle="true">
    <w:name w:val="Karta dokumenta Char"/>
    <w:basedOn w:val="Zadanifontodlomka"/>
    <w:link w:val="Kartadokumenta"/>
    <w:uiPriority w:val="99"/>
    <w:semiHidden/>
    <w:locked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locked/>
    <w:rPr>
      <w:rFonts w:ascii="Arial" w:hAnsi="Arial" w:cs="Arial"/>
      <w:sz w:val="24"/>
      <w:szCs w:val="24"/>
    </w:rPr>
  </w:style>
  <w:style w:type="character" w:styleId="Brojstranice">
    <w:name w:val="page number"/>
    <w:basedOn w:val="Zadanifontodlomka"/>
    <w:uiPriority w:val="99"/>
    <w:rPr>
      <w:rFonts w:cs="Times New Roman"/>
    </w:rPr>
  </w:style>
  <w:style w:type="table" w:styleId="Reetkatablice">
    <w:name w:val="Table Grid"/>
    <w:basedOn w:val="Obinatablica"/>
    <w:uiPriority w:val="99"/>
    <w:rsid w:val="00012BC3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rsid w:val="00C860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rsid w:val="00A8578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rFonts w:ascii="Arial" w:hAnsi="Arial" w:cs="Arial"/>
      <w:sz w:val="24"/>
      <w:szCs w:val="24"/>
    </w:rPr>
  </w:style>
  <w:style w:type="paragraph" w:styleId="TableContents" w:customStyle="true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ascii="Times New Roman" w:hAnsi="Times New Roman" w:cs="Tahoma"/>
      <w:kern w:val="3"/>
    </w:rPr>
  </w:style>
  <w:style w:type="paragraph" w:styleId="Uvuenotijeloteksta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hAnsi="Times New Roman" w:cs="Times New Roman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locked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type="paragraph" w:styleId="Bezproreda">
    <w:name w:val="No Spacing"/>
    <w:uiPriority w:val="99"/>
    <w:qFormat/>
    <w:rsid w:val="00B26C8C"/>
    <w:pPr>
      <w:spacing w:after="0" w:line="240" w:lineRule="auto"/>
    </w:pPr>
    <w:rPr>
      <w:rFonts w:ascii="Calibri" w:hAnsi="Calibri" w:eastAsia="Calibri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65E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5E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5EED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5E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5E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41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36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190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449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154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380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095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168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62338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6233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1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198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0124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6007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436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58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958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820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160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3417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567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79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7899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2871744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kolovoza 2019.</izvorni_sadrzaj>
    <derivirana_varijabla naziv="DomainObject.Predmet.SpisIzvanSuda.DatumIzlazaSpisa_1">1. kolovoza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St-1138/2017-3415</izvorni_sadrzaj>
    <derivirana_varijabla naziv="DomainObject.PredzadnjaOdlukaIzPredmeta.Oznaka_1">St-1138/2017-3415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2E300-58CB-48D6-A62B-88B33144C5E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668</properties:Words>
  <properties:Characters>3653</properties:Characters>
  <properties:Lines>111</properties:Lines>
  <properties:Paragraphs>36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2019-09-10T09:49:00Z</dcterms:created>
  <dc:creator>KDS - 8</dc:creator>
  <dc:description/>
  <cp:keywords/>
  <cp:lastModifiedBy>Slavica Grbić</cp:lastModifiedBy>
  <cp:lastPrinted>2018-11-20T12:20:00Z</cp:lastPrinted>
  <dcterms:modified xmlns:xsi="http://www.w3.org/2001/XMLSchema-instance" xsi:type="dcterms:W3CDTF">2019-09-11T07:51:00Z</dcterms:modified>
  <cp:revision>11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(Ispravak_rješenja_10_09_2019_LOZNICA_KONZUM.docx)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