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3c7114c" w14:textId="3c7114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5E7929">
        <w:t>1836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5E7929">
        <w:rPr>
          <w:szCs w:val="20"/>
        </w:rPr>
        <w:t>SUPERADRESA</w:t>
      </w:r>
      <w:proofErr w:type="spellEnd"/>
      <w:r w:rsidR="005E7929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5E7929">
        <w:rPr>
          <w:szCs w:val="20"/>
        </w:rPr>
        <w:t>Zagreb</w:t>
      </w:r>
      <w:r>
        <w:rPr>
          <w:szCs w:val="20"/>
        </w:rPr>
        <w:t xml:space="preserve">, </w:t>
      </w:r>
      <w:proofErr w:type="spellStart"/>
      <w:r w:rsidR="005E7929">
        <w:rPr>
          <w:szCs w:val="20"/>
        </w:rPr>
        <w:t>Mrkšina</w:t>
      </w:r>
      <w:proofErr w:type="spellEnd"/>
      <w:r w:rsidR="005E7929">
        <w:rPr>
          <w:szCs w:val="20"/>
        </w:rPr>
        <w:t xml:space="preserve"> </w:t>
      </w:r>
      <w:proofErr w:type="spellStart"/>
      <w:r w:rsidR="005E7929">
        <w:rPr>
          <w:szCs w:val="20"/>
        </w:rPr>
        <w:t>7D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5E7929">
        <w:rPr>
          <w:szCs w:val="20"/>
        </w:rPr>
        <w:t>10631549430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5E7929">
        <w:t>58.589,75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47772"/>
    <w:rsid w:val="000C6C00"/>
    <w:rsid w:val="001032F4"/>
    <w:rsid w:val="00131E95"/>
    <w:rsid w:val="0019711A"/>
    <w:rsid w:val="00197F24"/>
    <w:rsid w:val="001A1D04"/>
    <w:rsid w:val="001B4CEF"/>
    <w:rsid w:val="00241F1C"/>
    <w:rsid w:val="0030164E"/>
    <w:rsid w:val="0034753A"/>
    <w:rsid w:val="0036155B"/>
    <w:rsid w:val="003C30EA"/>
    <w:rsid w:val="00405364"/>
    <w:rsid w:val="00420146"/>
    <w:rsid w:val="00424390"/>
    <w:rsid w:val="00457EF8"/>
    <w:rsid w:val="004D2A10"/>
    <w:rsid w:val="00533E40"/>
    <w:rsid w:val="005437F9"/>
    <w:rsid w:val="005E7929"/>
    <w:rsid w:val="00626B24"/>
    <w:rsid w:val="00662ED3"/>
    <w:rsid w:val="0075183E"/>
    <w:rsid w:val="007A1913"/>
    <w:rsid w:val="00821684"/>
    <w:rsid w:val="0085059C"/>
    <w:rsid w:val="00890D82"/>
    <w:rsid w:val="008D73D6"/>
    <w:rsid w:val="00935F16"/>
    <w:rsid w:val="00950F54"/>
    <w:rsid w:val="00993AB5"/>
    <w:rsid w:val="009B679B"/>
    <w:rsid w:val="009D3B13"/>
    <w:rsid w:val="009D77D0"/>
    <w:rsid w:val="009E3609"/>
    <w:rsid w:val="009F5F11"/>
    <w:rsid w:val="00A22C42"/>
    <w:rsid w:val="00A53DC3"/>
    <w:rsid w:val="00A81928"/>
    <w:rsid w:val="00A87967"/>
    <w:rsid w:val="00AF387D"/>
    <w:rsid w:val="00B4105F"/>
    <w:rsid w:val="00C60D35"/>
    <w:rsid w:val="00C81BCE"/>
    <w:rsid w:val="00C9166A"/>
    <w:rsid w:val="00CA63C1"/>
    <w:rsid w:val="00D05353"/>
    <w:rsid w:val="00D3294B"/>
    <w:rsid w:val="00D729BF"/>
    <w:rsid w:val="00D76B18"/>
    <w:rsid w:val="00D90085"/>
    <w:rsid w:val="00E82805"/>
    <w:rsid w:val="00F47FCC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22C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2C4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2C4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2C4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2C4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St-1836/2019</izvorni_sadrzaj>
    <derivirana_varijabla naziv="DomainObject.Predmet.OznakaBroj_1">St-1836/2019</derivirana_varijabla>
  </DomainObject.Predmet.OznakaBroj>
  <DomainObject.Predmet.OznakaBrojOptuznogAkta>
    <izvorni_sadrzaj>04-06-19-3232</izvorni_sadrzaj>
    <derivirana_varijabla naziv="DomainObject.Predmet.OznakaBrojOptuznogAkta_1">04-06-19-3232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SUPERADRESA j.d.o.o. za usluge i trgovinu zastupanog po punomoćniku Mirko Baljak</izvorni_sadrzaj>
    <derivirana_varijabla naziv="DomainObject.Predmet.ProtustrankaFormated_1">  SUPERADRESA j.d.o.o. za usluge i trgovinu zastupanog po punomoćniku Mirko Baljak</derivirana_varijabla>
  </DomainObject.Predmet.ProtustrankaFormated>
  <DomainObject.Predmet.ProtustrankaFormatedOIB>
    <izvorni_sadrzaj>  SUPERADRESA j.d.o.o. za usluge i trgovinu, OIB 10631549430 zastupanog po punomoćniku Mirko Baljak</izvorni_sadrzaj>
    <derivirana_varijabla naziv="DomainObject.Predmet.ProtustrankaFormatedOIB_1">  SUPERADRESA j.d.o.o. za usluge i trgovinu, OIB 10631549430 zastupanog po punomoćniku Mirko Baljak</derivirana_varijabla>
  </DomainObject.Predmet.ProtustrankaFormatedOIB>
  <DomainObject.Predmet.ProtustrankaFormatedWithAdress>
    <izvorni_sadrzaj> SUPERADRESA j.d.o.o. za usluge i trgovinu, Mrkšina 7/D, 10000 Zagreb zastupanog po punomoćniku Mirko Baljak</izvorni_sadrzaj>
    <derivirana_varijabla naziv="DomainObject.Predmet.ProtustrankaFormatedWithAdress_1"> SUPERADRESA j.d.o.o. za usluge i trgovinu, Mrkšina 7/D, 10000 Zagreb zastupanog po punomoćniku Mirko Baljak</derivirana_varijabla>
  </DomainObject.Predmet.ProtustrankaFormatedWithAdress>
  <DomainObject.Predmet.ProtustrankaFormatedWithAdressOIB>
    <izvorni_sadrzaj> SUPERADRESA j.d.o.o. za usluge i trgovinu, OIB 10631549430, Mrkšina 7/D, 10000 Zagreb zastupanog po punomoćniku Mirko Baljak</izvorni_sadrzaj>
    <derivirana_varijabla naziv="DomainObject.Predmet.ProtustrankaFormatedWithAdressOIB_1"> SUPERADRESA j.d.o.o. za usluge i trgovinu, OIB 10631549430, Mrkšina 7/D, 10000 Zagreb zastupanog po punomoćniku Mirko Baljak</derivirana_varijabla>
  </DomainObject.Predmet.ProtustrankaFormatedWithAdressOIB>
  <DomainObject.Predmet.ProtustrankaWithAdress>
    <izvorni_sadrzaj>SUPERADRESA j.d.o.o. za usluge i trgovinu Mrkšina 7/D, 10000 Zagreb</izvorni_sadrzaj>
    <derivirana_varijabla naziv="DomainObject.Predmet.ProtustrankaWithAdress_1">SUPERADRESA j.d.o.o. za usluge i trgovinu Mrkšina 7/D, 10000 Zagreb</derivirana_varijabla>
  </DomainObject.Predmet.ProtustrankaWithAdress>
  <DomainObject.Predmet.ProtustrankaWithAdressOIB>
    <izvorni_sadrzaj>SUPERADRESA j.d.o.o. za usluge i trgovinu, OIB 10631549430, Mrkšina 7/D, 10000 Zagreb</izvorni_sadrzaj>
    <derivirana_varijabla naziv="DomainObject.Predmet.ProtustrankaWithAdressOIB_1">SUPERADRESA j.d.o.o. za usluge i trgovinu, OIB 10631549430, Mrkšina 7/D, 10000 Zagreb</derivirana_varijabla>
  </DomainObject.Predmet.ProtustrankaWithAdressOIB>
  <DomainObject.Predmet.ProtustrankaNazivFormated>
    <izvorni_sadrzaj>SUPERADRESA j.d.o.o. za usluge i trgovinu</izvorni_sadrzaj>
    <derivirana_varijabla naziv="DomainObject.Predmet.ProtustrankaNazivFormated_1">SUPERADRESA j.d.o.o. za usluge i trgovinu</derivirana_varijabla>
  </DomainObject.Predmet.ProtustrankaNazivFormated>
  <DomainObject.Predmet.ProtustrankaNazivFormatedOIB>
    <izvorni_sadrzaj>SUPERADRESA j.d.o.o. za usluge i trgovinu, OIB 10631549430</izvorni_sadrzaj>
    <derivirana_varijabla naziv="DomainObject.Predmet.ProtustrankaNazivFormatedOIB_1">SUPERADRESA j.d.o.o. za usluge i trgovinu, OIB 10631549430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SUPERADRESA j.d.o.o. za usluge i trgovinu zastupanog po punomoćniku Mirko Baljak</item>
    </izvorni_sadrzaj>
    <derivirana_varijabla naziv="DomainObject.Predmet.ProtuStrankaListFormated_1">
      <item>SUPERADRESA j.d.o.o. za usluge i trgovinu zastupanog po punomoćniku Mirko Baljak</item>
    </derivirana_varijabla>
  </DomainObject.Predmet.ProtuStrankaListFormated>
  <DomainObject.Predmet.ProtuStrankaListFormatedOIB>
    <izvorni_sadrzaj>
      <item>SUPERADRESA j.d.o.o. za usluge i trgovinu, OIB 10631549430 zastupanog po punomoćniku Mirko Baljak</item>
    </izvorni_sadrzaj>
    <derivirana_varijabla naziv="DomainObject.Predmet.ProtuStrankaListFormatedOIB_1">
      <item>SUPERADRESA j.d.o.o. za usluge i trgovinu, OIB 10631549430 zastupanog po punomoćniku Mirko Baljak</item>
    </derivirana_varijabla>
  </DomainObject.Predmet.ProtuStrankaListFormatedOIB>
  <DomainObject.Predmet.ProtuStrankaListFormatedWithAdress>
    <izvorni_sadrzaj>
      <item>SUPERADRESA j.d.o.o. za usluge i trgovinu, Mrkšina 7/D, 10000 Zagreb zastupanog po punomoćniku Mirko Baljak</item>
    </izvorni_sadrzaj>
    <derivirana_varijabla naziv="DomainObject.Predmet.ProtuStrankaListFormatedWithAdress_1">
      <item>SUPERADRESA j.d.o.o. za usluge i trgovinu, Mrkšina 7/D, 10000 Zagreb zastupanog po punomoćniku Mirko Baljak</item>
    </derivirana_varijabla>
  </DomainObject.Predmet.ProtuStrankaListFormatedWithAdress>
  <DomainObject.Predmet.ProtuStrankaListFormatedWithAdressOIB>
    <izvorni_sadrzaj>
      <item>SUPERADRESA j.d.o.o. za usluge i trgovinu, OIB 10631549430, Mrkšina 7/D, 10000 Zagreb zastupanog po punomoćniku Mirko Baljak</item>
    </izvorni_sadrzaj>
    <derivirana_varijabla naziv="DomainObject.Predmet.ProtuStrankaListFormatedWithAdressOIB_1">
      <item>SUPERADRESA j.d.o.o. za usluge i trgovinu, OIB 10631549430, Mrkšina 7/D, 10000 Zagreb zastupanog po punomoćniku Mirko Baljak</item>
    </derivirana_varijabla>
  </DomainObject.Predmet.ProtuStrankaListFormatedWithAdressOIB>
  <DomainObject.Predmet.ProtuStrankaListNazivFormated>
    <izvorni_sadrzaj>
      <item>SUPERADRESA j.d.o.o. za usluge i trgovinu</item>
    </izvorni_sadrzaj>
    <derivirana_varijabla naziv="DomainObject.Predmet.ProtuStrankaListNazivFormated_1">
      <item>SUPERADRESA j.d.o.o. za usluge i trgovinu</item>
    </derivirana_varijabla>
  </DomainObject.Predmet.ProtuStrankaListNazivFormated>
  <DomainObject.Predmet.ProtuStrankaListNazivFormatedOIB>
    <izvorni_sadrzaj>
      <item>SUPERADRESA j.d.o.o. za usluge i trgovinu, OIB 10631549430</item>
    </izvorni_sadrzaj>
    <derivirana_varijabla naziv="DomainObject.Predmet.ProtuStrankaListNazivFormatedOIB_1">
      <item>SUPERADRESA j.d.o.o. za usluge i trgovinu, OIB 10631549430</item>
    </derivirana_varijabla>
  </DomainObject.Predmet.ProtuStrankaListNazivFormatedOIB>
  <DomainObject.Predmet.OstaliListFormated>
    <izvorni_sadrzaj>
      <item>Mirko Baljak punomoćnik sudionika u postupku SUPERADRESA j.d.o.o. za usluge i trgovinu</item>
    </izvorni_sadrzaj>
    <derivirana_varijabla naziv="DomainObject.Predmet.OstaliListFormated_1">
      <item>Mirko Baljak punomoćnik sudionika u postupku SUPERADRESA j.d.o.o. za usluge i trgovinu</item>
    </derivirana_varijabla>
  </DomainObject.Predmet.OstaliListFormated>
  <DomainObject.Predmet.OstaliListFormatedOIB>
    <izvorni_sadrzaj>
      <item>Mirko Baljak, OIB 83256377571 punomoćnik sudionika u postupku SUPERADRESA j.d.o.o. za usluge i trgovinu</item>
    </izvorni_sadrzaj>
    <derivirana_varijabla naziv="DomainObject.Predmet.OstaliListFormatedOIB_1">
      <item>Mirko Baljak, OIB 83256377571 punomoćnik sudionika u postupku SUPERADRESA j.d.o.o. za usluge i trgovinu</item>
    </derivirana_varijabla>
  </DomainObject.Predmet.OstaliListFormatedOIB>
  <DomainObject.Predmet.OstaliListFormatedWithAdress>
    <izvorni_sadrzaj>
      <item>Mirko Baljak, Trnjanska Cesta 21, 10000 Zagreb punomoćnik sudionika u postupku SUPERADRESA j.d.o.o. za usluge i trgovinu</item>
    </izvorni_sadrzaj>
    <derivirana_varijabla naziv="DomainObject.Predmet.OstaliListFormatedWithAdress_1">
      <item>Mirko Baljak, Trnjanska Cesta 21, 10000 Zagreb punomoćnik sudionika u postupku SUPERADRESA j.d.o.o. za usluge i trgovinu</item>
    </derivirana_varijabla>
  </DomainObject.Predmet.OstaliListFormatedWithAdress>
  <DomainObject.Predmet.OstaliListFormatedWithAdressOIB>
    <izvorni_sadrzaj>
      <item>Mirko Baljak, OIB 83256377571, Trnjanska Cesta 21, 10000 Zagreb punomoćnik sudionika u postupku SUPERADRESA j.d.o.o. za usluge i trgovinu</item>
    </izvorni_sadrzaj>
    <derivirana_varijabla naziv="DomainObject.Predmet.OstaliListFormatedWithAdressOIB_1">
      <item>Mirko Baljak, OIB 83256377571, Trnjanska Cesta 21, 10000 Zagreb punomoćnik sudionika u postupku SUPERADRESA j.d.o.o. za usluge i trgovinu</item>
    </derivirana_varijabla>
  </DomainObject.Predmet.OstaliListFormatedWithAdressOIB>
  <DomainObject.Predmet.OstaliListNazivFormated>
    <izvorni_sadrzaj>
      <item>Mirko Baljak</item>
    </izvorni_sadrzaj>
    <derivirana_varijabla naziv="DomainObject.Predmet.OstaliListNazivFormated_1">
      <item>Mirko Baljak</item>
    </derivirana_varijabla>
  </DomainObject.Predmet.OstaliListNazivFormated>
  <DomainObject.Predmet.OstaliListNazivFormatedOIB>
    <izvorni_sadrzaj>
      <item>Mirko Baljak, OIB 83256377571</item>
    </izvorni_sadrzaj>
    <derivirana_varijabla naziv="DomainObject.Predmet.OstaliListNazivFormatedOIB_1">
      <item>Mirko Baljak, OIB 83256377571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SUPERADRESA j.d.o.o. za usluge i trgovinu</izvorni_sadrzaj>
    <derivirana_varijabla naziv="DomainObject.Predmet.ProtustrankaIDrugi_1">SUPERADRESA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SUPERADRESA j.d.o.o. za usluge i trgovinu, OIB 10631549430, Mrkšina 7/D, 10000 Zagreb</izvorni_sadrzaj>
    <derivirana_varijabla naziv="DomainObject.Predmet.ProtustrankaIDrugiAdressOIB_1">SUPERADRESA j.d.o.o. za usluge i trgovinu, OIB 10631549430, Mrkšina 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SUPERADRESA j.d.o.o. za usluge i trgovinu</item>
      <item>Financijska agencija</item>
      <item>Mirko Baljak</item>
    </izvorni_sadrzaj>
    <derivirana_varijabla naziv="DomainObject.Predmet.SudioniciListNaziv_1">
      <item>SUPERADRESA j.d.o.o. za usluge i trgovinu</item>
      <item>Financijska agencija</item>
      <item>Mirko Baljak</item>
    </derivirana_varijabla>
  </DomainObject.Predmet.SudioniciListNaziv>
  <DomainObject.Predmet.SudioniciListAdressOIB>
    <izvorni_sadrzaj>
      <item>SUPERADRESA j.d.o.o. za usluge i trgovinu, OIB 10631549430, Mrkšina 7/D,10000 Zagreb</item>
      <item>Financijska agencija, OIB 85821130368, TRG SVIBANJSKIH ŽRTAVA 1995. 1,10000 Zagreb</item>
      <item>Mirko Baljak, OIB 83256377571, Trnjanska Cesta 21,10000 Zagreb</item>
    </izvorni_sadrzaj>
    <derivirana_varijabla naziv="DomainObject.Predmet.SudioniciListAdressOIB_1">
      <item>SUPERADRESA j.d.o.o. za usluge i trgovinu, OIB 10631549430, Mrkšina 7/D,10000 Zagreb</item>
      <item>Financijska agencija, OIB 85821130368, TRG SVIBANJSKIH ŽRTAVA 1995. 1,10000 Zagreb</item>
      <item>Mirko Baljak, OIB 83256377571, Trnjanska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10631549430</item>
      <item>, OIB 85821130368</item>
      <item>, OIB 83256377571</item>
    </izvorni_sadrzaj>
    <derivirana_varijabla naziv="DomainObject.Predmet.SudioniciListNazivOIB_1">
      <item>, OIB 10631549430</item>
      <item>, OIB 85821130368</item>
      <item>, OIB 83256377571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kolovoza 2019.</izvorni_sadrzaj>
    <derivirana_varijabla naziv="DomainObject.Predmet.DatumPocetkaProcesa_1">1.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1326</properties:Characters>
  <properties:Lines>43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2019-11-05T10:14:00Z</dcterms:created>
  <dc:creator>Ivana Manestar</dc:creator>
  <cp:lastModifiedBy>Petra Komučar</cp:lastModifiedBy>
  <cp:lastPrinted>2019-11-05T10:11:00Z</cp:lastPrinted>
  <dcterms:modified xmlns:xsi="http://www.w3.org/2001/XMLSchema-instance" xsi:type="dcterms:W3CDTF">2019-11-05T10:15:00Z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(St-1836-19 SUPERADRESA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