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a409" w14:paraId="d0ca40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16127">
        <w:rPr>
          <w:b/>
          <w:sz w:val="22"/>
          <w:szCs w:val="22"/>
        </w:rPr>
        <w:t>755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4A00F3">
        <w:rPr>
          <w:b/>
          <w:sz w:val="22"/>
          <w:szCs w:val="22"/>
        </w:rPr>
        <w:t>14</w:t>
      </w:r>
    </w:p>
    <w:p w:rsidRDefault="00A07EFC" w:rsidP="00B70172" w:rsidR="00A07EFC">
      <w:pPr>
        <w:jc w:val="right"/>
        <w:rPr>
          <w:b/>
          <w:sz w:val="16"/>
          <w:szCs w:val="16"/>
        </w:rPr>
      </w:pPr>
    </w:p>
    <w:p w:rsidRDefault="006849F2" w:rsidP="00B70172" w:rsidR="006849F2" w:rsidRPr="00547475">
      <w:pPr>
        <w:jc w:val="right"/>
        <w:rPr>
          <w:b/>
          <w:sz w:val="16"/>
          <w:szCs w:val="16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216127" w:rsidRPr="00216127">
        <w:rPr>
          <w:sz w:val="22"/>
          <w:szCs w:val="22"/>
          <w:lang w:val="en-AU"/>
        </w:rPr>
        <w:t>NEPODNOŠLJIVA LAKOĆA POSTOJANJA j.d.o.o. za trgovinu i turizam, Dubrovnik, Ivanska 6, MBS: 060299669, OIB: 20419249183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A00F3" w:rsidRPr="004A00F3">
        <w:rPr>
          <w:sz w:val="22"/>
          <w:szCs w:val="22"/>
        </w:rPr>
        <w:t>14. lipnja</w:t>
      </w:r>
      <w:r w:rsidRPr="004A00F3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547475">
      <w:pPr>
        <w:jc w:val="both"/>
        <w:rPr>
          <w:sz w:val="16"/>
          <w:szCs w:val="16"/>
        </w:rPr>
      </w:pPr>
    </w:p>
    <w:p w:rsidRDefault="003921E6" w:rsidP="003921E6" w:rsidR="003921E6" w:rsidRPr="00547475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216127" w:rsidRPr="00216127">
        <w:rPr>
          <w:sz w:val="22"/>
          <w:szCs w:val="22"/>
          <w:lang w:val="en-AU"/>
        </w:rPr>
        <w:t>NEPODNOŠLJIVA LAKOĆA POSTOJANJA j.d.o.o. za trgovinu i turizam, Dubrovnik, Ivanska 6, MBS: 060299669, OIB: 20419249183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153B1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</w:t>
      </w:r>
      <w:r w:rsidRPr="00153B13">
        <w:rPr>
          <w:sz w:val="22"/>
          <w:szCs w:val="22"/>
        </w:rPr>
        <w:t xml:space="preserve">imenuje </w:t>
      </w:r>
      <w:r w:rsidR="003B7EEE" w:rsidRPr="00153B13">
        <w:rPr>
          <w:sz w:val="22"/>
          <w:szCs w:val="22"/>
        </w:rPr>
        <w:t xml:space="preserve">se </w:t>
      </w:r>
      <w:r w:rsidR="00153B13" w:rsidRPr="00153B13">
        <w:rPr>
          <w:sz w:val="22"/>
          <w:szCs w:val="22"/>
        </w:rPr>
        <w:t xml:space="preserve">Dean Rahan, Hrvatskih velikana 8, Supetar, </w:t>
      </w:r>
      <w:r w:rsidR="00765C50" w:rsidRPr="00153B13">
        <w:rPr>
          <w:sz w:val="22"/>
          <w:szCs w:val="22"/>
        </w:rPr>
        <w:t xml:space="preserve">OIB: </w:t>
      </w:r>
      <w:r w:rsidR="00153B13" w:rsidRPr="00153B13">
        <w:rPr>
          <w:sz w:val="22"/>
          <w:szCs w:val="22"/>
        </w:rPr>
        <w:t>520805522330</w:t>
      </w:r>
      <w:r w:rsidR="00322E2B" w:rsidRPr="00153B13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216127" w:rsidRPr="00216127">
        <w:rPr>
          <w:sz w:val="22"/>
          <w:szCs w:val="22"/>
          <w:lang w:val="en-AU"/>
        </w:rPr>
        <w:t>NEPODNOŠLJIVA LAKOĆA POSTOJANJA j.d.o.o. za trgovinu i turizam, Dubrovnik, Ivanska 6, MBS: 060299669, OIB: 20419249183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153B1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216127" w:rsidRPr="00216127">
        <w:rPr>
          <w:sz w:val="22"/>
          <w:szCs w:val="22"/>
          <w:lang w:val="en-AU"/>
        </w:rPr>
        <w:t>NEPODNOŠLJIVA LAKOĆA POSTOJANJA j.d.o.o. za trgovinu i turizam, Dubrovnik, Ivanska 6, MBS: 060299669, OIB: 20419249183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153B13" w:rsidRPr="00153B13">
        <w:rPr>
          <w:sz w:val="22"/>
          <w:szCs w:val="22"/>
        </w:rPr>
        <w:t>Deanu Rahanu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547475">
      <w:pPr>
        <w:jc w:val="center"/>
        <w:rPr>
          <w:b/>
          <w:sz w:val="16"/>
          <w:szCs w:val="16"/>
        </w:rPr>
      </w:pPr>
    </w:p>
    <w:p w:rsidRDefault="006849F2" w:rsidP="003921E6" w:rsidR="006849F2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2D6C9A" w:rsidP="002D6C9A" w:rsidR="002D6C9A" w:rsidRPr="002D6C9A">
      <w:pPr>
        <w:ind w:firstLine="708"/>
        <w:jc w:val="both"/>
        <w:rPr>
          <w:sz w:val="22"/>
          <w:szCs w:val="22"/>
        </w:rPr>
      </w:pPr>
      <w:r w:rsidRPr="002D6C9A">
        <w:rPr>
          <w:sz w:val="22"/>
          <w:szCs w:val="22"/>
        </w:rPr>
        <w:t xml:space="preserve">Financijska agencija RC Split, Podružnica Dubrovnik je podnijela ovom sudu 17. ožujka 2016. godine prijedlog za otvaranje stečajnog postupka nad dužnikom. U prijedlogu se </w:t>
      </w:r>
      <w:r w:rsidRPr="002D6C9A">
        <w:rPr>
          <w:sz w:val="22"/>
          <w:szCs w:val="22"/>
        </w:rPr>
        <w:lastRenderedPageBreak/>
        <w:t>u bitnome navodi da na dan 1. rujna 2015. godine dužnik u Očevidniku redoslijeda osnova za plaćanje ima evidentirane neizvršene osnove za plaćanje u neprekinutom razdoblju od 196 dana u ukupnom iznosu od 17.538,18 kuna, da ima 1 zaposlenog, da ima račun kod OTP banka Hrvatska d.d. i da ne raspolaže drugim podacima o imovini, te da nema zaplijenjenih sredstava na ime predujma za namirenje troškova stečajnog postupka.</w:t>
      </w: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</w:p>
    <w:p w:rsidRDefault="002D6C9A" w:rsidP="002D6C9A" w:rsidR="002D6C9A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>
        <w:rPr>
          <w:sz w:val="22"/>
          <w:szCs w:val="22"/>
        </w:rPr>
        <w:t>755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>
        <w:rPr>
          <w:sz w:val="22"/>
          <w:szCs w:val="22"/>
        </w:rPr>
        <w:t>22.</w:t>
      </w:r>
      <w:r w:rsidRPr="00D036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ožujka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</w:p>
    <w:p w:rsidRDefault="00372ACF" w:rsidP="00867132" w:rsidR="002D6C9A" w:rsidRPr="002D6C9A">
      <w:pPr>
        <w:ind w:firstLine="708"/>
        <w:jc w:val="both"/>
        <w:rPr>
          <w:sz w:val="22"/>
          <w:szCs w:val="22"/>
        </w:rPr>
      </w:pPr>
      <w:r w:rsidRPr="00372ACF">
        <w:rPr>
          <w:sz w:val="22"/>
          <w:szCs w:val="22"/>
        </w:rPr>
        <w:t>U prethodnom postupku zakonski zastupnik dužnika se izjasnio o prijedlogu za otvaranje stečajnog postupka,</w:t>
      </w:r>
      <w:r w:rsidR="002D6C9A">
        <w:rPr>
          <w:sz w:val="22"/>
          <w:szCs w:val="22"/>
        </w:rPr>
        <w:t>na način da</w:t>
      </w:r>
      <w:r w:rsidRPr="00372ACF">
        <w:rPr>
          <w:sz w:val="22"/>
          <w:szCs w:val="22"/>
        </w:rPr>
        <w:t xml:space="preserve"> </w:t>
      </w:r>
      <w:r w:rsidR="002D6C9A" w:rsidRPr="002D6C9A">
        <w:rPr>
          <w:sz w:val="22"/>
          <w:szCs w:val="22"/>
        </w:rPr>
        <w:t>je priznao postojanje stečajnog razloga budući je račun dužnika blokiran (list spisa 16), te je naveo da dužnik ne posluje i nema imovine</w:t>
      </w:r>
      <w:r w:rsidRPr="00372ACF">
        <w:rPr>
          <w:sz w:val="22"/>
          <w:szCs w:val="22"/>
        </w:rPr>
        <w:t>.</w:t>
      </w:r>
      <w:r w:rsidR="00867132">
        <w:rPr>
          <w:sz w:val="22"/>
          <w:szCs w:val="22"/>
        </w:rPr>
        <w:t xml:space="preserve"> </w:t>
      </w:r>
      <w:r w:rsidR="002D6C9A" w:rsidRPr="002D6C9A">
        <w:rPr>
          <w:sz w:val="22"/>
          <w:szCs w:val="22"/>
        </w:rPr>
        <w:t>Prema dopisima Ministarstva unutarnjih poslova Republike Hrvatske od 24.03.2016. godine (list spisa 12), Zemljišnoknjižnog odjela Općinskog suda u Dubrovniku od 23.03.2016. godine (list spisa 13-14) i Ministarstva financija Porezne uprave Područnog ureda Dalmacija Ispostava Dubrovnik od 05.04.2016. godine (list spisa 15) proizlazi da dužnik nema imovine.</w:t>
      </w:r>
    </w:p>
    <w:p w:rsidRDefault="00807CB6" w:rsidP="00CE25B2" w:rsidR="00807CB6" w:rsidRPr="00807CB6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dostatno 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867132">
        <w:rPr>
          <w:sz w:val="22"/>
          <w:szCs w:val="22"/>
        </w:rPr>
        <w:t>755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6-1</w:t>
      </w:r>
      <w:r w:rsidR="00867132">
        <w:rPr>
          <w:sz w:val="22"/>
          <w:szCs w:val="22"/>
        </w:rPr>
        <w:t>3</w:t>
      </w:r>
      <w:r>
        <w:rPr>
          <w:sz w:val="22"/>
          <w:szCs w:val="22"/>
        </w:rPr>
        <w:t xml:space="preserve"> od </w:t>
      </w:r>
      <w:r w:rsidR="00867132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867132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BD5797">
        <w:rPr>
          <w:sz w:val="22"/>
          <w:szCs w:val="22"/>
        </w:rPr>
        <w:t>27</w:t>
      </w:r>
      <w:r w:rsidR="00036F38" w:rsidRPr="00BD5797">
        <w:rPr>
          <w:sz w:val="22"/>
          <w:szCs w:val="22"/>
        </w:rPr>
        <w:t>.</w:t>
      </w:r>
      <w:r w:rsidR="00BD5797" w:rsidRPr="00BD5797">
        <w:rPr>
          <w:sz w:val="22"/>
          <w:szCs w:val="22"/>
        </w:rPr>
        <w:t xml:space="preserve"> travnja </w:t>
      </w:r>
      <w:r w:rsidR="00CB18E7" w:rsidRPr="00BD5797">
        <w:rPr>
          <w:sz w:val="22"/>
          <w:szCs w:val="22"/>
        </w:rPr>
        <w:t>201</w:t>
      </w:r>
      <w:r w:rsidR="0034374C" w:rsidRPr="00BD5797">
        <w:rPr>
          <w:sz w:val="22"/>
          <w:szCs w:val="22"/>
        </w:rPr>
        <w:t>6</w:t>
      </w:r>
      <w:r w:rsidR="00CB18E7" w:rsidRPr="00BD5797">
        <w:rPr>
          <w:sz w:val="22"/>
          <w:szCs w:val="22"/>
        </w:rPr>
        <w:t>. godine</w:t>
      </w:r>
      <w:r w:rsidR="001D243D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475924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D31295">
        <w:rPr>
          <w:b/>
          <w:sz w:val="22"/>
          <w:szCs w:val="22"/>
        </w:rPr>
        <w:t>14</w:t>
      </w:r>
      <w:r w:rsidR="0034374C">
        <w:rPr>
          <w:b/>
          <w:sz w:val="22"/>
          <w:szCs w:val="22"/>
        </w:rPr>
        <w:t>.</w:t>
      </w:r>
      <w:r w:rsidR="00D31295">
        <w:rPr>
          <w:b/>
          <w:sz w:val="22"/>
          <w:szCs w:val="22"/>
        </w:rPr>
        <w:t xml:space="preserve"> lipnja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D31295">
        <w:rPr>
          <w:sz w:val="22"/>
          <w:szCs w:val="22"/>
        </w:rPr>
        <w:t>14</w:t>
      </w:r>
      <w:r w:rsidR="000A50F5">
        <w:rPr>
          <w:sz w:val="22"/>
          <w:szCs w:val="22"/>
        </w:rPr>
        <w:t>.0</w:t>
      </w:r>
      <w:r w:rsidR="00D31295">
        <w:rPr>
          <w:sz w:val="22"/>
          <w:szCs w:val="22"/>
        </w:rPr>
        <w:t>6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CE10C4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FF7CBB">
        <w:rPr>
          <w:sz w:val="22"/>
          <w:szCs w:val="22"/>
        </w:rPr>
        <w:t xml:space="preserve"> d.d., pute</w:t>
      </w:r>
      <w:r w:rsidR="003400FC">
        <w:rPr>
          <w:sz w:val="22"/>
          <w:szCs w:val="22"/>
        </w:rPr>
        <w:t>m</w:t>
      </w:r>
      <w:r w:rsidR="00FF7CBB">
        <w:rPr>
          <w:sz w:val="22"/>
          <w:szCs w:val="22"/>
        </w:rPr>
        <w:t xml:space="preserve">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807CB6" w:rsidR="007109A8" w:rsidRPr="00D04C32">
      <w:headerReference w:type="even" r:id="rId12"/>
      <w:headerReference w:type="default" r:id="rId13"/>
      <w:pgSz w:h="16838" w:w="11906"/>
      <w:pgMar w:gutter="0" w:footer="720" w:header="720" w:left="1797" w:bottom="156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9276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5E1DAB">
      <w:rPr>
        <w:b/>
        <w:sz w:val="22"/>
        <w:szCs w:val="22"/>
      </w:rPr>
      <w:t>755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BD5797">
      <w:rPr>
        <w:b/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52EF"/>
    <w:rsid w:val="00026D2D"/>
    <w:rsid w:val="0002721B"/>
    <w:rsid w:val="00036F38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3B13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16127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A00F3"/>
    <w:rsid w:val="004B5EBA"/>
    <w:rsid w:val="004C7130"/>
    <w:rsid w:val="004D1B5C"/>
    <w:rsid w:val="004E5DA4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D5797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95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92769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76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76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7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7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76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76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7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7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NEPODNOŠLJIVA LAKOĆA POSTOJANJA j.d.o.o. za trgovinu i turizam</izvorni_sadrzaj>
    <derivirana_varijabla naziv="DomainObject.Predmet.ProtustrankaFormated_1">  NEPODNOŠLJIVA LAKOĆA POSTOJANJA j.d.o.o. za trgovinu i turizam</derivirana_varijabla>
  </DomainObject.Predmet.ProtustrankaFormated>
  <DomainObject.Predmet.ProtustrankaFormatedOIB>
    <izvorni_sadrzaj>  NEPODNOŠLJIVA LAKOĆA POSTOJANJA j.d.o.o. za trgovinu i turizam, OIB 20419249183</izvorni_sadrzaj>
    <derivirana_varijabla naziv="DomainObject.Predmet.ProtustrankaFormatedOIB_1">  NEPODNOŠLJIVA LAKOĆA POSTOJANJA j.d.o.o. za trgovinu i turizam, OIB 20419249183</derivirana_varijabla>
  </DomainObject.Predmet.ProtustrankaFormatedOIB>
  <DomainObject.Predmet.ProtustrankaFormatedWithAdress>
    <izvorni_sadrzaj> NEPODNOŠLJIVA LAKOĆA POSTOJANJA j.d.o.o. za trgovinu i turizam, Ivanska 6, 20000 Dubrovnik</izvorni_sadrzaj>
    <derivirana_varijabla naziv="DomainObject.Predmet.ProtustrankaFormatedWithAdress_1"> NEPODNOŠLJIVA LAKOĆA POSTOJANJA j.d.o.o. za trgovinu i turizam, Ivanska 6, 20000 Dubrovnik</derivirana_varijabla>
  </DomainObject.Predmet.ProtustrankaFormatedWithAdress>
  <DomainObject.Predmet.ProtustrankaFormatedWithAdressOIB>
    <izvorni_sadrzaj> NEPODNOŠLJIVA LAKOĆA POSTOJANJA j.d.o.o. za trgovinu i turizam, OIB 20419249183, Ivanska 6, 20000 Dubrovnik</izvorni_sadrzaj>
    <derivirana_varijabla naziv="DomainObject.Predmet.ProtustrankaFormatedWithAdressOIB_1"> NEPODNOŠLJIVA LAKOĆA POSTOJANJA j.d.o.o. za trgovinu i turizam, OIB 20419249183, Ivanska 6, 20000 Dubrovnik</derivirana_varijabla>
  </DomainObject.Predmet.ProtustrankaFormatedWithAdressOIB>
  <DomainObject.Predmet.ProtustrankaWithAdress>
    <izvorni_sadrzaj>NEPODNOŠLJIVA LAKOĆA POSTOJANJA j.d.o.o. za trgovinu i turizam Ivanska 6, 20000 Dubrovnik</izvorni_sadrzaj>
    <derivirana_varijabla naziv="DomainObject.Predmet.ProtustrankaWithAdress_1">NEPODNOŠLJIVA LAKOĆA POSTOJANJA j.d.o.o. za trgovinu i turizam Ivanska 6, 20000 Dubrovnik</derivirana_varijabla>
  </DomainObject.Predmet.ProtustrankaWithAdress>
  <DomainObject.Predmet.ProtustrankaWithAdressOIB>
    <izvorni_sadrzaj>NEPODNOŠLJIVA LAKOĆA POSTOJANJA j.d.o.o. za trgovinu i turizam, OIB 20419249183, Ivanska 6, 20000 Dubrovnik</izvorni_sadrzaj>
    <derivirana_varijabla naziv="DomainObject.Predmet.ProtustrankaWithAdressOIB_1">NEPODNOŠLJIVA LAKOĆA POSTOJANJA j.d.o.o. za trgovinu i turizam, OIB 20419249183, Ivanska 6, 20000 Dubrovnik</derivirana_varijabla>
  </DomainObject.Predmet.ProtustrankaWithAdressOIB>
  <DomainObject.Predmet.ProtustrankaNazivFormated>
    <izvorni_sadrzaj>NEPODNOŠLJIVA LAKOĆA POSTOJANJA j.d.o.o. za trgovinu i turizam</izvorni_sadrzaj>
    <derivirana_varijabla naziv="DomainObject.Predmet.ProtustrankaNazivFormated_1">NEPODNOŠLJIVA LAKOĆA POSTOJANJA j.d.o.o. za trgovinu i turizam</derivirana_varijabla>
  </DomainObject.Predmet.ProtustrankaNazivFormated>
  <DomainObject.Predmet.ProtustrankaNazivFormatedOIB>
    <izvorni_sadrzaj>NEPODNOŠLJIVA LAKOĆA POSTOJANJA j.d.o.o. za trgovinu i turizam, OIB 20419249183</izvorni_sadrzaj>
    <derivirana_varijabla naziv="DomainObject.Predmet.ProtustrankaNazivFormatedOIB_1">NEPODNOŠLJIVA LAKOĆA POSTOJANJA j.d.o.o. za trgovinu i turizam, OIB 20419249183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1753818.00</izvorni_sadrzaj>
    <derivirana_varijabla naziv="DomainObject.Predmet.TrenutnaVrijednost_1">1753818.00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NEPODNOŠLJIVA LAKOĆA POSTOJANJA j.d.o.o. za trgovinu i turizam</item>
    </izvorni_sadrzaj>
    <derivirana_varijabla naziv="DomainObject.Predmet.ProtuStrankaListFormated_1">
      <item>NEPODNOŠLJIVA LAKOĆA POSTOJANJA j.d.o.o. za trgovinu i turizam</item>
    </derivirana_varijabla>
  </DomainObject.Predmet.ProtuStrankaListFormated>
  <DomainObject.Predmet.ProtuStrankaListFormatedOIB>
    <izvorni_sadrzaj>
      <item>NEPODNOŠLJIVA LAKOĆA POSTOJANJA j.d.o.o. za trgovinu i turizam, OIB 20419249183</item>
    </izvorni_sadrzaj>
    <derivirana_varijabla naziv="DomainObject.Predmet.ProtuStrankaListFormatedOIB_1">
      <item>NEPODNOŠLJIVA LAKOĆA POSTOJANJA j.d.o.o. za trgovinu i turizam, OIB 20419249183</item>
    </derivirana_varijabla>
  </DomainObject.Predmet.ProtuStrankaListFormatedOIB>
  <DomainObject.Predmet.ProtuStrankaListFormatedWithAdress>
    <izvorni_sadrzaj>
      <item>NEPODNOŠLJIVA LAKOĆA POSTOJANJA j.d.o.o. za trgovinu i turizam, Ivanska 6, 20000 Dubrovnik</item>
    </izvorni_sadrzaj>
    <derivirana_varijabla naziv="DomainObject.Predmet.ProtuStrankaListFormatedWithAdress_1">
      <item>NEPODNOŠLJIVA LAKOĆA POSTOJANJA j.d.o.o. za trgovinu i turizam, Ivanska 6, 20000 Dubrovnik</item>
    </derivirana_varijabla>
  </DomainObject.Predmet.ProtuStrankaListFormatedWithAdress>
  <DomainObject.Predmet.ProtuStrankaListFormatedWithAdressOIB>
    <izvorni_sadrzaj>
      <item>NEPODNOŠLJIVA LAKOĆA POSTOJANJA j.d.o.o. za trgovinu i turizam, OIB 20419249183, Ivanska 6, 20000 Dubrovnik</item>
    </izvorni_sadrzaj>
    <derivirana_varijabla naziv="DomainObject.Predmet.ProtuStrankaListFormatedWithAdressOIB_1">
      <item>NEPODNOŠLJIVA LAKOĆA POSTOJANJA j.d.o.o. za trgovinu i turizam, OIB 20419249183, Ivanska 6, 20000 Dubrovnik</item>
    </derivirana_varijabla>
  </DomainObject.Predmet.ProtuStrankaListFormatedWithAdressOIB>
  <DomainObject.Predmet.ProtuStrankaListNazivFormated>
    <izvorni_sadrzaj>
      <item>NEPODNOŠLJIVA LAKOĆA POSTOJANJA j.d.o.o. za trgovinu i turizam</item>
    </izvorni_sadrzaj>
    <derivirana_varijabla naziv="DomainObject.Predmet.ProtuStrankaListNazivFormated_1">
      <item>NEPODNOŠLJIVA LAKOĆA POSTOJANJA j.d.o.o. za trgovinu i turizam</item>
    </derivirana_varijabla>
  </DomainObject.Predmet.ProtuStrankaListNazivFormated>
  <DomainObject.Predmet.ProtuStrankaListNazivFormatedOIB>
    <izvorni_sadrzaj>
      <item>NEPODNOŠLJIVA LAKOĆA POSTOJANJA j.d.o.o. za trgovinu i turizam, OIB 20419249183</item>
    </izvorni_sadrzaj>
    <derivirana_varijabla naziv="DomainObject.Predmet.ProtuStrankaListNazivFormatedOIB_1">
      <item>NEPODNOŠLJIVA LAKOĆA POSTOJANJA j.d.o.o. za trgovinu i turizam, OIB 20419249183</item>
    </derivirana_varijabla>
  </DomainObject.Predmet.ProtuStrankaListNazivFormatedOIB>
  <DomainObject.Predmet.OstaliListFormated>
    <izvorni_sadrzaj>
      <item>Predrag Čolaković</item>
    </izvorni_sadrzaj>
    <derivirana_varijabla naziv="DomainObject.Predmet.OstaliListFormated_1">
      <item>Predrag Čolaković</item>
    </derivirana_varijabla>
  </DomainObject.Predmet.OstaliListFormated>
  <DomainObject.Predmet.OstaliListFormatedOIB>
    <izvorni_sadrzaj>
      <item>Predrag Čolaković</item>
    </izvorni_sadrzaj>
    <derivirana_varijabla naziv="DomainObject.Predmet.OstaliListFormatedOIB_1">
      <item>Predrag Čolaković</item>
    </derivirana_varijabla>
  </DomainObject.Predmet.OstaliListFormatedOIB>
  <DomainObject.Predmet.OstaliListFormatedWithAdress>
    <izvorni_sadrzaj>
      <item>Predrag Čolaković</item>
    </izvorni_sadrzaj>
    <derivirana_varijabla naziv="DomainObject.Predmet.OstaliListFormatedWithAdress_1">
      <item>Predrag Čolaković</item>
    </derivirana_varijabla>
  </DomainObject.Predmet.OstaliListFormatedWithAdress>
  <DomainObject.Predmet.OstaliListFormatedWithAdressOIB>
    <izvorni_sadrzaj>
      <item>Predrag Čolaković</item>
    </izvorni_sadrzaj>
    <derivirana_varijabla naziv="DomainObject.Predmet.OstaliListFormatedWithAdressOIB_1">
      <item>Predrag Čolaković</item>
    </derivirana_varijabla>
  </DomainObject.Predmet.OstaliListFormatedWithAdressOIB>
  <DomainObject.Predmet.OstaliListNazivFormated>
    <izvorni_sadrzaj>
      <item>Predrag Čolaković</item>
    </izvorni_sadrzaj>
    <derivirana_varijabla naziv="DomainObject.Predmet.OstaliListNazivFormated_1">
      <item>Predrag Čolaković</item>
    </derivirana_varijabla>
  </DomainObject.Predmet.OstaliListNazivFormated>
  <DomainObject.Predmet.OstaliListNazivFormatedOIB>
    <izvorni_sadrzaj>
      <item>Predrag Čolaković</item>
    </izvorni_sadrzaj>
    <derivirana_varijabla naziv="DomainObject.Predmet.OstaliListNazivFormatedOIB_1">
      <item>Predrag Čolaković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NEPODNOŠLJIVA LAKOĆA POSTOJANJA j.d.o.o. za trgovinu i turizam</izvorni_sadrzaj>
    <derivirana_varijabla naziv="DomainObject.Predmet.ProtustrankaIDrugi_1">NEPODNOŠLJIVA LAKOĆA POSTOJANJA j.d.o.o.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NEPODNOŠLJIVA LAKOĆA POSTOJANJA j.d.o.o. za trgovinu i turizam, OIB 20419249183, Ivanska 6, 20000 Dubrovnik</izvorni_sadrzaj>
    <derivirana_varijabla naziv="DomainObject.Predmet.ProtustrankaIDrugiAdressOIB_1">NEPODNOŠLJIVA LAKOĆA POSTOJANJA j.d.o.o. za trgovinu i turizam, OIB 20419249183, Ivanska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NEPODNOŠLJIVA LAKOĆA POSTOJANJA j.d.o.o. za trgovinu i turizam</item>
      <item>Predrag Čolaković</item>
    </izvorni_sadrzaj>
    <derivirana_varijabla naziv="DomainObject.Predmet.SudioniciListNaziv_1">
      <item>FINA, RC Split, Podružnica Dubrovnik</item>
      <item>NEPODNOŠLJIVA LAKOĆA POSTOJANJA j.d.o.o. za trgovinu i turizam</item>
      <item>Predrag Čolaković</item>
    </derivirana_varijabla>
  </DomainObject.Predmet.SudioniciListNaziv>
  <DomainObject.Predmet.SudioniciListAdressOIB>
    <izvorni_sadrzaj>
      <item>FINA, RC Split, Podružnica Dubrovnik, OIB 85821130368, Vukovarska 2,20000 Dubrovnik</item>
      <item>NEPODNOŠLJIVA LAKOĆA POSTOJANJA j.d.o.o. za trgovinu i turizam, OIB 20419249183, Ivanska 6,20000 Dubrovnik</item>
      <item>Predrag Čolaković</item>
    </izvorni_sadrzaj>
    <derivirana_varijabla naziv="DomainObject.Predmet.SudioniciListAdressOIB_1">
      <item>FINA, RC Split, Podružnica Dubrovnik, OIB 85821130368, Vukovarska 2,20000 Dubrovnik</item>
      <item>NEPODNOŠLJIVA LAKOĆA POSTOJANJA j.d.o.o. za trgovinu i turizam, OIB 20419249183, Ivanska 6,20000 Dubrovnik</item>
      <item>Predrag Čolaković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20419249183</item>
      <item>, OIB null</item>
    </izvorni_sadrzaj>
    <derivirana_varijabla naziv="DomainObject.Predmet.SudioniciListNazivOIB_1">
      <item>, OIB 85821130368</item>
      <item>, OIB 20419249183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5443</properties:Characters>
  <properties:Lines>137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2016-04-26T13:32:00Z</dcterms:created>
  <dc:creator>Srđan Gavranić</dc:creator>
  <cp:lastModifiedBy>Srđan Gavranić</cp:lastModifiedBy>
  <cp:lastPrinted>2016-06-14T12:18:00Z</cp:lastPrinted>
  <dcterms:modified xmlns:xsi="http://www.w3.org/2001/XMLSchema-instance" xsi:type="dcterms:W3CDTF">2016-06-14T12:19:00Z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