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e51c30" w14:paraId="9e51c30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2D6304">
        <w:rPr>
          <w:rFonts w:hAnsi="Times New Roman" w:ascii="Times New Roman"/>
          <w:sz w:val="24"/>
          <w:szCs w:val="24"/>
        </w:rPr>
        <w:t>926/14</w:t>
      </w:r>
      <w:r w:rsidR="00304C77">
        <w:rPr>
          <w:rFonts w:hAnsi="Times New Roman" w:ascii="Times New Roman"/>
          <w:sz w:val="24"/>
          <w:szCs w:val="24"/>
        </w:rPr>
        <w:t>-34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2D6304" w:rsidRPr="002D6304">
        <w:rPr>
          <w:rFonts w:hAnsi="Times New Roman" w:ascii="Times New Roman"/>
          <w:sz w:val="24"/>
          <w:szCs w:val="24"/>
        </w:rPr>
        <w:t xml:space="preserve">ENERGOBEREN OIE d.o.o. u stečaju, Zagreb, </w:t>
      </w:r>
      <w:r w:rsidR="002D6304">
        <w:rPr>
          <w:rFonts w:hAnsi="Times New Roman" w:ascii="Times New Roman"/>
          <w:sz w:val="24"/>
          <w:szCs w:val="24"/>
        </w:rPr>
        <w:t>Gjure Szabe 4, OIB: 9052463956, 24. veljače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2D6304" w:rsidRPr="002D6304">
        <w:rPr>
          <w:rFonts w:hAnsi="Times New Roman" w:ascii="Times New Roman"/>
          <w:sz w:val="24"/>
          <w:szCs w:val="24"/>
        </w:rPr>
        <w:t>ENERGOBEREN OIE d.o.o. u stečaju, Zagreb, Gjure Szabe 4, OIB: 90524639561</w:t>
      </w:r>
      <w:r w:rsidR="002D6304">
        <w:rPr>
          <w:rFonts w:hAnsi="Times New Roman" w:ascii="Times New Roman"/>
          <w:sz w:val="24"/>
          <w:szCs w:val="24"/>
        </w:rPr>
        <w:t>.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ovoga suda dana </w:t>
      </w:r>
      <w:r w:rsidR="002D6304">
        <w:rPr>
          <w:rFonts w:hAnsi="Times New Roman" w:ascii="Times New Roman"/>
          <w:sz w:val="24"/>
          <w:szCs w:val="24"/>
        </w:rPr>
        <w:t>28. siječnja 2016.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avno je objavljen 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 niti je uplatio iznos za pokriće troškova, 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2D6304">
        <w:rPr>
          <w:rFonts w:hAnsi="Times New Roman" w:ascii="Times New Roman"/>
          <w:sz w:val="24"/>
          <w:szCs w:val="24"/>
        </w:rPr>
        <w:t>24. veljače</w:t>
      </w:r>
      <w:r w:rsidR="001F359F">
        <w:rPr>
          <w:rFonts w:hAnsi="Times New Roman" w:ascii="Times New Roman"/>
          <w:sz w:val="24"/>
          <w:szCs w:val="24"/>
        </w:rPr>
        <w:t xml:space="preserve"> 2016.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304C77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304C77" w:rsidP="00835E0E" w:rsidR="00304C77">
      <w:pPr>
        <w:jc w:val="both"/>
        <w:rPr>
          <w:rFonts w:hAnsi="Times New Roman" w:ascii="Times New Roman"/>
          <w:sz w:val="24"/>
          <w:szCs w:val="24"/>
        </w:rPr>
      </w:pPr>
    </w:p>
    <w:p w:rsidRDefault="00304C77" w:rsidP="00835E0E" w:rsidR="00304C7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304C77" w:rsidP="00835E0E" w:rsidR="00304C77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304C77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04C77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304C77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04C77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304C77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304C77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304C77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04C77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304C77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835E0E" w:rsidP="001B1120" w:rsidR="0029479C" w:rsidRPr="00304C77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304C77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304C77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304C77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304C77">
      <w:pPr>
        <w:jc w:val="both"/>
        <w:rPr>
          <w:rFonts w:hAnsi="Times New Roman" w:ascii="Times New Roman"/>
          <w:color w:themeColor="background1" w:val="FFFFFF"/>
        </w:rPr>
      </w:pPr>
      <w:r w:rsidRPr="00304C77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304C77">
      <w:pPr>
        <w:jc w:val="both"/>
        <w:rPr>
          <w:rFonts w:hAnsi="Times New Roman" w:ascii="Times New Roman"/>
          <w:color w:themeColor="background1" w:val="FFFFFF"/>
        </w:rPr>
      </w:pPr>
      <w:r w:rsidRPr="00304C77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304C77">
      <w:pPr>
        <w:jc w:val="both"/>
        <w:rPr>
          <w:rFonts w:hAnsi="Times New Roman" w:ascii="Times New Roman"/>
          <w:color w:themeColor="background1" w:val="FFFFFF"/>
        </w:rPr>
      </w:pPr>
      <w:r w:rsidRPr="00304C77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304C77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304C77">
      <w:pPr>
        <w:jc w:val="both"/>
        <w:rPr>
          <w:rFonts w:hAnsi="Times New Roman" w:ascii="Times New Roman"/>
          <w:color w:themeColor="background1" w:val="FFFFFF"/>
        </w:rPr>
      </w:pPr>
      <w:r w:rsidRPr="00304C77">
        <w:rPr>
          <w:rFonts w:hAnsi="Times New Roman" w:ascii="Times New Roman"/>
          <w:color w:themeColor="background1" w:val="FFFFFF"/>
        </w:rPr>
        <w:t xml:space="preserve">            Z, </w:t>
      </w:r>
      <w:r w:rsidRPr="00304C77">
        <w:rPr>
          <w:rFonts w:hAnsi="Times New Roman" w:ascii="Times New Roman"/>
          <w:color w:themeColor="background1" w:val="FFFFFF"/>
        </w:rPr>
        <w:fldChar w:fldCharType="begin"/>
      </w:r>
      <w:r w:rsidRPr="00304C77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304C77">
        <w:rPr>
          <w:rFonts w:hAnsi="Times New Roman" w:ascii="Times New Roman"/>
          <w:color w:themeColor="background1" w:val="FFFFFF"/>
        </w:rPr>
        <w:fldChar w:fldCharType="separate"/>
      </w:r>
      <w:r w:rsidR="00B77145">
        <w:rPr>
          <w:rFonts w:hAnsi="Times New Roman" w:ascii="Times New Roman"/>
          <w:noProof/>
          <w:color w:themeColor="background1" w:val="FFFFFF"/>
        </w:rPr>
        <w:t>24.2.16.</w:t>
      </w:r>
      <w:r w:rsidRPr="00304C77">
        <w:rPr>
          <w:rFonts w:hAnsi="Times New Roman" w:ascii="Times New Roman"/>
          <w:color w:themeColor="background1" w:val="FFFFFF"/>
        </w:rPr>
        <w:fldChar w:fldCharType="end"/>
      </w:r>
      <w:r w:rsidRPr="00304C77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304C7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68F" w:rsidR="000C768F">
      <w:r>
        <w:separator/>
      </w:r>
    </w:p>
  </w:endnote>
  <w:endnote w:id="0" w:type="continuationSeparator">
    <w:p w:rsidRDefault="000C768F" w:rsidR="000C7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68F" w:rsidR="000C768F">
      <w:r>
        <w:separator/>
      </w:r>
    </w:p>
  </w:footnote>
  <w:footnote w:id="0" w:type="continuationSeparator">
    <w:p w:rsidRDefault="000C768F" w:rsidR="000C7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B77145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2D6304">
      <w:rPr>
        <w:rFonts w:hAnsi="Times New Roman" w:ascii="Times New Roman"/>
      </w:rPr>
      <w:t>926/14</w:t>
    </w:r>
    <w:r w:rsidR="00304C77">
      <w:rPr>
        <w:rFonts w:hAnsi="Times New Roman" w:ascii="Times New Roman"/>
      </w:rPr>
      <w:t>-34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1006"/>
    <w:rsid w:val="00020BA4"/>
    <w:rsid w:val="00032919"/>
    <w:rsid w:val="0006417A"/>
    <w:rsid w:val="0006505A"/>
    <w:rsid w:val="00071D41"/>
    <w:rsid w:val="00082920"/>
    <w:rsid w:val="000C768F"/>
    <w:rsid w:val="000F17DB"/>
    <w:rsid w:val="001B1120"/>
    <w:rsid w:val="001C1006"/>
    <w:rsid w:val="001E4E5F"/>
    <w:rsid w:val="001F359F"/>
    <w:rsid w:val="001F3780"/>
    <w:rsid w:val="00235AAE"/>
    <w:rsid w:val="00240890"/>
    <w:rsid w:val="00281E63"/>
    <w:rsid w:val="0028293E"/>
    <w:rsid w:val="0029479C"/>
    <w:rsid w:val="002D205C"/>
    <w:rsid w:val="002D6304"/>
    <w:rsid w:val="002E06D4"/>
    <w:rsid w:val="00304C77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74B3"/>
    <w:rsid w:val="005C2D1F"/>
    <w:rsid w:val="005D761C"/>
    <w:rsid w:val="00607B4B"/>
    <w:rsid w:val="006100D5"/>
    <w:rsid w:val="006235E3"/>
    <w:rsid w:val="006824AB"/>
    <w:rsid w:val="00685F61"/>
    <w:rsid w:val="006E69A4"/>
    <w:rsid w:val="006F5244"/>
    <w:rsid w:val="00727277"/>
    <w:rsid w:val="007519B3"/>
    <w:rsid w:val="00764AEE"/>
    <w:rsid w:val="007C422F"/>
    <w:rsid w:val="007E4665"/>
    <w:rsid w:val="007F2918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789D"/>
    <w:rsid w:val="00953DED"/>
    <w:rsid w:val="00981BDB"/>
    <w:rsid w:val="00985A46"/>
    <w:rsid w:val="009D0ED3"/>
    <w:rsid w:val="009F0284"/>
    <w:rsid w:val="009F3306"/>
    <w:rsid w:val="00A26151"/>
    <w:rsid w:val="00A26EAF"/>
    <w:rsid w:val="00AA0C7F"/>
    <w:rsid w:val="00AB314A"/>
    <w:rsid w:val="00AC4626"/>
    <w:rsid w:val="00AD04CF"/>
    <w:rsid w:val="00B34CEC"/>
    <w:rsid w:val="00B70980"/>
    <w:rsid w:val="00B77145"/>
    <w:rsid w:val="00B82052"/>
    <w:rsid w:val="00BA282E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74871"/>
    <w:rsid w:val="00DA0460"/>
    <w:rsid w:val="00E107B5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1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1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1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1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7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1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1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1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1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St-926/2014</izvorni_sadrzaj>
    <derivirana_varijabla naziv="DomainObject.Predmet.OznakaBroj_1">St-926/2014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ENERGOBEREN OIE d.o.o. zastupanog po punomoćniku ODVJENIČKO DRUŠTVO MAĐARIĆ&amp;LUI</izvorni_sadrzaj>
    <derivirana_varijabla naziv="DomainObject.Predmet.ProtustrankaFormated_1">  ENERGOBEREN OIE d.o.o. zastupanog po punomoćniku ODVJENIČKO DRUŠTVO MAĐARIĆ&amp;LUI</derivirana_varijabla>
  </DomainObject.Predmet.ProtustrankaFormated>
  <DomainObject.Predmet.ProtustrankaFormatedOIB>
    <izvorni_sadrzaj>  ENERGOBEREN OIE d.o.o., OIB 90524639561 zastupanog po punomoćniku ODVJENIČKO DRUŠTVO MAĐARIĆ&amp;LUI</izvorni_sadrzaj>
    <derivirana_varijabla naziv="DomainObject.Predmet.ProtustrankaFormatedOIB_1">  ENERGOBEREN OIE d.o.o., OIB 90524639561 zastupanog po punomoćniku ODVJENIČKO DRUŠTVO MAĐARIĆ&amp;LUI</derivirana_varijabla>
  </DomainObject.Predmet.ProtustrankaFormatedOIB>
  <DomainObject.Predmet.ProtustrankaFormatedWithAdress>
    <izvorni_sadrzaj> ENERGOBEREN OIE d.o.o., Gjure Szaba 4, 10000 Zagreb zastupanog po punomoćniku ODVJENIČKO DRUŠTVO MAĐARIĆ&amp;LUI</izvorni_sadrzaj>
    <derivirana_varijabla naziv="DomainObject.Predmet.ProtustrankaFormatedWithAdress_1"> ENERGOBEREN OIE d.o.o., Gjure Szaba 4, 10000 Zagreb zastupanog po punomoćniku ODVJENIČKO DRUŠTVO MAĐARIĆ&amp;LUI</derivirana_varijabla>
  </DomainObject.Predmet.ProtustrankaFormatedWithAdress>
  <DomainObject.Predmet.ProtustrankaFormatedWithAdressOIB>
    <izvorni_sadrzaj> ENERGOBEREN OIE d.o.o., OIB 90524639561, Gjure Szaba 4, 10000 Zagreb zastupanog po punomoćniku ODVJENIČKO DRUŠTVO MAĐARIĆ&amp;LUI</izvorni_sadrzaj>
    <derivirana_varijabla naziv="DomainObject.Predmet.ProtustrankaFormatedWithAdressOIB_1"> ENERGOBEREN OIE d.o.o., OIB 90524639561, Gjure Szaba 4, 10000 Zagreb zastupanog po punomoćniku ODVJENIČKO DRUŠTVO MAĐARIĆ&amp;LUI</derivirana_varijabla>
  </DomainObject.Predmet.ProtustrankaFormatedWithAdressOIB>
  <DomainObject.Predmet.ProtustrankaWithAdress>
    <izvorni_sadrzaj>ENERGOBEREN OIE d.o.o. Gjure Szaba 4, 10000 Zagreb</izvorni_sadrzaj>
    <derivirana_varijabla naziv="DomainObject.Predmet.ProtustrankaWithAdress_1">ENERGOBEREN OIE d.o.o. Gjure Szaba 4, 10000 Zagreb</derivirana_varijabla>
  </DomainObject.Predmet.ProtustrankaWithAdress>
  <DomainObject.Predmet.ProtustrankaWithAdressOIB>
    <izvorni_sadrzaj>ENERGOBEREN OIE d.o.o., OIB 90524639561, Gjure Szaba 4, 10000 Zagreb</izvorni_sadrzaj>
    <derivirana_varijabla naziv="DomainObject.Predmet.ProtustrankaWithAdressOIB_1">ENERGOBEREN OIE d.o.o., OIB 90524639561, Gjure Szaba 4, 10000 Zagreb</derivirana_varijabla>
  </DomainObject.Predmet.ProtustrankaWithAdressOIB>
  <DomainObject.Predmet.ProtustrankaNazivFormated>
    <izvorni_sadrzaj>ENERGOBEREN OIE d.o.o.</izvorni_sadrzaj>
    <derivirana_varijabla naziv="DomainObject.Predmet.ProtustrankaNazivFormated_1">ENERGOBEREN OIE d.o.o.</derivirana_varijabla>
  </DomainObject.Predmet.ProtustrankaNazivFormated>
  <DomainObject.Predmet.ProtustrankaNazivFormatedOIB>
    <izvorni_sadrzaj>ENERGOBEREN OIE d.o.o., OIB 90524639561</izvorni_sadrzaj>
    <derivirana_varijabla naziv="DomainObject.Predmet.ProtustrankaNazivFormatedOIB_1">ENERGOBEREN OIE d.o.o., OIB 90524639561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ENERGOBEREN OIE d.o.o.</izvorni_sadrzaj>
    <derivirana_varijabla naziv="DomainObject.Predmet.StrankaFormated_1">  ENERGOBEREN OIE d.o.o.</derivirana_varijabla>
  </DomainObject.Predmet.StrankaFormated>
  <DomainObject.Predmet.StrankaFormatedOIB>
    <izvorni_sadrzaj>  ENERGOBEREN OIE d.o.o., OIB 90524639561</izvorni_sadrzaj>
    <derivirana_varijabla naziv="DomainObject.Predmet.StrankaFormatedOIB_1">  ENERGOBEREN OIE d.o.o., OIB 90524639561</derivirana_varijabla>
  </DomainObject.Predmet.StrankaFormatedOIB>
  <DomainObject.Predmet.StrankaFormatedWithAdress>
    <izvorni_sadrzaj> ENERGOBEREN OIE d.o.o., Gjure Szaba 4, 10000 Zagreb</izvorni_sadrzaj>
    <derivirana_varijabla naziv="DomainObject.Predmet.StrankaFormatedWithAdress_1"> ENERGOBEREN OIE d.o.o., Gjure Szaba 4, 10000 Zagreb</derivirana_varijabla>
  </DomainObject.Predmet.StrankaFormatedWithAdress>
  <DomainObject.Predmet.StrankaFormatedWithAdressOIB>
    <izvorni_sadrzaj> ENERGOBEREN OIE d.o.o., OIB 90524639561, Gjure Szaba 4, 10000 Zagreb</izvorni_sadrzaj>
    <derivirana_varijabla naziv="DomainObject.Predmet.StrankaFormatedWithAdressOIB_1"> ENERGOBEREN OIE d.o.o., OIB 90524639561, Gjure Szaba 4, 10000 Zagreb</derivirana_varijabla>
  </DomainObject.Predmet.StrankaFormatedWithAdressOIB>
  <DomainObject.Predmet.StrankaWithAdress>
    <izvorni_sadrzaj>ENERGOBEREN OIE d.o.o. Gjure Szaba 4,10000 Zagreb</izvorni_sadrzaj>
    <derivirana_varijabla naziv="DomainObject.Predmet.StrankaWithAdress_1">ENERGOBEREN OIE d.o.o. Gjure Szaba 4,10000 Zagreb</derivirana_varijabla>
  </DomainObject.Predmet.StrankaWithAdress>
  <DomainObject.Predmet.StrankaWithAdressOIB>
    <izvorni_sadrzaj>ENERGOBEREN OIE d.o.o., OIB 90524639561, Gjure Szaba 4,10000 Zagreb</izvorni_sadrzaj>
    <derivirana_varijabla naziv="DomainObject.Predmet.StrankaWithAdressOIB_1">ENERGOBEREN OIE d.o.o., OIB 90524639561, Gjure Szaba 4,10000 Zagreb</derivirana_varijabla>
  </DomainObject.Predmet.StrankaWithAdressOIB>
  <DomainObject.Predmet.StrankaNazivFormated>
    <izvorni_sadrzaj>ENERGOBEREN OIE d.o.o.</izvorni_sadrzaj>
    <derivirana_varijabla naziv="DomainObject.Predmet.StrankaNazivFormated_1">ENERGOBEREN OIE d.o.o.</derivirana_varijabla>
  </DomainObject.Predmet.StrankaNazivFormated>
  <DomainObject.Predmet.StrankaNazivFormatedOIB>
    <izvorni_sadrzaj>ENERGOBEREN OIE d.o.o., OIB 90524639561</izvorni_sadrzaj>
    <derivirana_varijabla naziv="DomainObject.Predmet.StrankaNazivFormatedOIB_1">ENERGOBEREN OIE d.o.o., OIB 90524639561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ENERGOBEREN OIE d.o.o.</item>
    </izvorni_sadrzaj>
    <derivirana_varijabla naziv="DomainObject.Predmet.StrankaListFormated_1">
      <item>ENERGOBEREN OIE d.o.o.</item>
    </derivirana_varijabla>
  </DomainObject.Predmet.StrankaListFormated>
  <DomainObject.Predmet.StrankaListFormatedOIB>
    <izvorni_sadrzaj>
      <item>ENERGOBEREN OIE d.o.o., OIB 90524639561</item>
    </izvorni_sadrzaj>
    <derivirana_varijabla naziv="DomainObject.Predmet.StrankaListFormatedOIB_1">
      <item>ENERGOBEREN OIE d.o.o., OIB 90524639561</item>
    </derivirana_varijabla>
  </DomainObject.Predmet.StrankaListFormatedOIB>
  <DomainObject.Predmet.StrankaListFormatedWithAdress>
    <izvorni_sadrzaj>
      <item>ENERGOBEREN OIE d.o.o., Gjure Szaba 4, 10000 Zagreb</item>
    </izvorni_sadrzaj>
    <derivirana_varijabla naziv="DomainObject.Predmet.StrankaListFormatedWithAdress_1">
      <item>ENERGOBEREN OIE d.o.o., Gjure Szaba 4, 10000 Zagreb</item>
    </derivirana_varijabla>
  </DomainObject.Predmet.StrankaListFormatedWithAdress>
  <DomainObject.Predmet.StrankaListFormatedWithAdressOIB>
    <izvorni_sadrzaj>
      <item>ENERGOBEREN OIE d.o.o., OIB 90524639561, Gjure Szaba 4, 10000 Zagreb</item>
    </izvorni_sadrzaj>
    <derivirana_varijabla naziv="DomainObject.Predmet.StrankaListFormatedWithAdressOIB_1">
      <item>ENERGOBEREN OIE d.o.o., OIB 90524639561, Gjure Szaba 4, 10000 Zagreb</item>
    </derivirana_varijabla>
  </DomainObject.Predmet.StrankaListFormatedWithAdressOIB>
  <DomainObject.Predmet.StrankaListNazivFormated>
    <izvorni_sadrzaj>
      <item>ENERGOBEREN OIE d.o.o.</item>
    </izvorni_sadrzaj>
    <derivirana_varijabla naziv="DomainObject.Predmet.StrankaListNazivFormated_1">
      <item>ENERGOBEREN OIE d.o.o.</item>
    </derivirana_varijabla>
  </DomainObject.Predmet.StrankaListNazivFormated>
  <DomainObject.Predmet.StrankaListNazivFormatedOIB>
    <izvorni_sadrzaj>
      <item>ENERGOBEREN OIE d.o.o., OIB 90524639561</item>
    </izvorni_sadrzaj>
    <derivirana_varijabla naziv="DomainObject.Predmet.StrankaListNazivFormatedOIB_1">
      <item>ENERGOBEREN OIE d.o.o., OIB 90524639561</item>
    </derivirana_varijabla>
  </DomainObject.Predmet.StrankaListNazivFormatedOIB>
  <DomainObject.Predmet.ProtuStrankaListFormated>
    <izvorni_sadrzaj>
      <item>ENERGOBEREN OIE d.o.o. zastupanog po punomoćniku ODVJENIČKO DRUŠTVO MAĐARIĆ&amp;LUI</item>
    </izvorni_sadrzaj>
    <derivirana_varijabla naziv="DomainObject.Predmet.ProtuStrankaListFormated_1">
      <item>ENERGOBEREN OIE d.o.o. zastupanog po punomoćniku ODVJENIČKO DRUŠTVO MAĐARIĆ&amp;LUI</item>
    </derivirana_varijabla>
  </DomainObject.Predmet.ProtuStrankaListFormated>
  <DomainObject.Predmet.ProtuStrankaListFormatedOIB>
    <izvorni_sadrzaj>
      <item>ENERGOBEREN OIE d.o.o., OIB 90524639561 zastupanog po punomoćniku ODVJENIČKO DRUŠTVO MAĐARIĆ&amp;LUI</item>
    </izvorni_sadrzaj>
    <derivirana_varijabla naziv="DomainObject.Predmet.ProtuStrankaListFormatedOIB_1">
      <item>ENERGOBEREN OIE d.o.o., OIB 90524639561 zastupanog po punomoćniku ODVJENIČKO DRUŠTVO MAĐARIĆ&amp;LUI</item>
    </derivirana_varijabla>
  </DomainObject.Predmet.ProtuStrankaListFormatedOIB>
  <DomainObject.Predmet.ProtuStrankaListFormatedWithAdress>
    <izvorni_sadrzaj>
      <item>ENERGOBEREN OIE d.o.o., Gjure Szaba 4, 10000 Zagreb zastupanog po punomoćniku ODVJENIČKO DRUŠTVO MAĐARIĆ&amp;LUI</item>
    </izvorni_sadrzaj>
    <derivirana_varijabla naziv="DomainObject.Predmet.ProtuStrankaListFormatedWithAdress_1">
      <item>ENERGOBEREN OIE d.o.o., Gjure Szaba 4, 10000 Zagreb zastupanog po punomoćniku ODVJENIČKO DRUŠTVO MAĐARIĆ&amp;LUI</item>
    </derivirana_varijabla>
  </DomainObject.Predmet.ProtuStrankaListFormatedWithAdress>
  <DomainObject.Predmet.ProtuStrankaListFormatedWithAdressOIB>
    <izvorni_sadrzaj>
      <item>ENERGOBEREN OIE d.o.o., OIB 90524639561, Gjure Szaba 4, 10000 Zagreb zastupanog po punomoćniku ODVJENIČKO DRUŠTVO MAĐARIĆ&amp;LUI</item>
    </izvorni_sadrzaj>
    <derivirana_varijabla naziv="DomainObject.Predmet.ProtuStrankaListFormatedWithAdressOIB_1">
      <item>ENERGOBEREN OIE d.o.o., OIB 90524639561, Gjure Szaba 4, 10000 Zagreb zastupanog po punomoćniku ODVJENIČKO DRUŠTVO MAĐARIĆ&amp;LUI</item>
    </derivirana_varijabla>
  </DomainObject.Predmet.ProtuStrankaListFormatedWithAdressOIB>
  <DomainObject.Predmet.ProtuStrankaListNazivFormated>
    <izvorni_sadrzaj>
      <item>ENERGOBEREN OIE d.o.o.</item>
    </izvorni_sadrzaj>
    <derivirana_varijabla naziv="DomainObject.Predmet.ProtuStrankaListNazivFormated_1">
      <item>ENERGOBEREN OIE d.o.o.</item>
    </derivirana_varijabla>
  </DomainObject.Predmet.ProtuStrankaListNazivFormated>
  <DomainObject.Predmet.ProtuStrankaListNazivFormatedOIB>
    <izvorni_sadrzaj>
      <item>ENERGOBEREN OIE d.o.o., OIB 90524639561</item>
    </izvorni_sadrzaj>
    <derivirana_varijabla naziv="DomainObject.Predmet.ProtuStrankaListNazivFormatedOIB_1">
      <item>ENERGOBEREN OIE d.o.o., OIB 90524639561</item>
    </derivirana_varijabla>
  </DomainObject.Predmet.ProtuStrankaListNazivFormatedOIB>
  <DomainObject.Predmet.OstaliListFormated>
    <izvorni_sadrzaj>
      <item>ODVJENIČKO DRUŠTVO MAĐARIĆ&amp;LUI punomoćnik sudionika u postupku ENERGOBEREN OIE d.o.o.</item>
      <item>Mladen Selec</item>
    </izvorni_sadrzaj>
    <derivirana_varijabla naziv="DomainObject.Predmet.OstaliListFormated_1">
      <item>ODVJENIČKO DRUŠTVO MAĐARIĆ&amp;LUI punomoćnik sudionika u postupku ENERGOBEREN OIE d.o.o.</item>
      <item>Mladen Selec</item>
    </derivirana_varijabla>
  </DomainObject.Predmet.OstaliListFormated>
  <DomainObject.Predmet.OstaliListFormatedOIB>
    <izvorni_sadrzaj>
      <item>ODVJENIČKO DRUŠTVO MAĐARIĆ&amp;LUI punomoćnik sudionika u postupku ENERGOBEREN OIE d.o.o.</item>
      <item>Mladen Selec, OIB 67769428342</item>
    </izvorni_sadrzaj>
    <derivirana_varijabla naziv="DomainObject.Predmet.OstaliListFormatedOIB_1">
      <item>ODVJENIČKO DRUŠTVO MAĐARIĆ&amp;LUI punomoćnik sudionika u postupku ENERGOBEREN OIE d.o.o.</item>
      <item>Mladen Selec, OIB 67769428342</item>
    </derivirana_varijabla>
  </DomainObject.Predmet.OstaliListFormatedOIB>
  <DomainObject.Predmet.OstaliListFormatedWithAdress>
    <izvorni_sadrzaj>
      <item>ODVJENIČKO DRUŠTVO MAĐARIĆ&amp;LUI, Ilica 191f, 10000 Zagreb punomoćnik sudionika u postupku ENERGOBEREN OIE d.o.o.</item>
      <item>Mladen Selec, Savska Ulica 6, 10310 Ivanić-Grad</item>
    </izvorni_sadrzaj>
    <derivirana_varijabla naziv="DomainObject.Predmet.OstaliListFormatedWithAdress_1">
      <item>ODVJENIČKO DRUŠTVO MAĐARIĆ&amp;LUI, Ilica 191f, 10000 Zagreb punomoćnik sudionika u postupku ENERGOBEREN OIE d.o.o.</item>
      <item>Mladen Selec, Savska Ulica 6, 10310 Ivanić-Grad</item>
    </derivirana_varijabla>
  </DomainObject.Predmet.OstaliListFormatedWithAdress>
  <DomainObject.Predmet.OstaliListFormatedWithAdressOIB>
    <izvorni_sadrzaj>
      <item>ODVJENIČKO DRUŠTVO MAĐARIĆ&amp;LUI, Ilica 191f, 10000 Zagreb punomoćnik sudionika u postupku ENERGOBEREN OIE d.o.o.</item>
      <item>Mladen Selec, OIB 67769428342, Savska Ulica 6, 10310 Ivanić-Grad</item>
    </izvorni_sadrzaj>
    <derivirana_varijabla naziv="DomainObject.Predmet.OstaliListFormatedWithAdressOIB_1">
      <item>ODVJENIČKO DRUŠTVO MAĐARIĆ&amp;LUI, Ilica 191f, 10000 Zagreb punomoćnik sudionika u postupku ENERGOBEREN OIE d.o.o.</item>
      <item>Mladen Selec, OIB 67769428342, Savska Ulica 6, 10310 Ivanić-Grad</item>
    </derivirana_varijabla>
  </DomainObject.Predmet.OstaliListFormatedWithAdressOIB>
  <DomainObject.Predmet.OstaliListNazivFormated>
    <izvorni_sadrzaj>
      <item>ODVJENIČKO DRUŠTVO MAĐARIĆ&amp;LUI</item>
      <item>Mladen Selec</item>
    </izvorni_sadrzaj>
    <derivirana_varijabla naziv="DomainObject.Predmet.OstaliListNazivFormated_1">
      <item>ODVJENIČKO DRUŠTVO MAĐARIĆ&amp;LUI</item>
      <item>Mladen Selec</item>
    </derivirana_varijabla>
  </DomainObject.Predmet.OstaliListNazivFormated>
  <DomainObject.Predmet.OstaliListNazivFormatedOIB>
    <izvorni_sadrzaj>
      <item>ODVJENIČKO DRUŠTVO MAĐARIĆ&amp;LUI</item>
      <item>Mladen Selec, OIB 67769428342</item>
    </izvorni_sadrzaj>
    <derivirana_varijabla naziv="DomainObject.Predmet.OstaliListNazivFormatedOIB_1">
      <item>ODVJENIČKO DRUŠTVO MAĐARIĆ&amp;LUI</item>
      <item>Mladen Selec, OIB 67769428342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ENERGOBEREN OIE d.o.o.</izvorni_sadrzaj>
    <derivirana_varijabla naziv="DomainObject.Predmet.StrankaIDrugi_1">ENERGOBEREN OIE d.o.o.</derivirana_varijabla>
  </DomainObject.Predmet.StrankaIDrugi>
  <DomainObject.Predmet.ProtustrankaIDrugi>
    <izvorni_sadrzaj>ENERGOBEREN OIE d.o.o.</izvorni_sadrzaj>
    <derivirana_varijabla naziv="DomainObject.Predmet.ProtustrankaIDrugi_1">ENERGOBEREN OIE d.o.o.</derivirana_varijabla>
  </DomainObject.Predmet.ProtustrankaIDrugi>
  <DomainObject.Predmet.StrankaIDrugiAdressOIB>
    <izvorni_sadrzaj>ENERGOBEREN OIE d.o.o., OIB 90524639561, Gjure Szaba 4, 10000 Zagreb</izvorni_sadrzaj>
    <derivirana_varijabla naziv="DomainObject.Predmet.StrankaIDrugiAdressOIB_1">ENERGOBEREN OIE d.o.o., OIB 90524639561, Gjure Szaba 4, 10000 Zagreb</derivirana_varijabla>
  </DomainObject.Predmet.StrankaIDrugiAdressOIB>
  <DomainObject.Predmet.ProtustrankaIDrugiAdressOIB>
    <izvorni_sadrzaj>ENERGOBEREN OIE d.o.o., OIB 90524639561, Gjure Szaba 4, 10000 Zagreb</izvorni_sadrzaj>
    <derivirana_varijabla naziv="DomainObject.Predmet.ProtustrankaIDrugiAdressOIB_1">ENERGOBEREN OIE d.o.o., OIB 90524639561,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ENERGOBEREN OIE d.o.o.</item>
      <item>ENERGOBEREN OIE d.o.o.</item>
      <item>ODVJENIČKO DRUŠTVO MAĐARIĆ&amp;LUI</item>
      <item>Mladen Selec</item>
    </izvorni_sadrzaj>
    <derivirana_varijabla naziv="DomainObject.Predmet.SudioniciListNaziv_1">
      <item>ENERGOBEREN OIE d.o.o.</item>
      <item>ENERGOBEREN OIE d.o.o.</item>
      <item>ODVJENIČKO DRUŠTVO MAĐARIĆ&amp;LUI</item>
      <item>Mladen Selec</item>
    </derivirana_varijabla>
  </DomainObject.Predmet.SudioniciListNaziv>
  <DomainObject.Predmet.SudioniciListAdressOIB>
    <izvorni_sadrzaj>
      <item>ENERGOBEREN OIE d.o.o., OIB 90524639561, Gjure Szaba 4,10000 Zagreb</item>
      <item>ENERGOBEREN OIE d.o.o., OIB 90524639561, Gjure Szaba 4,10000 Zagreb</item>
      <item>ODVJENIČKO DRUŠTVO MAĐARIĆ&amp;LUI, Ilica 191f,10000 Zagreb</item>
      <item>Mladen Selec, OIB 67769428342, Savska Ulica 6,10310 Ivanić-Grad</item>
    </izvorni_sadrzaj>
    <derivirana_varijabla naziv="DomainObject.Predmet.SudioniciListAdressOIB_1">
      <item>ENERGOBEREN OIE d.o.o., OIB 90524639561, Gjure Szaba 4,10000 Zagreb</item>
      <item>ENERGOBEREN OIE d.o.o., OIB 90524639561, Gjure Szaba 4,10000 Zagreb</item>
      <item>ODVJENIČKO DRUŠTVO MAĐARIĆ&amp;LUI, Ilica 191f,10000 Zagreb</item>
      <item>Mladen Selec, OIB 67769428342, Savska Ulica 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90524639561</item>
      <item>, OIB 90524639561</item>
      <item>, OIB null</item>
      <item>, OIB 67769428342</item>
    </izvorni_sadrzaj>
    <derivirana_varijabla naziv="DomainObject.Predmet.SudioniciListNazivOIB_1">
      <item>, OIB 90524639561</item>
      <item>, OIB 90524639561</item>
      <item>, OIB null</item>
      <item>, OIB 67769428342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1858</properties:Characters>
  <properties:Lines>65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2016-02-24T11:37:00Z</dcterms:created>
  <dc:creator>Mihael Kovačić</dc:creator>
  <cp:lastModifiedBy>Sonja Pilić</cp:lastModifiedBy>
  <cp:lastPrinted>2016-02-24T11:39:00Z</cp:lastPrinted>
  <dcterms:modified xmlns:xsi="http://www.w3.org/2001/XMLSchema-instance" xsi:type="dcterms:W3CDTF">2016-02-24T11:42:00Z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