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93ed" w14:paraId="5fc93ed" w:rsidRDefault="00E6387F" w:rsidR="0006298A">
      <w:pPr>
        <w:jc w:val="center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FB30B0">
        <w:tc>
          <w:tcPr>
            <w:tcW w:type="dxa" w:w="3060"/>
          </w:tcPr>
          <w:p w:rsidRDefault="00EF1BC5" w:rsidP="009C13DD" w:rsidR="00EF1BC5" w:rsidRPr="00FB30B0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B30B0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Zagreb, Amruševa 2/II</w:t>
            </w:r>
          </w:p>
        </w:tc>
      </w:tr>
    </w:tbl>
    <w:p w:rsidRDefault="00446E81" w:rsidP="005D1FCD" w:rsidR="00446E81">
      <w:pPr>
        <w:jc w:val="right"/>
        <w:rPr>
          <w:b/>
          <w:bCs/>
          <w:sz w:val="24"/>
          <w:szCs w:val="24"/>
        </w:rPr>
      </w:pPr>
    </w:p>
    <w:p w:rsidRDefault="00EF1BC5" w:rsidP="0031326A" w:rsidR="0031326A">
      <w:pPr>
        <w:jc w:val="right"/>
        <w:rPr>
          <w:sz w:val="24"/>
          <w:szCs w:val="24"/>
          <w:lang w:val="pt-BR"/>
        </w:rPr>
      </w:pPr>
      <w:r w:rsidRPr="00FB30B0">
        <w:rPr>
          <w:b/>
          <w:bCs/>
          <w:sz w:val="24"/>
          <w:szCs w:val="24"/>
        </w:rPr>
        <w:tab/>
      </w:r>
      <w:r w:rsidR="0031326A" w:rsidRPr="00672F75">
        <w:rPr>
          <w:sz w:val="24"/>
          <w:szCs w:val="24"/>
          <w:lang w:val="pt-BR"/>
        </w:rPr>
        <w:t>40.St-</w:t>
      </w:r>
      <w:r w:rsidR="00FC004F">
        <w:rPr>
          <w:sz w:val="24"/>
          <w:szCs w:val="24"/>
          <w:lang w:val="pt-BR"/>
        </w:rPr>
        <w:t>1181</w:t>
      </w:r>
      <w:r w:rsidR="0031326A" w:rsidRPr="00672F75">
        <w:rPr>
          <w:sz w:val="24"/>
          <w:szCs w:val="24"/>
          <w:lang w:val="pt-BR"/>
        </w:rPr>
        <w:t>/</w:t>
      </w:r>
      <w:r w:rsidR="0031326A">
        <w:rPr>
          <w:sz w:val="24"/>
          <w:szCs w:val="24"/>
          <w:lang w:val="pt-BR"/>
        </w:rPr>
        <w:t>201</w:t>
      </w:r>
      <w:r w:rsidR="00FC004F">
        <w:rPr>
          <w:sz w:val="24"/>
          <w:szCs w:val="24"/>
          <w:lang w:val="pt-BR"/>
        </w:rPr>
        <w:t>7</w:t>
      </w:r>
    </w:p>
    <w:p w:rsidRDefault="005D1FCD" w:rsidP="005D1FCD" w:rsidR="005D1FCD" w:rsidRPr="00FB30B0">
      <w:pPr>
        <w:jc w:val="right"/>
        <w:rPr>
          <w:sz w:val="24"/>
          <w:szCs w:val="24"/>
        </w:rPr>
      </w:pPr>
    </w:p>
    <w:p w:rsidRDefault="009166FF" w:rsidP="009166FF" w:rsidR="009166FF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2B49DD" w:rsidP="009166FF" w:rsidR="002B49DD" w:rsidRPr="00FB30B0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9166FF" w:rsidP="009166FF" w:rsidR="009166FF" w:rsidRPr="00FB30B0">
      <w:pPr>
        <w:tabs>
          <w:tab w:pos="6525" w:val="left"/>
        </w:tabs>
        <w:jc w:val="center"/>
        <w:rPr>
          <w:bCs/>
          <w:sz w:val="24"/>
          <w:szCs w:val="24"/>
        </w:rPr>
      </w:pPr>
      <w:r w:rsidRPr="00FB30B0">
        <w:rPr>
          <w:bCs/>
          <w:sz w:val="24"/>
          <w:szCs w:val="24"/>
        </w:rPr>
        <w:t xml:space="preserve">R E P U B L I K A  H R V A T S K A </w:t>
      </w:r>
    </w:p>
    <w:p w:rsidRDefault="001019E4" w:rsidP="001019E4" w:rsidR="001019E4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1019E4" w:rsidP="001019E4" w:rsidR="001019E4">
      <w:pPr>
        <w:jc w:val="center"/>
        <w:rPr>
          <w:b/>
          <w:sz w:val="24"/>
        </w:rPr>
      </w:pPr>
    </w:p>
    <w:p w:rsidRDefault="00FC004F" w:rsidP="00FC004F" w:rsidR="00FC004F" w:rsidRPr="008600EF">
      <w:pPr>
        <w:pStyle w:val="Odlomakpopisa"/>
        <w:ind w:firstLine="708" w:left="0"/>
        <w:jc w:val="both"/>
      </w:pPr>
      <w:r w:rsidRPr="00FC004F">
        <w:t xml:space="preserve"> </w:t>
      </w:r>
      <w:r w:rsidRPr="008600EF">
        <w:t>Trgovački sud u Zagrebu po sucu tog suda Anti Galiću</w:t>
      </w:r>
      <w:r>
        <w:t xml:space="preserve">, kao sucu pojedincu, u stečajnom postupku nad dužnikom </w:t>
      </w:r>
      <w:proofErr w:type="spellStart"/>
      <w:r>
        <w:t>VIADUKT</w:t>
      </w:r>
      <w:proofErr w:type="spellEnd"/>
      <w:r>
        <w:t xml:space="preserve"> d.d., u stečaju, Zagreb, </w:t>
      </w:r>
      <w:proofErr w:type="spellStart"/>
      <w:r>
        <w:t>Kranjčevićeva</w:t>
      </w:r>
      <w:proofErr w:type="spellEnd"/>
      <w:r>
        <w:t xml:space="preserve"> 2.,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74794390096</w:t>
      </w:r>
      <w:proofErr w:type="spellEnd"/>
      <w:r>
        <w:t xml:space="preserve">, </w:t>
      </w:r>
      <w:r w:rsidRPr="008600EF">
        <w:t xml:space="preserve">dana </w:t>
      </w:r>
      <w:proofErr w:type="spellStart"/>
      <w:r w:rsidR="001C4EC5">
        <w:t>21.svibnja</w:t>
      </w:r>
      <w:proofErr w:type="spellEnd"/>
      <w:r w:rsidR="00742F4C">
        <w:t xml:space="preserve"> </w:t>
      </w:r>
      <w:proofErr w:type="spellStart"/>
      <w:r w:rsidRPr="008600EF">
        <w:t>201</w:t>
      </w:r>
      <w:r w:rsidR="00742F4C">
        <w:t>9</w:t>
      </w:r>
      <w:proofErr w:type="spellEnd"/>
      <w:r>
        <w:t>.</w:t>
      </w:r>
    </w:p>
    <w:p w:rsidRDefault="001019E4" w:rsidP="001019E4" w:rsidR="001019E4" w:rsidRPr="00295E31">
      <w:pPr>
        <w:ind w:firstLine="555"/>
        <w:jc w:val="both"/>
        <w:rPr>
          <w:sz w:val="40"/>
          <w:szCs w:val="40"/>
        </w:rPr>
      </w:pPr>
    </w:p>
    <w:p w:rsidRDefault="00464CA1" w:rsidP="00464CA1" w:rsidR="00464CA1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821CFE" w:rsidP="00464CA1" w:rsidR="00821CFE" w:rsidRPr="00DC008D">
      <w:pPr>
        <w:jc w:val="center"/>
        <w:rPr>
          <w:b/>
          <w:sz w:val="24"/>
        </w:rPr>
      </w:pPr>
    </w:p>
    <w:p w:rsidRDefault="00FD72CB" w:rsidP="00293E49" w:rsidR="003C1900">
      <w:pPr>
        <w:ind w:firstLine="709"/>
        <w:jc w:val="both"/>
        <w:rPr>
          <w:sz w:val="24"/>
        </w:rPr>
      </w:pPr>
      <w:r>
        <w:rPr>
          <w:sz w:val="24"/>
        </w:rPr>
        <w:t xml:space="preserve">Nalaže se </w:t>
      </w:r>
      <w:r w:rsidR="001854B7">
        <w:rPr>
          <w:sz w:val="24"/>
        </w:rPr>
        <w:t xml:space="preserve">stečajnom upravitelju Miloradu </w:t>
      </w:r>
      <w:proofErr w:type="spellStart"/>
      <w:r w:rsidR="001854B7">
        <w:rPr>
          <w:sz w:val="24"/>
        </w:rPr>
        <w:t>Zajkovskom</w:t>
      </w:r>
      <w:proofErr w:type="spellEnd"/>
      <w:r w:rsidR="00864556">
        <w:rPr>
          <w:sz w:val="24"/>
        </w:rPr>
        <w:t xml:space="preserve"> iz Zaprešića</w:t>
      </w:r>
      <w:r w:rsidR="001854B7">
        <w:rPr>
          <w:sz w:val="24"/>
        </w:rPr>
        <w:t xml:space="preserve">, </w:t>
      </w:r>
      <w:r>
        <w:rPr>
          <w:sz w:val="24"/>
        </w:rPr>
        <w:t xml:space="preserve"> očitovati </w:t>
      </w:r>
      <w:r w:rsidR="001C4EC5">
        <w:rPr>
          <w:sz w:val="24"/>
        </w:rPr>
        <w:t xml:space="preserve">se u odnosu na podnesak </w:t>
      </w:r>
      <w:r w:rsidR="009E562F">
        <w:rPr>
          <w:sz w:val="24"/>
        </w:rPr>
        <w:t xml:space="preserve">vjerovnika </w:t>
      </w:r>
      <w:proofErr w:type="spellStart"/>
      <w:r w:rsidR="009E562F">
        <w:rPr>
          <w:sz w:val="24"/>
        </w:rPr>
        <w:t>TRGOMETAL</w:t>
      </w:r>
      <w:proofErr w:type="spellEnd"/>
      <w:r w:rsidR="009E562F">
        <w:rPr>
          <w:sz w:val="24"/>
        </w:rPr>
        <w:t xml:space="preserve"> d.o.o. od </w:t>
      </w:r>
      <w:proofErr w:type="spellStart"/>
      <w:r w:rsidR="009E562F">
        <w:rPr>
          <w:sz w:val="24"/>
        </w:rPr>
        <w:t>6.veljače</w:t>
      </w:r>
      <w:proofErr w:type="spellEnd"/>
      <w:r w:rsidR="009E562F">
        <w:rPr>
          <w:sz w:val="24"/>
        </w:rPr>
        <w:t xml:space="preserve"> </w:t>
      </w:r>
      <w:proofErr w:type="spellStart"/>
      <w:r w:rsidR="009E562F">
        <w:rPr>
          <w:sz w:val="24"/>
        </w:rPr>
        <w:t>2018</w:t>
      </w:r>
      <w:proofErr w:type="spellEnd"/>
      <w:r w:rsidR="009E562F">
        <w:rPr>
          <w:sz w:val="24"/>
        </w:rPr>
        <w:t xml:space="preserve">. (list </w:t>
      </w:r>
      <w:proofErr w:type="spellStart"/>
      <w:r w:rsidR="009E562F">
        <w:rPr>
          <w:sz w:val="24"/>
        </w:rPr>
        <w:t>3706</w:t>
      </w:r>
      <w:proofErr w:type="spellEnd"/>
      <w:r w:rsidR="009E562F">
        <w:rPr>
          <w:sz w:val="24"/>
        </w:rPr>
        <w:t>-</w:t>
      </w:r>
      <w:proofErr w:type="spellStart"/>
      <w:r w:rsidR="009E562F">
        <w:rPr>
          <w:sz w:val="24"/>
        </w:rPr>
        <w:t>3722</w:t>
      </w:r>
      <w:proofErr w:type="spellEnd"/>
      <w:r w:rsidR="009E562F">
        <w:rPr>
          <w:sz w:val="24"/>
        </w:rPr>
        <w:t>)</w:t>
      </w:r>
    </w:p>
    <w:p w:rsidRDefault="003C1900" w:rsidP="003C1900" w:rsidR="00746961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</w:p>
    <w:p w:rsidRDefault="00746961" w:rsidR="00746961">
      <w:pPr>
        <w:jc w:val="center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9E562F">
        <w:rPr>
          <w:sz w:val="24"/>
        </w:rPr>
        <w:t>21.svibnja</w:t>
      </w:r>
      <w:proofErr w:type="spellEnd"/>
      <w:r w:rsidR="009E562F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C639F4">
        <w:rPr>
          <w:sz w:val="24"/>
        </w:rPr>
        <w:t>9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E6387F" w:rsidR="000946B1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9C3509">
        <w:rPr>
          <w:sz w:val="24"/>
        </w:rPr>
        <w:t>v.r.</w:t>
      </w:r>
    </w:p>
    <w:p w:rsidRDefault="000946B1" w:rsidP="000946B1" w:rsidR="000946B1">
      <w:pPr>
        <w:ind w:firstLine="680"/>
        <w:jc w:val="both"/>
        <w:rPr>
          <w:sz w:val="24"/>
        </w:rPr>
      </w:pPr>
      <w:r>
        <w:rPr>
          <w:sz w:val="24"/>
        </w:rPr>
        <w:t>Uputa o pravnom lijeku:</w:t>
      </w:r>
    </w:p>
    <w:p w:rsidRDefault="000946B1" w:rsidP="00E6387F" w:rsidR="0006298A">
      <w:pPr>
        <w:ind w:firstLine="680"/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stavak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 </w:t>
      </w:r>
      <w:r w:rsidR="0006298A">
        <w:rPr>
          <w:sz w:val="24"/>
        </w:rPr>
        <w:tab/>
      </w:r>
      <w:r w:rsidR="0006298A">
        <w:rPr>
          <w:sz w:val="24"/>
        </w:rPr>
        <w:tab/>
      </w:r>
      <w:r w:rsidR="0006298A">
        <w:rPr>
          <w:sz w:val="24"/>
        </w:rPr>
        <w:tab/>
        <w:t xml:space="preserve">  </w:t>
      </w:r>
    </w:p>
    <w:p w:rsidRDefault="009C3509" w:rsidP="009C3509" w:rsidR="009C3509">
      <w:pPr>
        <w:ind w:left="408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9C3509" w:rsidP="0062083B" w:rsidR="009C350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9C3509" w:rsidP="0062083B" w:rsidR="009C3509" w:rsidRPr="0062083B">
      <w:pPr>
        <w:rPr>
          <w:sz w:val="22"/>
          <w:szCs w:val="22"/>
        </w:rPr>
      </w:pPr>
    </w:p>
    <w:p w:rsidRDefault="009C3509" w:rsidP="0062083B" w:rsidR="009C3509" w:rsidRPr="0062083B">
      <w:pPr>
        <w:rPr>
          <w:sz w:val="22"/>
          <w:szCs w:val="22"/>
        </w:rPr>
      </w:pPr>
    </w:p>
    <w:p w:rsidRDefault="009C3509" w:rsidP="0062083B" w:rsidR="009C3509">
      <w:pPr>
        <w:rPr>
          <w:sz w:val="22"/>
          <w:szCs w:val="22"/>
        </w:rPr>
      </w:pPr>
    </w:p>
    <w:p w:rsidRDefault="009C3509" w:rsidP="0062083B" w:rsidR="009C3509">
      <w:pPr>
        <w:rPr>
          <w:sz w:val="22"/>
          <w:szCs w:val="22"/>
        </w:rPr>
      </w:pPr>
    </w:p>
    <w:p w:rsidRDefault="009C3509" w:rsidP="004B6D6B" w:rsidR="009C3509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501731" w:rsidP="009C3509" w:rsidR="00501731" w:rsidRPr="000C6B28">
      <w:pPr>
        <w:ind w:left="720"/>
        <w:jc w:val="both"/>
        <w:rPr>
          <w:sz w:val="24"/>
        </w:rPr>
      </w:pPr>
    </w:p>
    <w:sectPr w:rsidR="00501731" w:rsidRPr="000C6B28">
      <w:headerReference w:type="default" r:id="rId11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AE1" w:rsidR="00D51AE1">
      <w:r>
        <w:separator/>
      </w:r>
    </w:p>
  </w:endnote>
  <w:endnote w:id="0" w:type="continuationSeparator">
    <w:p w:rsidRDefault="00D51AE1" w:rsidR="00D51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AE1" w:rsidR="00D51AE1">
      <w:r>
        <w:separator/>
      </w:r>
    </w:p>
  </w:footnote>
  <w:footnote w:id="0" w:type="continuationSeparator">
    <w:p w:rsidRDefault="00D51AE1" w:rsidR="00D51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41019"/>
    <w:rsid w:val="0006298A"/>
    <w:rsid w:val="00077FB5"/>
    <w:rsid w:val="000946B1"/>
    <w:rsid w:val="000C6B28"/>
    <w:rsid w:val="000F5A17"/>
    <w:rsid w:val="001019E4"/>
    <w:rsid w:val="00106F5B"/>
    <w:rsid w:val="00107CC3"/>
    <w:rsid w:val="001854B7"/>
    <w:rsid w:val="001B03B0"/>
    <w:rsid w:val="001C4EC5"/>
    <w:rsid w:val="001C5BFB"/>
    <w:rsid w:val="00200ADB"/>
    <w:rsid w:val="00213991"/>
    <w:rsid w:val="00216EFA"/>
    <w:rsid w:val="00222C51"/>
    <w:rsid w:val="002335F6"/>
    <w:rsid w:val="00234974"/>
    <w:rsid w:val="00241C29"/>
    <w:rsid w:val="00293E49"/>
    <w:rsid w:val="002B2563"/>
    <w:rsid w:val="002B49DD"/>
    <w:rsid w:val="002E2C11"/>
    <w:rsid w:val="00300A0D"/>
    <w:rsid w:val="003024F1"/>
    <w:rsid w:val="0031326A"/>
    <w:rsid w:val="003170E8"/>
    <w:rsid w:val="00345823"/>
    <w:rsid w:val="003B3E2A"/>
    <w:rsid w:val="003C1900"/>
    <w:rsid w:val="003C499E"/>
    <w:rsid w:val="003D12F6"/>
    <w:rsid w:val="003D42A9"/>
    <w:rsid w:val="003E4495"/>
    <w:rsid w:val="003F7705"/>
    <w:rsid w:val="004246C8"/>
    <w:rsid w:val="004318C4"/>
    <w:rsid w:val="00432522"/>
    <w:rsid w:val="00446E81"/>
    <w:rsid w:val="00464CA1"/>
    <w:rsid w:val="004765F6"/>
    <w:rsid w:val="00492456"/>
    <w:rsid w:val="00496E38"/>
    <w:rsid w:val="004A042B"/>
    <w:rsid w:val="004A5892"/>
    <w:rsid w:val="004B76E6"/>
    <w:rsid w:val="004E2629"/>
    <w:rsid w:val="004E6090"/>
    <w:rsid w:val="004F016F"/>
    <w:rsid w:val="00501731"/>
    <w:rsid w:val="00521567"/>
    <w:rsid w:val="00525122"/>
    <w:rsid w:val="005423D4"/>
    <w:rsid w:val="00565D1D"/>
    <w:rsid w:val="005715ED"/>
    <w:rsid w:val="005770C0"/>
    <w:rsid w:val="00585896"/>
    <w:rsid w:val="005C22DA"/>
    <w:rsid w:val="005D1FCD"/>
    <w:rsid w:val="005F6778"/>
    <w:rsid w:val="006052E0"/>
    <w:rsid w:val="00610425"/>
    <w:rsid w:val="00611B49"/>
    <w:rsid w:val="00614037"/>
    <w:rsid w:val="00654105"/>
    <w:rsid w:val="00655776"/>
    <w:rsid w:val="006612AA"/>
    <w:rsid w:val="0066643B"/>
    <w:rsid w:val="0068414E"/>
    <w:rsid w:val="006F6F1C"/>
    <w:rsid w:val="00704CE3"/>
    <w:rsid w:val="007107B8"/>
    <w:rsid w:val="00742F4C"/>
    <w:rsid w:val="00746961"/>
    <w:rsid w:val="0075109E"/>
    <w:rsid w:val="007524AF"/>
    <w:rsid w:val="00755E2C"/>
    <w:rsid w:val="00792CB8"/>
    <w:rsid w:val="007936B7"/>
    <w:rsid w:val="007B4F2E"/>
    <w:rsid w:val="007F3C71"/>
    <w:rsid w:val="00821CFE"/>
    <w:rsid w:val="008306C0"/>
    <w:rsid w:val="00832E67"/>
    <w:rsid w:val="00864556"/>
    <w:rsid w:val="00874C65"/>
    <w:rsid w:val="00884B7A"/>
    <w:rsid w:val="008A5D88"/>
    <w:rsid w:val="008E0C2C"/>
    <w:rsid w:val="008E32E3"/>
    <w:rsid w:val="00902869"/>
    <w:rsid w:val="009166FF"/>
    <w:rsid w:val="00947FDF"/>
    <w:rsid w:val="0096372D"/>
    <w:rsid w:val="00976738"/>
    <w:rsid w:val="009B7FC8"/>
    <w:rsid w:val="009C13DD"/>
    <w:rsid w:val="009C3509"/>
    <w:rsid w:val="009E36FC"/>
    <w:rsid w:val="009E562F"/>
    <w:rsid w:val="00A222E1"/>
    <w:rsid w:val="00A25CA4"/>
    <w:rsid w:val="00A45EA8"/>
    <w:rsid w:val="00A51A5F"/>
    <w:rsid w:val="00A71C3A"/>
    <w:rsid w:val="00A83626"/>
    <w:rsid w:val="00AA4B62"/>
    <w:rsid w:val="00AA50BE"/>
    <w:rsid w:val="00AB55D9"/>
    <w:rsid w:val="00B02B99"/>
    <w:rsid w:val="00B1748C"/>
    <w:rsid w:val="00B34840"/>
    <w:rsid w:val="00B364EC"/>
    <w:rsid w:val="00B50C8C"/>
    <w:rsid w:val="00B83F29"/>
    <w:rsid w:val="00BB530F"/>
    <w:rsid w:val="00BC2921"/>
    <w:rsid w:val="00BF034A"/>
    <w:rsid w:val="00C02681"/>
    <w:rsid w:val="00C140CD"/>
    <w:rsid w:val="00C639F4"/>
    <w:rsid w:val="00C825E1"/>
    <w:rsid w:val="00CC1BAF"/>
    <w:rsid w:val="00CF6EA5"/>
    <w:rsid w:val="00D0574A"/>
    <w:rsid w:val="00D05CDF"/>
    <w:rsid w:val="00D11BD6"/>
    <w:rsid w:val="00D51AE1"/>
    <w:rsid w:val="00D703B5"/>
    <w:rsid w:val="00DA7EB7"/>
    <w:rsid w:val="00DD1F7E"/>
    <w:rsid w:val="00E3128C"/>
    <w:rsid w:val="00E51092"/>
    <w:rsid w:val="00E5277C"/>
    <w:rsid w:val="00E6387F"/>
    <w:rsid w:val="00EC0B3E"/>
    <w:rsid w:val="00EE77D2"/>
    <w:rsid w:val="00EF1BC5"/>
    <w:rsid w:val="00F02442"/>
    <w:rsid w:val="00F14E96"/>
    <w:rsid w:val="00F31A85"/>
    <w:rsid w:val="00F53CB4"/>
    <w:rsid w:val="00F768CA"/>
    <w:rsid w:val="00F92789"/>
    <w:rsid w:val="00F964DF"/>
    <w:rsid w:val="00FB30B0"/>
    <w:rsid w:val="00FC004F"/>
    <w:rsid w:val="00FC47AE"/>
    <w:rsid w:val="00FD72CB"/>
    <w:rsid w:val="00FE2BC7"/>
    <w:rsid w:val="00F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5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50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5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5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5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50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5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5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</izvorni_sadrzaj>
    <derivirana_varijabla naziv="DomainObject.Predmet.PrimjedbaSuca_1">spojen st-2354/17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St-1181/2017-471</izvorni_sadrzaj>
    <derivirana_varijabla naziv="DomainObject.PredzadnjaOdlukaIzPredmeta.Oznaka_1">St-1181/2017-471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A8B1B-78A2-4F90-B2D0-E5A46AF0B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125</properties:Words>
  <properties:Characters>589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2019-05-22T08:18:00Z</dcterms:created>
  <dc:creator>user</dc:creator>
  <cp:lastModifiedBy>Valentina Delač</cp:lastModifiedBy>
  <cp:lastPrinted>2019-05-22T08:20:00Z</cp:lastPrinted>
  <dcterms:modified xmlns:xsi="http://www.w3.org/2001/XMLSchema-instance" xsi:type="dcterms:W3CDTF">2019-05-22T08:20:00Z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zaklj nalog steč očitovanje Trgometal.docx)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