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9f31" w14:paraId="4279f31" w:rsidRDefault="00157CDD" w:rsidP="00157CDD" w:rsidR="00157CDD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br w:clear="all" w:type="textWrapping"/>
        <w:t>REPUBLIKA HRVATSKA</w:t>
      </w:r>
    </w:p>
    <w:p w:rsidRDefault="00157CDD" w:rsidP="00157CDD" w:rsidR="00157CDD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157CDD" w:rsidP="00157CDD" w:rsidR="00157CDD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157CDD" w:rsidP="00157CDD" w:rsidR="00157CDD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7CDD" w:rsidP="00157CDD" w:rsidR="00157CDD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157CDD" w:rsidP="00157CDD" w:rsidR="00157CDD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7CDD" w:rsidP="00157CDD" w:rsidR="00157CDD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57CDD" w:rsidP="00157CDD" w:rsidR="00157CDD">
      <w:pPr>
        <w:pStyle w:val="Odlomakpopisa"/>
        <w:ind w:left="0"/>
        <w:jc w:val="both"/>
      </w:pPr>
    </w:p>
    <w:p w:rsidRDefault="00157CDD" w:rsidP="00157CDD" w:rsidR="00157CDD">
      <w:pPr>
        <w:pStyle w:val="Odlomakpopisa"/>
        <w:ind w:left="0"/>
        <w:jc w:val="both"/>
      </w:pPr>
      <w:r>
        <w:tab/>
        <w:t xml:space="preserve">Trgovački sud u Zagrebu, po sudskoj savjetnici toga suda Tihani Božičević, </w:t>
      </w:r>
      <w:r>
        <w:rPr>
          <w:lang w:val="en-GB"/>
        </w:rPr>
        <w:t xml:space="preserve">u stečajnom predmetu povodom zahtjeva </w:t>
      </w:r>
      <w:r>
        <w:t>FINANCIJSKE AGENCIJE, za provedbu skraćenog stečajnog postupka nad dužnikom</w:t>
      </w:r>
      <w:r w:rsidR="00CA1C84">
        <w:t xml:space="preserve"> SVJETLOST DOLAZI j.d.o.o., Zagreb, Ferenščica I. 39, MBS: 080879329, OIB: 23597330421</w:t>
      </w:r>
      <w:r>
        <w:t xml:space="preserve">, dana </w:t>
      </w:r>
      <w:r w:rsidR="00CA1C84">
        <w:t>2</w:t>
      </w:r>
      <w:r>
        <w:t>1. srpnja 2017.,</w:t>
      </w:r>
    </w:p>
    <w:p w:rsidRDefault="00157CDD" w:rsidP="00157CDD" w:rsidR="00157CD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7CDD" w:rsidP="00157CDD" w:rsidR="00157CDD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157CDD" w:rsidP="00157CDD" w:rsidR="00157CDD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57CDD" w:rsidP="00157CDD" w:rsidR="00157CDD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="00E4016E" w:rsidRPr="00E4016E">
        <w:t xml:space="preserve"> </w:t>
      </w:r>
      <w:r w:rsidR="00E4016E">
        <w:t>SVJETLOST DOLAZI j.d.o.o., Zagreb, Ferenščica I. 39, MBS: 080879329, OIB: 23597330421</w:t>
      </w:r>
      <w:r>
        <w:t xml:space="preserve">. Stečajni postupak otvoren je dana </w:t>
      </w:r>
      <w:r w:rsidR="00CA1C84">
        <w:t>2</w:t>
      </w:r>
      <w:r>
        <w:t>1. srpnja 2017., u 15 sati i 00 minuta, kada je ovo rješenje objavljeno na mrežnoj stranici e-Oglasna ploča ovog suda.</w:t>
      </w:r>
    </w:p>
    <w:p w:rsidRDefault="00157CDD" w:rsidP="00157CDD" w:rsidR="00157CDD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7CDD" w:rsidP="00157CDD" w:rsidR="00157CD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stečajnog upravitelja imenuje se</w:t>
      </w:r>
      <w:r w:rsidR="00DB08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Jasna Hromadko, Zelengorska br. 1, Zagreb, OIB: 22088644509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7CDD" w:rsidP="00157CDD" w:rsidR="00157CDD" w:rsidRPr="00E4016E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7CDD" w:rsidP="00157CDD" w:rsidR="00157CDD" w:rsidRPr="00E4016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4016E"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 w:rsidRPr="00E4016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Zaključuje se stečajni postupak nad</w:t>
      </w:r>
      <w:r w:rsidRPr="00E4016E">
        <w:rPr>
          <w:rFonts w:cs="Times New Roman" w:hAnsi="Times New Roman" w:ascii="Times New Roman"/>
          <w:sz w:val="24"/>
          <w:szCs w:val="24"/>
        </w:rPr>
        <w:t xml:space="preserve"> dužnikom</w:t>
      </w:r>
      <w:r w:rsidR="00E4016E" w:rsidRPr="00E4016E">
        <w:rPr>
          <w:rFonts w:cs="Times New Roman" w:hAnsi="Times New Roman" w:ascii="Times New Roman"/>
          <w:sz w:val="24"/>
          <w:szCs w:val="24"/>
        </w:rPr>
        <w:t xml:space="preserve"> SVJETLOST DOLAZI j.d.o.o., Zagreb, Ferenščica I. 39, MBS: 080879329, OIB: 23597330421</w:t>
      </w:r>
      <w:r w:rsidRPr="00E4016E">
        <w:rPr>
          <w:rFonts w:cs="Times New Roman" w:hAnsi="Times New Roman" w:ascii="Times New Roman"/>
          <w:sz w:val="24"/>
          <w:szCs w:val="24"/>
        </w:rPr>
        <w:t>.</w:t>
      </w:r>
      <w:r w:rsidRPr="00E4016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57CDD" w:rsidP="00157CDD" w:rsidR="00157CDD" w:rsidRPr="00E4016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7CDD" w:rsidP="00157CDD" w:rsidR="00157C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sudskog registra.</w:t>
      </w:r>
    </w:p>
    <w:p w:rsidRDefault="00157CDD" w:rsidP="00157CDD" w:rsidR="00157C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7CDD" w:rsidP="00157CDD" w:rsidR="00157CDD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57CDD" w:rsidP="00157CDD" w:rsidR="00157C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7CDD" w:rsidP="00157CDD" w:rsidR="00157CD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Dana </w:t>
      </w:r>
      <w:r w:rsidR="00C34F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8. siječnja 2016.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157CDD" w:rsidP="00157CDD" w:rsidR="00157C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08. svibnja 2017.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157CDD" w:rsidP="00157CDD" w:rsidR="00157CDD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157CDD" w:rsidP="00157CDD" w:rsidR="00157CDD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57CDD" w:rsidP="00157CDD" w:rsidR="00157C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157CDD" w:rsidP="00157CDD" w:rsidR="00157CD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157CDD" w:rsidP="00157CDD" w:rsidR="00157C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157CDD" w:rsidP="00157CDD" w:rsidR="00157C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157CDD" w:rsidP="00157CDD" w:rsidR="00157CD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1C84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1. srpnja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7CDD" w:rsidP="00157CDD" w:rsidR="00157CDD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157CDD" w:rsidP="00157CDD" w:rsidR="00157CD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157CDD" w:rsidP="00157CDD" w:rsidR="00157CD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157CDD" w:rsidP="00157CDD" w:rsidR="00157C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7CDD" w:rsidP="00157CDD" w:rsidR="00157C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7CDD" w:rsidP="00157CDD" w:rsidR="00157C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7CDD" w:rsidP="00157CDD" w:rsidR="00157CD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7CDD" w:rsidP="00157CDD" w:rsidR="00157CD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157CDD" w:rsidP="00157CDD" w:rsidR="00157CD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157CDD" w:rsidP="00157CDD" w:rsidR="00157CDD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157CDD" w:rsidP="00157CDD" w:rsidR="00157CDD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157CDD" w:rsidP="00157CDD" w:rsidR="00157C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157CDD" w:rsidP="00157CDD" w:rsidR="00157C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157CDD" w:rsidP="00157CDD" w:rsidR="00157C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157CDD" w:rsidP="00157CDD" w:rsidR="00157C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157CDD" w:rsidP="00157CDD" w:rsidR="00157C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neposredno po pravomoćnosti</w:t>
      </w:r>
    </w:p>
    <w:p w:rsidRDefault="00157CDD" w:rsidP="00157CDD" w:rsidR="00157C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157CDD" w:rsidP="00157CDD" w:rsidR="00157C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157CDD" w:rsidP="00157CDD" w:rsidR="00157C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0316FE" w:rsidR="000316FE"/>
    <w:sectPr w:rsidSect="00CA1C84" w:rsidR="000316FE">
      <w:headerReference w:type="default" r:id="rId9"/>
      <w:footerReference w:type="default" r:id="rId10"/>
      <w:headerReference w:type="first" r:id="rId11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1C84" w:rsidP="00CA1C84" w:rsidR="00CA1C84">
      <w:pPr>
        <w:spacing w:lineRule="auto" w:line="240" w:after="0"/>
      </w:pPr>
      <w:r>
        <w:separator/>
      </w:r>
    </w:p>
  </w:endnote>
  <w:endnote w:id="0" w:type="continuationSeparator">
    <w:p w:rsidRDefault="00CA1C84" w:rsidP="00CA1C84" w:rsidR="00CA1C8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0013886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A1C84" w:rsidR="00CA1C84" w:rsidRPr="00CA1C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A1C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A1C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A1C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B7AF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A1C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A1C84" w:rsidR="00CA1C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1C84" w:rsidP="00CA1C84" w:rsidR="00CA1C84">
      <w:pPr>
        <w:spacing w:lineRule="auto" w:line="240" w:after="0"/>
      </w:pPr>
      <w:r>
        <w:separator/>
      </w:r>
    </w:p>
  </w:footnote>
  <w:footnote w:id="0" w:type="continuationSeparator">
    <w:p w:rsidRDefault="00CA1C84" w:rsidP="00CA1C84" w:rsidR="00CA1C8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C84" w:rsidP="00CA1C84" w:rsidR="00CA1C84" w:rsidRPr="00CA1C8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St-520/2016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C84" w:rsidP="00CA1C84" w:rsidR="00CA1C84" w:rsidRPr="00CA1C8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St-520/2016</w:t>
    </w:r>
  </w:p>
  <w:p w:rsidRDefault="00CA1C84" w:rsidP="00CA1C84" w:rsidR="00CA1C84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AD3"/>
    <w:rsid w:val="000316FE"/>
    <w:rsid w:val="00157CDD"/>
    <w:rsid w:val="001D0364"/>
    <w:rsid w:val="002D3D38"/>
    <w:rsid w:val="00487127"/>
    <w:rsid w:val="005B1B4E"/>
    <w:rsid w:val="00845B4F"/>
    <w:rsid w:val="00A1281B"/>
    <w:rsid w:val="00BA7AD3"/>
    <w:rsid w:val="00C34FAF"/>
    <w:rsid w:val="00CA1C84"/>
    <w:rsid w:val="00DB0812"/>
    <w:rsid w:val="00DB7AF0"/>
    <w:rsid w:val="00DC5853"/>
    <w:rsid w:val="00E4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7CD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7CDD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157CDD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A1C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1C84"/>
  </w:style>
  <w:style w:styleId="Podnoje" w:type="paragraph">
    <w:name w:val="footer"/>
    <w:basedOn w:val="Normal"/>
    <w:link w:val="PodnojeChar"/>
    <w:uiPriority w:val="99"/>
    <w:unhideWhenUsed/>
    <w:rsid w:val="00CA1C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1C84"/>
  </w:style>
  <w:style w:styleId="Tekstrezerviranogmjesta" w:type="character">
    <w:name w:val="Placeholder Text"/>
    <w:basedOn w:val="Zadanifontodlomka"/>
    <w:uiPriority w:val="99"/>
    <w:semiHidden/>
    <w:rsid w:val="00DB7A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AF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B7AF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B7AF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B7AF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7CD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7CD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157CDD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A1C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1C84"/>
  </w:style>
  <w:style w:styleId="Podnoje" w:type="paragraph">
    <w:name w:val="footer"/>
    <w:basedOn w:val="Normal"/>
    <w:link w:val="PodnojeChar"/>
    <w:uiPriority w:val="99"/>
    <w:unhideWhenUsed/>
    <w:rsid w:val="00CA1C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1C84"/>
  </w:style>
  <w:style w:styleId="Tekstrezerviranogmjesta" w:type="character">
    <w:name w:val="Placeholder Text"/>
    <w:basedOn w:val="Zadanifontodlomka"/>
    <w:uiPriority w:val="99"/>
    <w:semiHidden/>
    <w:rsid w:val="00DB7A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A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B7A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B7A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B7A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348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St-520/2016</izvorni_sadrzaj>
    <derivirana_varijabla naziv="DomainObject.Predmet.OznakaBroj_1">St-520/2016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SVJETLOST DOLAZI j.d.o.o.</izvorni_sadrzaj>
    <derivirana_varijabla naziv="DomainObject.Predmet.ProtustrankaFormated_1">  SVJETLOST DOLAZI j.d.o.o.</derivirana_varijabla>
  </DomainObject.Predmet.ProtustrankaFormated>
  <DomainObject.Predmet.ProtustrankaFormatedOIB>
    <izvorni_sadrzaj>  SVJETLOST DOLAZI j.d.o.o., OIB 23597330421</izvorni_sadrzaj>
    <derivirana_varijabla naziv="DomainObject.Predmet.ProtustrankaFormatedOIB_1">  SVJETLOST DOLAZI j.d.o.o., OIB 23597330421</derivirana_varijabla>
  </DomainObject.Predmet.ProtustrankaFormatedOIB>
  <DomainObject.Predmet.ProtustrankaFormatedWithAdress>
    <izvorni_sadrzaj> SVJETLOST DOLAZI j.d.o.o., Ferenščica I. 39, 10000 Zagreb</izvorni_sadrzaj>
    <derivirana_varijabla naziv="DomainObject.Predmet.ProtustrankaFormatedWithAdress_1"> SVJETLOST DOLAZI j.d.o.o., Ferenščica I. 39, 10000 Zagreb</derivirana_varijabla>
  </DomainObject.Predmet.ProtustrankaFormatedWithAdress>
  <DomainObject.Predmet.ProtustrankaFormatedWithAdressOIB>
    <izvorni_sadrzaj> SVJETLOST DOLAZI j.d.o.o., OIB 23597330421, Ferenščica I. 39, 10000 Zagreb</izvorni_sadrzaj>
    <derivirana_varijabla naziv="DomainObject.Predmet.ProtustrankaFormatedWithAdressOIB_1"> SVJETLOST DOLAZI j.d.o.o., OIB 23597330421, Ferenščica I. 39, 10000 Zagreb</derivirana_varijabla>
  </DomainObject.Predmet.ProtustrankaFormatedWithAdressOIB>
  <DomainObject.Predmet.ProtustrankaWithAdress>
    <izvorni_sadrzaj>SVJETLOST DOLAZI j.d.o.o. Ferenščica I. 39, 10000 Zagreb</izvorni_sadrzaj>
    <derivirana_varijabla naziv="DomainObject.Predmet.ProtustrankaWithAdress_1">SVJETLOST DOLAZI j.d.o.o. Ferenščica I. 39, 10000 Zagreb</derivirana_varijabla>
  </DomainObject.Predmet.ProtustrankaWithAdress>
  <DomainObject.Predmet.ProtustrankaWithAdressOIB>
    <izvorni_sadrzaj>SVJETLOST DOLAZI j.d.o.o., OIB 23597330421, Ferenščica I. 39, 10000 Zagreb</izvorni_sadrzaj>
    <derivirana_varijabla naziv="DomainObject.Predmet.ProtustrankaWithAdressOIB_1">SVJETLOST DOLAZI j.d.o.o., OIB 23597330421, Ferenščica I. 39, 10000 Zagreb</derivirana_varijabla>
  </DomainObject.Predmet.ProtustrankaWithAdressOIB>
  <DomainObject.Predmet.ProtustrankaNazivFormated>
    <izvorni_sadrzaj>SVJETLOST DOLAZI j.d.o.o.</izvorni_sadrzaj>
    <derivirana_varijabla naziv="DomainObject.Predmet.ProtustrankaNazivFormated_1">SVJETLOST DOLAZI j.d.o.o.</derivirana_varijabla>
  </DomainObject.Predmet.ProtustrankaNazivFormated>
  <DomainObject.Predmet.ProtustrankaNazivFormatedOIB>
    <izvorni_sadrzaj>SVJETLOST DOLAZI j.d.o.o., OIB 23597330421</izvorni_sadrzaj>
    <derivirana_varijabla naziv="DomainObject.Predmet.ProtustrankaNazivFormatedOIB_1">SVJETLOST DOLAZI j.d.o.o., OIB 23597330421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SVJETLOST DOLAZI j.d.o.o.</item>
    </izvorni_sadrzaj>
    <derivirana_varijabla naziv="DomainObject.Predmet.ProtuStrankaListFormated_1">
      <item>SVJETLOST DOLAZI j.d.o.o.</item>
    </derivirana_varijabla>
  </DomainObject.Predmet.ProtuStrankaListFormated>
  <DomainObject.Predmet.ProtuStrankaListFormatedOIB>
    <izvorni_sadrzaj>
      <item>SVJETLOST DOLAZI j.d.o.o., OIB 23597330421</item>
    </izvorni_sadrzaj>
    <derivirana_varijabla naziv="DomainObject.Predmet.ProtuStrankaListFormatedOIB_1">
      <item>SVJETLOST DOLAZI j.d.o.o., OIB 23597330421</item>
    </derivirana_varijabla>
  </DomainObject.Predmet.ProtuStrankaListFormatedOIB>
  <DomainObject.Predmet.ProtuStrankaListFormatedWithAdress>
    <izvorni_sadrzaj>
      <item>SVJETLOST DOLAZI j.d.o.o., Ferenščica I. 39, 10000 Zagreb</item>
    </izvorni_sadrzaj>
    <derivirana_varijabla naziv="DomainObject.Predmet.ProtuStrankaListFormatedWithAdress_1">
      <item>SVJETLOST DOLAZI j.d.o.o., Ferenščica I. 39, 10000 Zagreb</item>
    </derivirana_varijabla>
  </DomainObject.Predmet.ProtuStrankaListFormatedWithAdress>
  <DomainObject.Predmet.ProtuStrankaListFormatedWithAdressOIB>
    <izvorni_sadrzaj>
      <item>SVJETLOST DOLAZI j.d.o.o., OIB 23597330421, Ferenščica I. 39, 10000 Zagreb</item>
    </izvorni_sadrzaj>
    <derivirana_varijabla naziv="DomainObject.Predmet.ProtuStrankaListFormatedWithAdressOIB_1">
      <item>SVJETLOST DOLAZI j.d.o.o., OIB 23597330421, Ferenščica I. 39, 10000 Zagreb</item>
    </derivirana_varijabla>
  </DomainObject.Predmet.ProtuStrankaListFormatedWithAdressOIB>
  <DomainObject.Predmet.ProtuStrankaListNazivFormated>
    <izvorni_sadrzaj>
      <item>SVJETLOST DOLAZI j.d.o.o.</item>
    </izvorni_sadrzaj>
    <derivirana_varijabla naziv="DomainObject.Predmet.ProtuStrankaListNazivFormated_1">
      <item>SVJETLOST DOLAZI j.d.o.o.</item>
    </derivirana_varijabla>
  </DomainObject.Predmet.ProtuStrankaListNazivFormated>
  <DomainObject.Predmet.ProtuStrankaListNazivFormatedOIB>
    <izvorni_sadrzaj>
      <item>SVJETLOST DOLAZI j.d.o.o., OIB 23597330421</item>
    </izvorni_sadrzaj>
    <derivirana_varijabla naziv="DomainObject.Predmet.ProtuStrankaListNazivFormatedOIB_1">
      <item>SVJETLOST DOLAZI j.d.o.o., OIB 23597330421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SVJETLOST DOLAZI j.d.o.o.</izvorni_sadrzaj>
    <derivirana_varijabla naziv="DomainObject.Predmet.ProtustrankaIDrugi_1">SVJETLOST DOLAZI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SVJETLOST DOLAZI j.d.o.o., OIB 23597330421, Ferenščica I. 39, 10000 Zagreb</izvorni_sadrzaj>
    <derivirana_varijabla naziv="DomainObject.Predmet.ProtustrankaIDrugiAdressOIB_1">SVJETLOST DOLAZI j.d.o.o., OIB 23597330421, Ferenščica I.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SVJETLOST DOLAZI j.d.o.o.</item>
    </izvorni_sadrzaj>
    <derivirana_varijabla naziv="DomainObject.Predmet.SudioniciListNaziv_1">
      <item>FINA Regionalni centar Zagreb</item>
      <item>SVJETLOST DOLAZI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SVJETLOST DOLAZI j.d.o.o., OIB 23597330421, Ferenščica I. 39,10000 Zagreb</item>
    </izvorni_sadrzaj>
    <derivirana_varijabla naziv="DomainObject.Predmet.SudioniciListAdressOIB_1">
      <item>FINA Regionalni centar Zagreb, OIB 85821130368, Trg svibanjskih žrtava 1995. 1,10000 Zagreb</item>
      <item>SVJETLOST DOLAZI j.d.o.o., OIB 23597330421, Ferenščica I.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23597330421</item>
    </izvorni_sadrzaj>
    <derivirana_varijabla naziv="DomainObject.Predmet.SudioniciListNazivOIB_1">
      <item>, OIB 85821130368</item>
      <item>, OIB 23597330421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2779</properties:Characters>
  <properties:Lines>76</properties:Lines>
  <properties:Paragraphs>32</properties:Paragraphs>
  <properties:TotalTime>6</properties:TotalTime>
  <properties:ScaleCrop>false</properties:ScaleCrop>
  <properties:LinksUpToDate>false</properties:LinksUpToDate>
  <properties:CharactersWithSpaces>3297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2017-07-21T06:39:00Z</dcterms:created>
  <dc:creator>Tihana Božičević</dc:creator>
  <dc:description/>
  <cp:keywords/>
  <cp:lastModifiedBy>Tihana Božičević</cp:lastModifiedBy>
  <dcterms:modified xmlns:xsi="http://www.w3.org/2001/XMLSchema-instance" xsi:type="dcterms:W3CDTF">2017-07-21T06:53:00Z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