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91d9" w14:paraId="fc791d9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9C4CC5">
        <w:t>2</w:t>
      </w:r>
      <w:r w:rsidR="00BD0556">
        <w:t>3</w:t>
      </w:r>
      <w:r w:rsidR="007A2F75">
        <w:t>11</w:t>
      </w:r>
      <w:r w:rsidR="0074079B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74079B" w:rsidP="0074079B" w:rsidR="0074079B">
      <w:pPr>
        <w:ind w:firstLine="708"/>
        <w:jc w:val="both"/>
      </w:pPr>
      <w:r>
        <w:t xml:space="preserve">Trgovački sud u Osijeku, po sucu Dubravki Kuveždić, u stečajnom predmetu povodom zahtjeva FINANCIJSKE AGENCIJE RC RIJEKA Podružnica PULA, Giardini 5, OIB 85821130368 za pokretanje skraćenog stečajnog postupka nad dužnikom </w:t>
      </w:r>
      <w:r w:rsidR="007A2F75">
        <w:t>NAUTILUS d.o.o. za trgovinu i usluge Sveta Marija na Krasu-dio, Sv. Marija na Krasu 45, OIB 25064298966</w:t>
      </w:r>
      <w:r w:rsidR="00252786">
        <w:t xml:space="preserve">, MBS </w:t>
      </w:r>
      <w:r w:rsidR="007A2F75">
        <w:t xml:space="preserve">040331164, </w:t>
      </w:r>
      <w:r w:rsidR="00252786">
        <w:t>d</w:t>
      </w:r>
      <w:r>
        <w:t>ana 7. prosinca 2016</w:t>
      </w:r>
      <w:r w:rsidR="007A2F75">
        <w:t>.,</w:t>
      </w:r>
    </w:p>
    <w:p w:rsidRDefault="0074079B" w:rsidP="0074079B" w:rsidR="0074079B">
      <w:pPr>
        <w:jc w:val="both"/>
      </w:pPr>
    </w:p>
    <w:p w:rsidRDefault="0074079B" w:rsidP="0074079B" w:rsidR="0074079B">
      <w:pPr>
        <w:jc w:val="both"/>
      </w:pPr>
    </w:p>
    <w:p w:rsidRDefault="0074079B" w:rsidP="0074079B" w:rsidR="0074079B">
      <w:pPr>
        <w:jc w:val="center"/>
        <w:rPr>
          <w:bCs/>
        </w:rPr>
      </w:pPr>
      <w:r>
        <w:rPr>
          <w:bCs/>
        </w:rPr>
        <w:t>r i j e š i o    j e</w:t>
      </w:r>
    </w:p>
    <w:p w:rsidRDefault="0074079B" w:rsidP="0074079B" w:rsidR="0074079B">
      <w:pPr>
        <w:ind w:left="360"/>
        <w:jc w:val="both"/>
      </w:pPr>
      <w:r>
        <w:t xml:space="preserve">                                                </w:t>
      </w:r>
    </w:p>
    <w:p w:rsidRDefault="0074079B" w:rsidP="0074079B" w:rsidR="0074079B">
      <w:pPr>
        <w:ind w:left="360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7A2F75">
        <w:t>NAUTILUS d.o.o. za trgovinu i usluge Sveta Marija na Krasu-dio, Sv. Marija na Krasu 45, OIB 25064298966, MBS 040331164</w:t>
      </w:r>
      <w:r>
        <w:t>.</w:t>
      </w:r>
    </w:p>
    <w:p w:rsidRDefault="0074079B" w:rsidP="0074079B" w:rsidR="0074079B">
      <w:pPr>
        <w:pStyle w:val="Odlomakpopisa"/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</w:t>
      </w:r>
      <w:r w:rsidR="009B53FE">
        <w:t>Zvonko Tomljanović iz Našica, J. Runjanina 7, OIB 01559486405.</w:t>
      </w:r>
      <w:r w:rsidR="00252786">
        <w:t xml:space="preserve">                                                  </w:t>
      </w:r>
      <w:r>
        <w:t xml:space="preserve">                                             </w:t>
      </w:r>
    </w:p>
    <w:p w:rsidRDefault="0074079B" w:rsidP="0074079B" w:rsidR="0074079B">
      <w:pPr>
        <w:pStyle w:val="Odlomakpopisa"/>
        <w:tabs>
          <w:tab w:pos="6195" w:val="left"/>
        </w:tabs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7A2F75">
        <w:t>NAUTILUS d.o.o. za trgovinu i usluge Sveta Marija na Krasu-dio, Sv. Marija na Krasu 45, OIB 25064298966, MBS 040331164</w:t>
      </w:r>
      <w:r>
        <w:t>.</w:t>
      </w:r>
    </w:p>
    <w:p w:rsidRDefault="0074079B" w:rsidP="0074079B" w:rsidR="0074079B">
      <w:pPr>
        <w:pStyle w:val="Odlomakpopisa"/>
        <w:rPr>
          <w:bCs/>
        </w:rPr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74079B" w:rsidP="0074079B" w:rsidR="0074079B">
      <w:pPr>
        <w:pStyle w:val="Tijeloteksta"/>
        <w:rPr>
          <w:b/>
          <w:bCs/>
        </w:rPr>
      </w:pPr>
    </w:p>
    <w:p w:rsidRDefault="0074079B" w:rsidP="0074079B" w:rsidR="0074079B">
      <w:pPr>
        <w:pStyle w:val="Tijeloteksta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Odlomakpopisa"/>
        <w:ind w:left="142"/>
        <w:jc w:val="both"/>
      </w:pPr>
      <w:r>
        <w:t xml:space="preserve">          Financijska agencija Regionalni centar RIJEKA, Podružnica Pula podnijela je Trgovačkom sudu u Pazinu dana</w:t>
      </w:r>
      <w:r w:rsidR="00165861">
        <w:t xml:space="preserve"> 9. kolovoza </w:t>
      </w:r>
      <w:r>
        <w:t xml:space="preserve">2016. zahtjev za provedbu skraćenog stečajnog postupka nad dužnikom </w:t>
      </w:r>
      <w:r w:rsidR="007A2F75">
        <w:t>NAUTILUS d.o.o.  Sveta Marija na Krasu-dio, Sv. Marija na Krasu 45, OIB 25064298966</w:t>
      </w:r>
      <w:r>
        <w:t>.</w:t>
      </w:r>
    </w:p>
    <w:p w:rsidRDefault="0074079B" w:rsidP="0074079B" w:rsidR="0074079B">
      <w:pPr>
        <w:pStyle w:val="Odlomakpopisa"/>
        <w:ind w:left="142"/>
        <w:jc w:val="both"/>
      </w:pPr>
    </w:p>
    <w:p w:rsidRDefault="0074079B" w:rsidP="0074079B" w:rsidR="0074079B">
      <w:pPr>
        <w:pStyle w:val="Tijeloteksta"/>
        <w:ind w:firstLine="708"/>
      </w:pPr>
      <w:r>
        <w:t xml:space="preserve">Visoki Trgovački suda RH u Zagrebu je rješenjem broj 31-Su-889/16-16 od 15. rujna 2016. odredio Trgovački sud u Osijeku kao drugi stvarno nadležni sud za postupanje u stečajnim predmetima Trgovačkog suda u </w:t>
      </w:r>
      <w:r w:rsidR="00834A30">
        <w:t xml:space="preserve">Pazinu. </w:t>
      </w:r>
    </w:p>
    <w:p w:rsidRDefault="0074079B" w:rsidP="0074079B" w:rsidR="0074079B">
      <w:r>
        <w:lastRenderedPageBreak/>
        <w:t xml:space="preserve"> </w:t>
      </w:r>
    </w:p>
    <w:p w:rsidRDefault="0074079B" w:rsidP="0074079B" w:rsidR="0074079B">
      <w:pPr>
        <w:ind w:firstLine="708"/>
        <w:jc w:val="both"/>
      </w:pPr>
      <w:r>
        <w:t>Trgovački sud u Osijeku je dana 14. listopada 2016. godine objavio oglas na mrežnoj stranici e-Oglasna ploča sudova pod poslovnim brojem St-2</w:t>
      </w:r>
      <w:r w:rsidR="00834A30">
        <w:t>3</w:t>
      </w:r>
      <w:r w:rsidR="009B53FE">
        <w:t>11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74079B" w:rsidP="0074079B" w:rsidR="0074079B">
      <w:pPr>
        <w:pStyle w:val="Tijeloteksta"/>
        <w:ind w:firstLine="708"/>
        <w:jc w:val="center"/>
      </w:pPr>
    </w:p>
    <w:p w:rsidRDefault="0074079B" w:rsidP="0074079B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74079B" w:rsidP="00B506CA" w:rsidR="00B506CA">
      <w:pPr>
        <w:pStyle w:val="Tijeloteksta"/>
        <w:ind w:firstLine="71"/>
      </w:pPr>
      <w:r>
        <w:t xml:space="preserve"> </w:t>
      </w: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C51E45">
        <w:t xml:space="preserve">7. prosinca </w:t>
      </w:r>
      <w:r w:rsidR="001A1D15">
        <w:t xml:space="preserve">2016. </w:t>
      </w:r>
    </w:p>
    <w:p w:rsidRDefault="00B506CA" w:rsidP="00B506CA" w:rsidR="00B506CA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 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Dubravka Kuveždić, v.r.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E65EE2" w:rsidR="00E65EE2">
      <w:pPr>
        <w:pStyle w:val="Tijeloteksta"/>
        <w:jc w:val="left"/>
      </w:pPr>
      <w:r>
        <w:t>UPUTA O PRAVNOM LIJEKU:</w:t>
      </w:r>
    </w:p>
    <w:p w:rsidRDefault="00E65EE2" w:rsidP="00E65EE2" w:rsidR="00E65EE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ovlašteni službenik: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Darija Miličević  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sectPr w:rsidSect="004115C3" w:rsidR="00E65EE2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37C" w:rsidP="00F961D8" w:rsidR="00D0637C">
      <w:r>
        <w:separator/>
      </w:r>
    </w:p>
  </w:endnote>
  <w:endnote w:id="0" w:type="continuationSeparator">
    <w:p w:rsidRDefault="00D0637C" w:rsidP="00F961D8" w:rsidR="00D06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37C" w:rsidP="00F961D8" w:rsidR="00D0637C">
      <w:r>
        <w:separator/>
      </w:r>
    </w:p>
  </w:footnote>
  <w:footnote w:id="0" w:type="continuationSeparator">
    <w:p w:rsidRDefault="00D0637C" w:rsidP="00F961D8" w:rsidR="00D063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782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74079B">
      <w:t>2</w:t>
    </w:r>
    <w:r w:rsidR="00834A30">
      <w:t>3</w:t>
    </w:r>
    <w:r w:rsidR="009B53FE">
      <w:t>11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B0EF5"/>
    <w:rsid w:val="000D0EBE"/>
    <w:rsid w:val="000E2782"/>
    <w:rsid w:val="00133937"/>
    <w:rsid w:val="00136383"/>
    <w:rsid w:val="00165861"/>
    <w:rsid w:val="00171D35"/>
    <w:rsid w:val="001A1D15"/>
    <w:rsid w:val="001C0834"/>
    <w:rsid w:val="001D657B"/>
    <w:rsid w:val="001F7D2D"/>
    <w:rsid w:val="00210B9B"/>
    <w:rsid w:val="00212462"/>
    <w:rsid w:val="00215A7F"/>
    <w:rsid w:val="002362E5"/>
    <w:rsid w:val="00236CED"/>
    <w:rsid w:val="0024194B"/>
    <w:rsid w:val="0024199D"/>
    <w:rsid w:val="00241C9A"/>
    <w:rsid w:val="00242B1A"/>
    <w:rsid w:val="002511C8"/>
    <w:rsid w:val="00252786"/>
    <w:rsid w:val="002562A8"/>
    <w:rsid w:val="00257465"/>
    <w:rsid w:val="002664C3"/>
    <w:rsid w:val="002743B4"/>
    <w:rsid w:val="00284497"/>
    <w:rsid w:val="00286227"/>
    <w:rsid w:val="00291642"/>
    <w:rsid w:val="002955F5"/>
    <w:rsid w:val="002A35CF"/>
    <w:rsid w:val="002A45E9"/>
    <w:rsid w:val="002A6D8F"/>
    <w:rsid w:val="002B58DF"/>
    <w:rsid w:val="002C604C"/>
    <w:rsid w:val="002C7592"/>
    <w:rsid w:val="002D46C4"/>
    <w:rsid w:val="002F4D4E"/>
    <w:rsid w:val="002F66F8"/>
    <w:rsid w:val="00301E43"/>
    <w:rsid w:val="00342EF9"/>
    <w:rsid w:val="00364C13"/>
    <w:rsid w:val="0038712F"/>
    <w:rsid w:val="003A057F"/>
    <w:rsid w:val="003B545F"/>
    <w:rsid w:val="003D5995"/>
    <w:rsid w:val="003F02BC"/>
    <w:rsid w:val="003F25EA"/>
    <w:rsid w:val="004115C3"/>
    <w:rsid w:val="00447275"/>
    <w:rsid w:val="004705DE"/>
    <w:rsid w:val="00472EB0"/>
    <w:rsid w:val="00474310"/>
    <w:rsid w:val="004A1C0B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B054D"/>
    <w:rsid w:val="006C7D9B"/>
    <w:rsid w:val="006D54F1"/>
    <w:rsid w:val="006D6BB1"/>
    <w:rsid w:val="006E05AA"/>
    <w:rsid w:val="006E1352"/>
    <w:rsid w:val="006E2A07"/>
    <w:rsid w:val="006F107F"/>
    <w:rsid w:val="00716C1D"/>
    <w:rsid w:val="007203DF"/>
    <w:rsid w:val="007229DD"/>
    <w:rsid w:val="00723772"/>
    <w:rsid w:val="007277BA"/>
    <w:rsid w:val="00731C1A"/>
    <w:rsid w:val="0074079B"/>
    <w:rsid w:val="00745677"/>
    <w:rsid w:val="0077014F"/>
    <w:rsid w:val="00773859"/>
    <w:rsid w:val="00777B7B"/>
    <w:rsid w:val="00780697"/>
    <w:rsid w:val="007A2F75"/>
    <w:rsid w:val="007A6609"/>
    <w:rsid w:val="007D5421"/>
    <w:rsid w:val="007D7BC7"/>
    <w:rsid w:val="007E0A11"/>
    <w:rsid w:val="007E53E2"/>
    <w:rsid w:val="00805AA8"/>
    <w:rsid w:val="00822F78"/>
    <w:rsid w:val="00834A30"/>
    <w:rsid w:val="00841740"/>
    <w:rsid w:val="008431F8"/>
    <w:rsid w:val="008A4A9C"/>
    <w:rsid w:val="008B2C26"/>
    <w:rsid w:val="008D06F1"/>
    <w:rsid w:val="008D4169"/>
    <w:rsid w:val="008D61A3"/>
    <w:rsid w:val="008E52AB"/>
    <w:rsid w:val="00904414"/>
    <w:rsid w:val="009108ED"/>
    <w:rsid w:val="009134B9"/>
    <w:rsid w:val="009628B3"/>
    <w:rsid w:val="009664E4"/>
    <w:rsid w:val="009910A5"/>
    <w:rsid w:val="009B53FE"/>
    <w:rsid w:val="009B7829"/>
    <w:rsid w:val="009C4CC5"/>
    <w:rsid w:val="009E1BBA"/>
    <w:rsid w:val="00A05CD3"/>
    <w:rsid w:val="00A25CC0"/>
    <w:rsid w:val="00A42316"/>
    <w:rsid w:val="00A55A21"/>
    <w:rsid w:val="00A963B2"/>
    <w:rsid w:val="00AB5C50"/>
    <w:rsid w:val="00AB6233"/>
    <w:rsid w:val="00AC7D8D"/>
    <w:rsid w:val="00AD0FE3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674FE"/>
    <w:rsid w:val="00BC3AA6"/>
    <w:rsid w:val="00BD0556"/>
    <w:rsid w:val="00BF3C93"/>
    <w:rsid w:val="00C071B1"/>
    <w:rsid w:val="00C137C0"/>
    <w:rsid w:val="00C16024"/>
    <w:rsid w:val="00C51E45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0637C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C29FB"/>
    <w:rsid w:val="00DD469F"/>
    <w:rsid w:val="00DF748E"/>
    <w:rsid w:val="00E06523"/>
    <w:rsid w:val="00E10C23"/>
    <w:rsid w:val="00E424F1"/>
    <w:rsid w:val="00E52536"/>
    <w:rsid w:val="00E565E2"/>
    <w:rsid w:val="00E65EE2"/>
    <w:rsid w:val="00E81CF6"/>
    <w:rsid w:val="00E8229D"/>
    <w:rsid w:val="00E85CBE"/>
    <w:rsid w:val="00E85FB2"/>
    <w:rsid w:val="00E9713F"/>
    <w:rsid w:val="00EC69FF"/>
    <w:rsid w:val="00EC70A7"/>
    <w:rsid w:val="00EF3005"/>
    <w:rsid w:val="00F04650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7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7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7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7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7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7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7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7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4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2311</izvorni_sadrzaj>
    <derivirana_varijabla naziv="DomainObject.Predmet.Broj_1">2311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St-2311/2016</izvorni_sadrzaj>
    <derivirana_varijabla naziv="DomainObject.Predmet.OznakaBroj_1">St-2311/2016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NAUTILUS d.o.o. SVETA MARJA NA KRASU-dio</izvorni_sadrzaj>
    <derivirana_varijabla naziv="DomainObject.Predmet.ProtustrankaFormated_1">  NAUTILUS d.o.o. SVETA MARJA NA KRASU-dio</derivirana_varijabla>
  </DomainObject.Predmet.ProtustrankaFormated>
  <DomainObject.Predmet.ProtustrankaFormatedOIB>
    <izvorni_sadrzaj>  NAUTILUS d.o.o. SVETA MARJA NA KRASU-dio, OIB 25064298966</izvorni_sadrzaj>
    <derivirana_varijabla naziv="DomainObject.Predmet.ProtustrankaFormatedOIB_1">  NAUTILUS d.o.o. SVETA MARJA NA KRASU-dio, OIB 25064298966</derivirana_varijabla>
  </DomainObject.Predmet.ProtustrankaFormatedOIB>
  <DomainObject.Predmet.ProtustrankaFormatedWithAdress>
    <izvorni_sadrzaj> NAUTILUS d.o.o. SVETA MARJA NA KRASU-dio, Sv. Marija na Krasu 45, 52470 Sveta Marija Na Krasu</izvorni_sadrzaj>
    <derivirana_varijabla naziv="DomainObject.Predmet.ProtustrankaFormatedWithAdress_1"> NAUTILUS d.o.o. SVETA MARJA NA KRASU-dio, Sv. Marija na Krasu 45, 52470 Sveta Marija Na Krasu</derivirana_varijabla>
  </DomainObject.Predmet.ProtustrankaFormatedWithAdress>
  <DomainObject.Predmet.ProtustrankaFormatedWithAdressOIB>
    <izvorni_sadrzaj> NAUTILUS d.o.o. SVETA MARJA NA KRASU-dio, OIB 25064298966, Sv. Marija na Krasu 45, 52470 Sveta Marija Na Krasu</izvorni_sadrzaj>
    <derivirana_varijabla naziv="DomainObject.Predmet.ProtustrankaFormatedWithAdressOIB_1"> NAUTILUS d.o.o. SVETA MARJA NA KRASU-dio, OIB 25064298966, Sv. Marija na Krasu 45, 52470 Sveta Marija Na Krasu</derivirana_varijabla>
  </DomainObject.Predmet.ProtustrankaFormatedWithAdressOIB>
  <DomainObject.Predmet.ProtustrankaWithAdress>
    <izvorni_sadrzaj>NAUTILUS d.o.o. SVETA MARJA NA KRASU-dio Sv. Marija na Krasu 45, 52470 Sveta Marija Na Krasu</izvorni_sadrzaj>
    <derivirana_varijabla naziv="DomainObject.Predmet.ProtustrankaWithAdress_1">NAUTILUS d.o.o. SVETA MARJA NA KRASU-dio Sv. Marija na Krasu 45, 52470 Sveta Marija Na Krasu</derivirana_varijabla>
  </DomainObject.Predmet.ProtustrankaWithAdress>
  <DomainObject.Predmet.ProtustrankaWithAdressOIB>
    <izvorni_sadrzaj>NAUTILUS d.o.o. SVETA MARJA NA KRASU-dio, OIB 25064298966, Sv. Marija na Krasu 45, 52470 Sveta Marija Na Krasu</izvorni_sadrzaj>
    <derivirana_varijabla naziv="DomainObject.Predmet.ProtustrankaWithAdressOIB_1">NAUTILUS d.o.o. SVETA MARJA NA KRASU-dio, OIB 25064298966, Sv. Marija na Krasu 45, 52470 Sveta Marija Na Krasu</derivirana_varijabla>
  </DomainObject.Predmet.ProtustrankaWithAdressOIB>
  <DomainObject.Predmet.ProtustrankaNazivFormated>
    <izvorni_sadrzaj>NAUTILUS d.o.o. SVETA MARJA NA KRASU-dio</izvorni_sadrzaj>
    <derivirana_varijabla naziv="DomainObject.Predmet.ProtustrankaNazivFormated_1">NAUTILUS d.o.o. SVETA MARJA NA KRASU-dio</derivirana_varijabla>
  </DomainObject.Predmet.ProtustrankaNazivFormated>
  <DomainObject.Predmet.ProtustrankaNazivFormatedOIB>
    <izvorni_sadrzaj>NAUTILUS d.o.o. SVETA MARJA NA KRASU-dio, OIB 25064298966</izvorni_sadrzaj>
    <derivirana_varijabla naziv="DomainObject.Predmet.ProtustrankaNazivFormatedOIB_1">NAUTILUS d.o.o. SVETA MARJA NA KRASU-dio, OIB 25064298966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NAUTILUS d.o.o. SVETA MARJA NA KRASU-dio</item>
    </izvorni_sadrzaj>
    <derivirana_varijabla naziv="DomainObject.Predmet.ProtuStrankaListFormated_1">
      <item>NAUTILUS d.o.o. SVETA MARJA NA KRASU-dio</item>
    </derivirana_varijabla>
  </DomainObject.Predmet.ProtuStrankaListFormated>
  <DomainObject.Predmet.ProtuStrankaListFormatedOIB>
    <izvorni_sadrzaj>
      <item>NAUTILUS d.o.o. SVETA MARJA NA KRASU-dio, OIB 25064298966</item>
    </izvorni_sadrzaj>
    <derivirana_varijabla naziv="DomainObject.Predmet.ProtuStrankaListFormatedOIB_1">
      <item>NAUTILUS d.o.o. SVETA MARJA NA KRASU-dio, OIB 25064298966</item>
    </derivirana_varijabla>
  </DomainObject.Predmet.ProtuStrankaListFormatedOIB>
  <DomainObject.Predmet.ProtuStrankaListFormatedWithAdress>
    <izvorni_sadrzaj>
      <item>NAUTILUS d.o.o. SVETA MARJA NA KRASU-dio, Sv. Marija na Krasu 45, 52470 Sveta Marija Na Krasu</item>
    </izvorni_sadrzaj>
    <derivirana_varijabla naziv="DomainObject.Predmet.ProtuStrankaListFormatedWithAdress_1">
      <item>NAUTILUS d.o.o. SVETA MARJA NA KRASU-dio, Sv. Marija na Krasu 45, 52470 Sveta Marija Na Krasu</item>
    </derivirana_varijabla>
  </DomainObject.Predmet.ProtuStrankaListFormatedWithAdress>
  <DomainObject.Predmet.ProtuStrankaListFormatedWithAdressOIB>
    <izvorni_sadrzaj>
      <item>NAUTILUS d.o.o. SVETA MARJA NA KRASU-dio, OIB 25064298966, Sv. Marija na Krasu 45, 52470 Sveta Marija Na Krasu</item>
    </izvorni_sadrzaj>
    <derivirana_varijabla naziv="DomainObject.Predmet.ProtuStrankaListFormatedWithAdressOIB_1">
      <item>NAUTILUS d.o.o. SVETA MARJA NA KRASU-dio, OIB 25064298966, Sv. Marija na Krasu 45, 52470 Sveta Marija Na Krasu</item>
    </derivirana_varijabla>
  </DomainObject.Predmet.ProtuStrankaListFormatedWithAdressOIB>
  <DomainObject.Predmet.ProtuStrankaListNazivFormated>
    <izvorni_sadrzaj>
      <item>NAUTILUS d.o.o. SVETA MARJA NA KRASU-dio</item>
    </izvorni_sadrzaj>
    <derivirana_varijabla naziv="DomainObject.Predmet.ProtuStrankaListNazivFormated_1">
      <item>NAUTILUS d.o.o. SVETA MARJA NA KRASU-dio</item>
    </derivirana_varijabla>
  </DomainObject.Predmet.ProtuStrankaListNazivFormated>
  <DomainObject.Predmet.ProtuStrankaListNazivFormatedOIB>
    <izvorni_sadrzaj>
      <item>NAUTILUS d.o.o. SVETA MARJA NA KRASU-dio, OIB 25064298966</item>
    </izvorni_sadrzaj>
    <derivirana_varijabla naziv="DomainObject.Predmet.ProtuStrankaListNazivFormatedOIB_1">
      <item>NAUTILUS d.o.o. SVETA MARJA NA KRASU-dio, OIB 25064298966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NAUTILUS d.o.o. SVETA MARJA NA KRASU-dio</izvorni_sadrzaj>
    <derivirana_varijabla naziv="DomainObject.Predmet.ProtustrankaIDrugi_1">NAUTILUS d.o.o. SVETA MARJA NA KRASU-dio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NAUTILUS d.o.o. SVETA MARJA NA KRASU-dio, OIB 25064298966, Sv. Marija na Krasu 45, 52470 Sveta Marija Na Krasu</izvorni_sadrzaj>
    <derivirana_varijabla naziv="DomainObject.Predmet.ProtustrankaIDrugiAdressOIB_1">NAUTILUS d.o.o. SVETA MARJA NA KRASU-dio, OIB 25064298966, Sv. Marija na Krasu 45, 52470 Sveta Marija Na Krasu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NAUTILUS d.o.o. SVETA MARJA NA KRASU-dio</item>
      <item>FINANCIJSKA AGENCIJA, RC RIJEKA, PODRUŽNICA PULA, PULA</item>
    </izvorni_sadrzaj>
    <derivirana_varijabla naziv="DomainObject.Predmet.SudioniciListNaziv_1">
      <item>NAUTILUS d.o.o. SVETA MARJA NA KRASU-dio</item>
      <item>FINANCIJSKA AGENCIJA, RC RIJEKA, PODRUŽNICA PULA, PULA</item>
    </derivirana_varijabla>
  </DomainObject.Predmet.SudioniciListNaziv>
  <DomainObject.Predmet.SudioniciListAdressOIB>
    <izvorni_sadrzaj>
      <item>NAUTILUS d.o.o. SVETA MARJA NA KRASU-dio, OIB 25064298966, Sv. Marija na Krasu 45,52470 Sveta Marija Na Krasu</item>
      <item>FINANCIJSKA AGENCIJA, RC RIJEKA, PODRUŽNICA PULA, PULA, OIB 85821130368, Ulica grada Vukovara 70,10000 Zagreb</item>
    </izvorni_sadrzaj>
    <derivirana_varijabla naziv="DomainObject.Predmet.SudioniciListAdressOIB_1">
      <item>NAUTILUS d.o.o. SVETA MARJA NA KRASU-dio, OIB 25064298966, Sv. Marija na Krasu 45,52470 Sveta Marija Na Krasu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25064298966</item>
      <item>, OIB 85821130368</item>
    </izvorni_sadrzaj>
    <derivirana_varijabla naziv="DomainObject.Predmet.SudioniciListNazivOIB_1">
      <item>, OIB 25064298966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34D5D6-2CBA-485A-805F-2665EED138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2344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2016-12-07T09:18:00Z</dcterms:created>
  <dc:creator>Darija Miličević</dc:creator>
  <cp:lastModifiedBy>Darija Miličević</cp:lastModifiedBy>
  <cp:lastPrinted>2016-12-07T09:18:00Z</cp:lastPrinted>
  <dcterms:modified xmlns:xsi="http://www.w3.org/2001/XMLSchema-instance" xsi:type="dcterms:W3CDTF">2016-12-07T09:19:00Z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