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e647" w14:paraId="e0de647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324B0A">
        <w:t xml:space="preserve"> CLAM-INTERIJERI d.o.o., </w:t>
      </w:r>
      <w:proofErr w:type="spellStart"/>
      <w:r w:rsidR="00324B0A">
        <w:t>Štrigova</w:t>
      </w:r>
      <w:proofErr w:type="spellEnd"/>
      <w:r w:rsidR="00324B0A">
        <w:t xml:space="preserve"> 132 a, </w:t>
      </w:r>
      <w:proofErr w:type="spellStart"/>
      <w:r w:rsidR="00324B0A">
        <w:t>Štrigova</w:t>
      </w:r>
      <w:proofErr w:type="spellEnd"/>
      <w:r w:rsidR="003E0D32">
        <w:t>,</w:t>
      </w:r>
      <w:r w:rsidR="00324B0A">
        <w:t xml:space="preserve"> OIB: 41294933151</w:t>
      </w:r>
      <w:r w:rsidR="001B05AE">
        <w:t>,</w:t>
      </w:r>
      <w:r w:rsidR="00CA760E">
        <w:t xml:space="preserve">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324B0A" w:rsidRPr="00324B0A">
        <w:t xml:space="preserve"> </w:t>
      </w:r>
      <w:r w:rsidR="00324B0A">
        <w:t xml:space="preserve">CLAM-INTERIJERI d.o.o., </w:t>
      </w:r>
      <w:proofErr w:type="spellStart"/>
      <w:r w:rsidR="00324B0A">
        <w:t>Štrigova</w:t>
      </w:r>
      <w:proofErr w:type="spellEnd"/>
      <w:r w:rsidR="00324B0A">
        <w:t xml:space="preserve"> 132 a, </w:t>
      </w:r>
      <w:proofErr w:type="spellStart"/>
      <w:r w:rsidR="00324B0A">
        <w:t>Štrigova</w:t>
      </w:r>
      <w:proofErr w:type="spellEnd"/>
      <w:r w:rsidR="00324B0A">
        <w:t>, OIB: 41294933151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B05A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324B0A">
        <w:t xml:space="preserve">CLAM-INTERIJERI d.o.o., </w:t>
      </w:r>
      <w:proofErr w:type="spellStart"/>
      <w:r w:rsidR="00324B0A">
        <w:t>Štrigova</w:t>
      </w:r>
      <w:proofErr w:type="spellEnd"/>
      <w:r w:rsidR="00324B0A">
        <w:t xml:space="preserve"> 132 a, </w:t>
      </w:r>
      <w:proofErr w:type="spellStart"/>
      <w:r w:rsidR="00324B0A">
        <w:t>Štrigova</w:t>
      </w:r>
      <w:proofErr w:type="spellEnd"/>
      <w:r w:rsidR="00324B0A">
        <w:t>, OIB: 41294933151.</w:t>
      </w:r>
    </w:p>
    <w:p w:rsidRDefault="00324B0A" w:rsidP="00BD5D5B" w:rsidR="00324B0A">
      <w:pPr>
        <w:ind w:hanging="708" w:left="1413"/>
        <w:jc w:val="both"/>
      </w:pPr>
    </w:p>
    <w:p w:rsidRDefault="00BD5D5B" w:rsidP="004A0306" w:rsidR="00213DB3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4A0306">
        <w:t xml:space="preserve"> Ivan </w:t>
      </w:r>
      <w:proofErr w:type="spellStart"/>
      <w:r w:rsidR="004A0306">
        <w:t>Hudoletnjak</w:t>
      </w:r>
      <w:proofErr w:type="spellEnd"/>
      <w:r w:rsidR="004A0306">
        <w:t>, Zavojna ulica 3, Ivanec, OIB:80924395653.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324B0A" w:rsidRPr="00324B0A">
        <w:t xml:space="preserve"> </w:t>
      </w:r>
      <w:r w:rsidR="00324B0A">
        <w:t xml:space="preserve">CLAM-INTERIJERI d.o.o., </w:t>
      </w:r>
      <w:proofErr w:type="spellStart"/>
      <w:r w:rsidR="00324B0A">
        <w:t>Štrigova</w:t>
      </w:r>
      <w:proofErr w:type="spellEnd"/>
      <w:r w:rsidR="00324B0A">
        <w:t xml:space="preserve"> 132 a, </w:t>
      </w:r>
      <w:proofErr w:type="spellStart"/>
      <w:r w:rsidR="00324B0A">
        <w:t>Štrigova</w:t>
      </w:r>
      <w:proofErr w:type="spellEnd"/>
      <w:r w:rsidR="00324B0A">
        <w:t>, OIB: 41294933151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1B05AE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324B0A">
        <w:t xml:space="preserve">CLAM-INTERIJERI d.o.o., </w:t>
      </w:r>
      <w:proofErr w:type="spellStart"/>
      <w:r w:rsidR="00324B0A">
        <w:t>Štrigova</w:t>
      </w:r>
      <w:proofErr w:type="spellEnd"/>
      <w:r w:rsidR="00324B0A">
        <w:t xml:space="preserve"> 132 a, 40312 Štrigova</w:t>
      </w:r>
    </w:p>
    <w:p w:rsidRDefault="00AC315C" w:rsidP="003C071A" w:rsidR="00AC315C" w:rsidRPr="003C071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3C071A">
        <w:rPr>
          <w:szCs w:val="24"/>
        </w:rPr>
        <w:t xml:space="preserve">Velimir Novak, </w:t>
      </w:r>
      <w:proofErr w:type="spellStart"/>
      <w:r w:rsidR="003C071A">
        <w:t>Štrigova</w:t>
      </w:r>
      <w:proofErr w:type="spellEnd"/>
      <w:r w:rsidR="003C071A">
        <w:t xml:space="preserve"> 132 a, 40312 </w:t>
      </w:r>
      <w:proofErr w:type="spellStart"/>
      <w:r w:rsidR="003C071A">
        <w:t>Štrigova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4A0306">
        <w:rPr>
          <w:szCs w:val="24"/>
        </w:rPr>
        <w:t xml:space="preserve"> </w:t>
      </w:r>
      <w:r w:rsidR="004A0306">
        <w:t xml:space="preserve">Ivan </w:t>
      </w:r>
      <w:proofErr w:type="spellStart"/>
      <w:r w:rsidR="004A0306">
        <w:t>Hudoletnjak</w:t>
      </w:r>
      <w:proofErr w:type="spellEnd"/>
      <w:r w:rsidR="004A0306">
        <w:t>, Zavojna ulica 3, 42240 Ivanec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F6036F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D3F" w:rsidP="006E5853" w:rsidR="00080D3F">
      <w:r>
        <w:separator/>
      </w:r>
    </w:p>
  </w:endnote>
  <w:endnote w:id="0" w:type="continuationSeparator">
    <w:p w:rsidRDefault="00080D3F" w:rsidP="006E5853" w:rsidR="0008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D3F" w:rsidP="006E5853" w:rsidR="00080D3F">
      <w:r>
        <w:separator/>
      </w:r>
    </w:p>
  </w:footnote>
  <w:footnote w:id="0" w:type="continuationSeparator">
    <w:p w:rsidRDefault="00080D3F" w:rsidP="006E5853" w:rsidR="00080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B0A" w:rsidP="006E5853" w:rsidR="00BD5D5B">
    <w:pPr>
      <w:pStyle w:val="Zaglavlje"/>
      <w:jc w:val="right"/>
    </w:pPr>
    <w:r>
      <w:t>Poslovni broj: St-329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80D3F"/>
    <w:rsid w:val="000A16EA"/>
    <w:rsid w:val="000E130B"/>
    <w:rsid w:val="00100876"/>
    <w:rsid w:val="001B05AE"/>
    <w:rsid w:val="001D29D2"/>
    <w:rsid w:val="00213DB3"/>
    <w:rsid w:val="002439C7"/>
    <w:rsid w:val="00262923"/>
    <w:rsid w:val="00324B0A"/>
    <w:rsid w:val="00335D24"/>
    <w:rsid w:val="00356B59"/>
    <w:rsid w:val="003828EB"/>
    <w:rsid w:val="003B48FF"/>
    <w:rsid w:val="003C071A"/>
    <w:rsid w:val="003E0D32"/>
    <w:rsid w:val="004A0306"/>
    <w:rsid w:val="005371AA"/>
    <w:rsid w:val="00564CD4"/>
    <w:rsid w:val="005A3EFC"/>
    <w:rsid w:val="00670F24"/>
    <w:rsid w:val="006842AE"/>
    <w:rsid w:val="006B07F7"/>
    <w:rsid w:val="006B087D"/>
    <w:rsid w:val="006B35A8"/>
    <w:rsid w:val="006E5853"/>
    <w:rsid w:val="00791A89"/>
    <w:rsid w:val="007D2555"/>
    <w:rsid w:val="00806A38"/>
    <w:rsid w:val="00842FEB"/>
    <w:rsid w:val="00850758"/>
    <w:rsid w:val="008C60D6"/>
    <w:rsid w:val="00AC315C"/>
    <w:rsid w:val="00B12F61"/>
    <w:rsid w:val="00B327DC"/>
    <w:rsid w:val="00B72CD2"/>
    <w:rsid w:val="00B76A79"/>
    <w:rsid w:val="00BD5D5B"/>
    <w:rsid w:val="00BD7494"/>
    <w:rsid w:val="00CA760E"/>
    <w:rsid w:val="00D463E2"/>
    <w:rsid w:val="00D907BF"/>
    <w:rsid w:val="00DD056A"/>
    <w:rsid w:val="00E21DDE"/>
    <w:rsid w:val="00E274EB"/>
    <w:rsid w:val="00F27948"/>
    <w:rsid w:val="00F6036F"/>
    <w:rsid w:val="00F82D16"/>
    <w:rsid w:val="00F8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3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3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3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3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3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3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3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3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CLAM-INTERIJERI društvo s ograničenom odgovornošću za graditeljstvo i usluge</izvorni_sadrzaj>
    <derivirana_varijabla naziv="DomainObject.Predmet.ProtustrankaFormated_1">  CLAM-INTERIJERI društvo s ograničenom odgovornošću za graditeljstvo i usluge</derivirana_varijabla>
  </DomainObject.Predmet.ProtustrankaFormated>
  <DomainObject.Predmet.ProtustrankaFormatedOIB>
    <izvorni_sadrzaj>  CLAM-INTERIJERI društvo s ograničenom odgovornošću za graditeljstvo i usluge, OIB 41294933151</izvorni_sadrzaj>
    <derivirana_varijabla naziv="DomainObject.Predmet.ProtustrankaFormatedOIB_1">  CLAM-INTERIJERI društvo s ograničenom odgovornošću za graditeljstvo i usluge, OIB 41294933151</derivirana_varijabla>
  </DomainObject.Predmet.ProtustrankaFormatedOIB>
  <DomainObject.Predmet.ProtustrankaFormatedWithAdress>
    <izvorni_sadrzaj> CLAM-INTERIJERI društvo s ograničenom odgovornošću za graditeljstvo i usluge, Štrigova 132/a, 40313 Štrigova</izvorni_sadrzaj>
    <derivirana_varijabla naziv="DomainObject.Predmet.ProtustrankaFormatedWithAdress_1"> CLAM-INTERIJERI društvo s ograničenom odgovornošću za graditeljstvo i usluge, Štrigova 132/a, 40313 Štrigova</derivirana_varijabla>
  </DomainObject.Predmet.ProtustrankaFormatedWithAdress>
  <DomainObject.Predmet.ProtustrankaFormatedWithAdressOIB>
    <izvorni_sadrzaj> CLAM-INTERIJERI društvo s ograničenom odgovornošću za graditeljstvo i usluge, OIB 41294933151, Štrigova 132/a, 40313 Štrigova</izvorni_sadrzaj>
    <derivirana_varijabla naziv="DomainObject.Predmet.ProtustrankaFormatedWithAdressOIB_1"> CLAM-INTERIJERI društvo s ograničenom odgovornošću za graditeljstvo i usluge, OIB 41294933151, Štrigova 132/a, 40313 Štrigova</derivirana_varijabla>
  </DomainObject.Predmet.ProtustrankaFormatedWithAdressOIB>
  <DomainObject.Predmet.ProtustrankaWithAdress>
    <izvorni_sadrzaj>CLAM-INTERIJERI društvo s ograničenom odgovornošću za graditeljstvo i usluge Štrigova 132/a, 40313 Štrigova</izvorni_sadrzaj>
    <derivirana_varijabla naziv="DomainObject.Predmet.ProtustrankaWithAdress_1">CLAM-INTERIJERI društvo s ograničenom odgovornošću za graditeljstvo i usluge Štrigova 132/a, 40313 Štrigova</derivirana_varijabla>
  </DomainObject.Predmet.ProtustrankaWithAdress>
  <DomainObject.Predmet.ProtustrankaWithAdressOIB>
    <izvorni_sadrzaj>CLAM-INTERIJERI društvo s ograničenom odgovornošću za graditeljstvo i usluge, OIB 41294933151, Štrigova 132/a, 40313 Štrigova</izvorni_sadrzaj>
    <derivirana_varijabla naziv="DomainObject.Predmet.ProtustrankaWithAdressOIB_1">CLAM-INTERIJERI društvo s ograničenom odgovornošću za graditeljstvo i usluge, OIB 41294933151, Štrigova 132/a, 40313 Štrigova</derivirana_varijabla>
  </DomainObject.Predmet.ProtustrankaWithAdressOIB>
  <DomainObject.Predmet.ProtustrankaNazivFormated>
    <izvorni_sadrzaj>CLAM-INTERIJERI društvo s ograničenom odgovornošću za graditeljstvo i usluge</izvorni_sadrzaj>
    <derivirana_varijabla naziv="DomainObject.Predmet.ProtustrankaNazivFormated_1">CLAM-INTERIJERI društvo s ograničenom odgovornošću za graditeljstvo i usluge</derivirana_varijabla>
  </DomainObject.Predmet.ProtustrankaNazivFormated>
  <DomainObject.Predmet.ProtustrankaNazivFormatedOIB>
    <izvorni_sadrzaj>CLAM-INTERIJERI društvo s ograničenom odgovornošću za graditeljstvo i usluge, OIB 41294933151</izvorni_sadrzaj>
    <derivirana_varijabla naziv="DomainObject.Predmet.ProtustrankaNazivFormatedOIB_1">CLAM-INTERIJERI društvo s ograničenom odgovornošću za graditeljstvo i usluge, OIB 41294933151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2680594.49</izvorni_sadrzaj>
    <derivirana_varijabla naziv="DomainObject.Predmet.TrenutnaVrijednost_1">2680594.49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CLAM-INTERIJERI društvo s ograničenom odgovornošću za graditeljstvo i usluge</item>
    </izvorni_sadrzaj>
    <derivirana_varijabla naziv="DomainObject.Predmet.ProtuStrankaListFormated_1">
      <item>CLAM-INTERIJERI društvo s ograničenom odgovornošću za graditeljstvo i usluge</item>
    </derivirana_varijabla>
  </DomainObject.Predmet.ProtuStrankaListFormated>
  <DomainObject.Predmet.ProtuStrankaListFormatedOIB>
    <izvorni_sadrzaj>
      <item>CLAM-INTERIJERI društvo s ograničenom odgovornošću za graditeljstvo i usluge, OIB 41294933151</item>
    </izvorni_sadrzaj>
    <derivirana_varijabla naziv="DomainObject.Predmet.ProtuStrankaListFormatedOIB_1">
      <item>CLAM-INTERIJERI društvo s ograničenom odgovornošću za graditeljstvo i usluge, OIB 41294933151</item>
    </derivirana_varijabla>
  </DomainObject.Predmet.ProtuStrankaListFormatedOIB>
  <DomainObject.Predmet.ProtuStrankaListFormatedWithAdress>
    <izvorni_sadrzaj>
      <item>CLAM-INTERIJERI društvo s ograničenom odgovornošću za graditeljstvo i usluge, Štrigova 132/a, 40313 Štrigova</item>
    </izvorni_sadrzaj>
    <derivirana_varijabla naziv="DomainObject.Predmet.ProtuStrankaListFormatedWithAdress_1">
      <item>CLAM-INTERIJERI društvo s ograničenom odgovornošću za graditeljstvo i usluge, Štrigova 132/a, 40313 Štrigova</item>
    </derivirana_varijabla>
  </DomainObject.Predmet.ProtuStrankaListFormatedWithAdress>
  <DomainObject.Predmet.ProtuStrankaListFormatedWithAdressOIB>
    <izvorni_sadrzaj>
      <item>CLAM-INTERIJERI društvo s ograničenom odgovornošću za graditeljstvo i usluge, OIB 41294933151, Štrigova 132/a, 40313 Štrigova</item>
    </izvorni_sadrzaj>
    <derivirana_varijabla naziv="DomainObject.Predmet.ProtuStrankaListFormatedWithAdressOIB_1">
      <item>CLAM-INTERIJERI društvo s ograničenom odgovornošću za graditeljstvo i usluge, OIB 41294933151, Štrigova 132/a, 40313 Štrigova</item>
    </derivirana_varijabla>
  </DomainObject.Predmet.ProtuStrankaListFormatedWithAdressOIB>
  <DomainObject.Predmet.ProtuStrankaListNazivFormated>
    <izvorni_sadrzaj>
      <item>CLAM-INTERIJERI društvo s ograničenom odgovornošću za graditeljstvo i usluge</item>
    </izvorni_sadrzaj>
    <derivirana_varijabla naziv="DomainObject.Predmet.ProtuStrankaListNazivFormated_1">
      <item>CLAM-INTERIJERI društvo s ograničenom odgovornošću za graditeljstvo i usluge</item>
    </derivirana_varijabla>
  </DomainObject.Predmet.ProtuStrankaListNazivFormated>
  <DomainObject.Predmet.ProtuStrankaListNazivFormatedOIB>
    <izvorni_sadrzaj>
      <item>CLAM-INTERIJERI društvo s ograničenom odgovornošću za graditeljstvo i usluge, OIB 41294933151</item>
    </izvorni_sadrzaj>
    <derivirana_varijabla naziv="DomainObject.Predmet.ProtuStrankaListNazivFormatedOIB_1">
      <item>CLAM-INTERIJERI društvo s ograničenom odgovornošću za graditeljstvo i usluge, OIB 41294933151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CLAM-INTERIJERI društvo s ograničenom odgovornošću za graditeljstvo i usluge</izvorni_sadrzaj>
    <derivirana_varijabla naziv="DomainObject.Predmet.ProtustrankaIDrugi_1">CLAM-INTERIJERI društvo s ograničenom odgovornošću za graditeljstvo i usluge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CLAM-INTERIJERI društvo s ograničenom odgovornošću za graditeljstvo i usluge, OIB 41294933151, Štrigova 132/a, 40313 Štrigova</izvorni_sadrzaj>
    <derivirana_varijabla naziv="DomainObject.Predmet.ProtustrankaIDrugiAdressOIB_1">CLAM-INTERIJERI društvo s ograničenom odgovornošću za graditeljstvo i usluge, OIB 41294933151, Štrigova 132/a,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CLAM-INTERIJERI društvo s ograničenom odgovornošću za graditeljstvo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Područni ured Varaždin</item>
      <item>CLAM-INTERIJERI društvo s ograničenom odgovornošću za graditeljstvo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CLAM-INTERIJERI društvo s ograničenom odgovornošću za graditeljstvo i usluge, OIB 41294933151, Štrigova 132/a,40313 Štrigova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Područni ured Varaždin, A. Cesarca 2,42000 Varaždin</item>
      <item>CLAM-INTERIJERI društvo s ograničenom odgovornošću za graditeljstvo i usluge, OIB 41294933151, Štrigova 132/a,40313 Štrigova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41294933151</item>
      <item>, OIB null</item>
      <item>, OIB null</item>
    </izvorni_sadrzaj>
    <derivirana_varijabla naziv="DomainObject.Predmet.SudioniciListNazivOIB_1">
      <item>, OIB null</item>
      <item>, OIB 41294933151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2854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2015-12-21T11:41:00Z</dcterms:created>
  <dc:creator>Ljubica Makovec</dc:creator>
  <cp:lastModifiedBy>Maja Marčec</cp:lastModifiedBy>
  <cp:lastPrinted>2015-12-22T09:16:00Z</cp:lastPrinted>
  <dcterms:modified xmlns:xsi="http://www.w3.org/2001/XMLSchema-instance" xsi:type="dcterms:W3CDTF">2015-12-22T09:16:00Z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