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e7f8" w14:paraId="1f3e7f8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D33BA4">
      <w:pPr>
        <w:ind w:left="5040"/>
        <w:rPr>
          <w:b/>
        </w:rPr>
      </w:pPr>
    </w:p>
    <w:p w:rsidRDefault="00434A94" w:rsidP="00434A94" w:rsidR="00434A94" w:rsidRPr="00434A94">
      <w:pPr>
        <w:ind w:firstLine="360"/>
        <w:jc w:val="right"/>
        <w:rPr>
          <w:b/>
        </w:rPr>
      </w:pPr>
      <w:r w:rsidRPr="00434A94">
        <w:rPr>
          <w:b/>
        </w:rPr>
        <w:t xml:space="preserve">NIKOLA VELČIĆ, Vrsi, </w:t>
      </w:r>
    </w:p>
    <w:p w:rsidRDefault="00434A94" w:rsidP="00434A94" w:rsidR="00434A94" w:rsidRPr="00434A94">
      <w:pPr>
        <w:ind w:firstLine="360"/>
        <w:jc w:val="right"/>
        <w:rPr>
          <w:b/>
        </w:rPr>
      </w:pPr>
      <w:r w:rsidRPr="00434A94">
        <w:rPr>
          <w:b/>
        </w:rPr>
        <w:t>Vrsi 28</w:t>
      </w:r>
    </w:p>
    <w:p w:rsidRDefault="00434A94" w:rsidP="000E2300" w:rsidR="00434A94">
      <w:pPr>
        <w:ind w:firstLine="360"/>
        <w:jc w:val="both"/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434A94">
        <w:t>327</w:t>
      </w:r>
      <w:r w:rsidR="00E06702">
        <w:t>/16-4</w:t>
      </w:r>
      <w:r w:rsidR="001A7D41">
        <w:t xml:space="preserve"> </w:t>
      </w:r>
      <w:r w:rsidRPr="00B0613D">
        <w:t xml:space="preserve">od </w:t>
      </w:r>
      <w:r w:rsidR="004D1E23">
        <w:t>18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434A94">
        <w:t>VELČIĆ d.o.o., Zadar, Ulica Ivana Mažuranića 3, OIB:06416881348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4D1E23">
        <w:rPr>
          <w:bCs/>
        </w:rPr>
        <w:t>14. travnja</w:t>
      </w:r>
      <w:r w:rsidR="0064551A" w:rsidRPr="0064551A">
        <w:rPr>
          <w:bCs/>
        </w:rPr>
        <w:t xml:space="preserve"> 2016. u </w:t>
      </w:r>
      <w:r w:rsidR="004D1E23">
        <w:rPr>
          <w:bCs/>
        </w:rPr>
        <w:t>12,40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4D1E23">
        <w:rPr>
          <w:bCs/>
        </w:rPr>
        <w:t>14. travnja</w:t>
      </w:r>
      <w:r w:rsidR="0064551A" w:rsidRPr="0064551A">
        <w:rPr>
          <w:bCs/>
        </w:rPr>
        <w:t xml:space="preserve"> 2016. u </w:t>
      </w:r>
      <w:r w:rsidR="004D1E23">
        <w:rPr>
          <w:bCs/>
        </w:rPr>
        <w:t>12,50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4D1E23">
        <w:t>18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434A94">
      <w:t>327/16-5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D1E23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4984"/>
    <w:rsid w:val="00C11E12"/>
    <w:rsid w:val="00C156FF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1571A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F157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71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71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71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71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F157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71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71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71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71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VELČIĆ društvo s ograničenom odgovornošću za trgovinu građevinskim materijalom</izvorni_sadrzaj>
    <derivirana_varijabla naziv="DomainObject.Predmet.ProtustrankaFormated_1">  VELČIĆ društvo s ograničenom odgovornošću za trgovinu građevinskim materijalom</derivirana_varijabla>
  </DomainObject.Predmet.ProtustrankaFormated>
  <DomainObject.Predmet.ProtustrankaFormatedOIB>
    <izvorni_sadrzaj>  VELČIĆ društvo s ograničenom odgovornošću za trgovinu građevinskim materijalom, OIB 06416881348</izvorni_sadrzaj>
    <derivirana_varijabla naziv="DomainObject.Predmet.ProtustrankaFormatedOIB_1">  VELČIĆ društvo s ograničenom odgovornošću za trgovinu građevinskim materijalom, OIB 06416881348</derivirana_varijabla>
  </DomainObject.Predmet.ProtustrankaFormatedOIB>
  <DomainObject.Predmet.ProtustrankaFormatedWithAdress>
    <izvorni_sadrzaj> VELČIĆ društvo s ograničenom odgovornošću za trgovinu građevinskim materijalom, Ulica Ivana Mažuranića 3, 23000 Zadar</izvorni_sadrzaj>
    <derivirana_varijabla naziv="DomainObject.Predmet.ProtustrankaFormatedWithAdress_1"> VELČIĆ društvo s ograničenom odgovornošću za trgovinu građevinskim materijalom, Ulica Ivana Mažuranića 3, 23000 Zadar</derivirana_varijabla>
  </DomainObject.Predmet.ProtustrankaFormatedWithAdress>
  <DomainObject.Predmet.ProtustrankaFormatedWithAdressOIB>
    <izvorni_sadrzaj> VELČIĆ društvo s ograničenom odgovornošću za trgovinu građevinskim materijalom, OIB 06416881348, Ulica Ivana Mažuranića 3, 23000 Zadar</izvorni_sadrzaj>
    <derivirana_varijabla naziv="DomainObject.Predmet.ProtustrankaFormatedWithAdressOIB_1"> VELČIĆ društvo s ograničenom odgovornošću za trgovinu građevinskim materijalom, OIB 06416881348, Ulica Ivana Mažuranića 3, 23000 Zadar</derivirana_varijabla>
  </DomainObject.Predmet.ProtustrankaFormatedWithAdressOIB>
  <DomainObject.Predmet.ProtustrankaWithAdress>
    <izvorni_sadrzaj>VELČIĆ društvo s ograničenom odgovornošću za trgovinu građevinskim materijalom Ulica Ivana Mažuranića 3, 23000 Zadar</izvorni_sadrzaj>
    <derivirana_varijabla naziv="DomainObject.Predmet.ProtustrankaWithAdress_1">VELČIĆ društvo s ograničenom odgovornošću za trgovinu građevinskim materijalom Ulica Ivana Mažuranića 3, 23000 Zadar</derivirana_varijabla>
  </DomainObject.Predmet.ProtustrankaWithAdress>
  <DomainObject.Predmet.ProtustrankaWithAdressOIB>
    <izvorni_sadrzaj>VELČIĆ društvo s ograničenom odgovornošću za trgovinu građevinskim materijalom, OIB 06416881348, Ulica Ivana Mažuranića 3, 23000 Zadar</izvorni_sadrzaj>
    <derivirana_varijabla naziv="DomainObject.Predmet.ProtustrankaWithAdressOIB_1">VELČIĆ društvo s ograničenom odgovornošću za trgovinu građevinskim materijalom, OIB 06416881348, Ulica Ivana Mažuranića 3, 23000 Zadar</derivirana_varijabla>
  </DomainObject.Predmet.ProtustrankaWithAdressOIB>
  <DomainObject.Predmet.ProtustrankaNazivFormated>
    <izvorni_sadrzaj>VELČIĆ društvo s ograničenom odgovornošću za trgovinu građevinskim materijalom</izvorni_sadrzaj>
    <derivirana_varijabla naziv="DomainObject.Predmet.ProtustrankaNazivFormated_1">VELČIĆ društvo s ograničenom odgovornošću za trgovinu građevinskim materijalom</derivirana_varijabla>
  </DomainObject.Predmet.ProtustrankaNazivFormated>
  <DomainObject.Predmet.ProtustrankaNazivFormatedOIB>
    <izvorni_sadrzaj>VELČIĆ društvo s ograničenom odgovornošću za trgovinu građevinskim materijalom, OIB 06416881348</izvorni_sadrzaj>
    <derivirana_varijabla naziv="DomainObject.Predmet.ProtustrankaNazivFormatedOIB_1">VELČIĆ društvo s ograničenom odgovornošću za trgovinu građevinskim materijalom, OIB 06416881348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VELČIĆ društvo s ograničenom odgovornošću za trgovinu građevinskim materijalom</item>
    </izvorni_sadrzaj>
    <derivirana_varijabla naziv="DomainObject.Predmet.ProtuStrankaListFormated_1">
      <item>VELČIĆ društvo s ograničenom odgovornošću za trgovinu građevinskim materijalom</item>
    </derivirana_varijabla>
  </DomainObject.Predmet.ProtuStrankaListFormated>
  <DomainObject.Predmet.ProtuStrankaListFormatedOIB>
    <izvorni_sadrzaj>
      <item>VELČIĆ društvo s ograničenom odgovornošću za trgovinu građevinskim materijalom, OIB 06416881348</item>
    </izvorni_sadrzaj>
    <derivirana_varijabla naziv="DomainObject.Predmet.ProtuStrankaListFormatedOIB_1">
      <item>VELČIĆ društvo s ograničenom odgovornošću za trgovinu građevinskim materijalom, OIB 06416881348</item>
    </derivirana_varijabla>
  </DomainObject.Predmet.ProtuStrankaListFormatedOIB>
  <DomainObject.Predmet.ProtuStrankaListFormatedWithAdress>
    <izvorni_sadrzaj>
      <item>VELČIĆ društvo s ograničenom odgovornošću za trgovinu građevinskim materijalom, Ulica Ivana Mažuranića 3, 23000 Zadar</item>
    </izvorni_sadrzaj>
    <derivirana_varijabla naziv="DomainObject.Predmet.ProtuStrankaListFormatedWithAdress_1">
      <item>VELČIĆ društvo s ograničenom odgovornošću za trgovinu građevinskim materijalom, Ulica Ivana Mažuranića 3, 23000 Zadar</item>
    </derivirana_varijabla>
  </DomainObject.Predmet.ProtuStrankaListFormatedWithAdress>
  <DomainObject.Predmet.ProtuStrankaListFormatedWithAdressOIB>
    <izvorni_sadrzaj>
      <item>VELČIĆ društvo s ograničenom odgovornošću za trgovinu građevinskim materijalom, OIB 06416881348, Ulica Ivana Mažuranića 3, 23000 Zadar</item>
    </izvorni_sadrzaj>
    <derivirana_varijabla naziv="DomainObject.Predmet.ProtuStrankaListFormatedWithAdressOIB_1">
      <item>VELČIĆ društvo s ograničenom odgovornošću za trgovinu građevinskim materijalom, OIB 06416881348, Ulica Ivana Mažuranića 3, 23000 Zadar</item>
    </derivirana_varijabla>
  </DomainObject.Predmet.ProtuStrankaListFormatedWithAdressOIB>
  <DomainObject.Predmet.ProtuStrankaListNazivFormated>
    <izvorni_sadrzaj>
      <item>VELČIĆ društvo s ograničenom odgovornošću za trgovinu građevinskim materijalom</item>
    </izvorni_sadrzaj>
    <derivirana_varijabla naziv="DomainObject.Predmet.ProtuStrankaListNazivFormated_1">
      <item>VELČIĆ društvo s ograničenom odgovornošću za trgovinu građevinskim materijalom</item>
    </derivirana_varijabla>
  </DomainObject.Predmet.ProtuStrankaListNazivFormated>
  <DomainObject.Predmet.ProtuStrankaListNazivFormatedOIB>
    <izvorni_sadrzaj>
      <item>VELČIĆ društvo s ograničenom odgovornošću za trgovinu građevinskim materijalom, OIB 06416881348</item>
    </izvorni_sadrzaj>
    <derivirana_varijabla naziv="DomainObject.Predmet.ProtuStrankaListNazivFormatedOIB_1">
      <item>VELČIĆ društvo s ograničenom odgovornošću za trgovinu građevinskim materijalom, OIB 06416881348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VELČIĆ društvo s ograničenom odgovornošću za trgovinu građevinskim materijalom</izvorni_sadrzaj>
    <derivirana_varijabla naziv="DomainObject.Predmet.ProtustrankaIDrugi_1">VELČIĆ društvo s ograničenom odgovornošću za trgovinu građevinskim materijalom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VELČIĆ društvo s ograničenom odgovornošću za trgovinu građevinskim materijalom, OIB 06416881348, Ulica Ivana Mažuranića 3, 23000 Zadar</izvorni_sadrzaj>
    <derivirana_varijabla naziv="DomainObject.Predmet.ProtustrankaIDrugiAdressOIB_1">VELČIĆ društvo s ograničenom odgovornošću za trgovinu građevinskim materijalom, OIB 06416881348, Ulica Ivana Mažuranića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VELČIĆ društvo s ograničenom odgovornošću za trgovinu građevinskim materijalom</item>
    </izvorni_sadrzaj>
    <derivirana_varijabla naziv="DomainObject.Predmet.SudioniciListNaziv_1">
      <item>FINA</item>
      <item>VELČIĆ društvo s ograničenom odgovornošću za trgovinu građevinskim materijalom</item>
    </derivirana_varijabla>
  </DomainObject.Predmet.SudioniciListNaziv>
  <DomainObject.Predmet.SudioniciListAdressOIB>
    <izvorni_sadrzaj>
      <item>FINA, OIB 85821130368</item>
      <item>VELČIĆ društvo s ograničenom odgovornošću za trgovinu građevinskim materijalom, OIB 06416881348, Ulica Ivana Mažuranića 3,23000 Zadar</item>
    </izvorni_sadrzaj>
    <derivirana_varijabla naziv="DomainObject.Predmet.SudioniciListAdressOIB_1">
      <item>FINA, OIB 85821130368</item>
      <item>VELČIĆ društvo s ograničenom odgovornošću za trgovinu građevinskim materijalom, OIB 06416881348, Ulica Ivana Mažuranića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06416881348</item>
    </izvorni_sadrzaj>
    <derivirana_varijabla naziv="DomainObject.Predmet.SudioniciListNazivOIB_1">
      <item>, OIB 85821130368</item>
      <item>, OIB 06416881348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769E17-F34D-49EF-BE97-F89289285B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787</properties:Characters>
  <properties:Lines>39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2016-03-04T07:51:00Z</dcterms:created>
  <dc:creator>Ardena Bajlo</dc:creator>
  <cp:lastModifiedBy>Merlina Klišmanić</cp:lastModifiedBy>
  <cp:lastPrinted>2016-03-01T10:24:00Z</cp:lastPrinted>
  <dcterms:modified xmlns:xsi="http://www.w3.org/2001/XMLSchema-instance" xsi:type="dcterms:W3CDTF">2016-03-22T07:29:00Z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